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6F079F6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4E0384">
              <w:rPr>
                <w:rFonts w:hint="eastAsia"/>
                <w:lang w:eastAsia="zh-CN"/>
              </w:rPr>
              <w:t>4</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4E0384">
              <w:rPr>
                <w:rFonts w:hint="eastAsia"/>
                <w:sz w:val="32"/>
                <w:lang w:eastAsia="zh-CN"/>
              </w:rPr>
              <w:t>5</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45pt" o:ole="">
                  <v:imagedata r:id="rId9" o:title=""/>
                </v:shape>
                <o:OLEObject Type="Embed" ProgID="Word.Picture.8" ShapeID="_x0000_i1025" DrawAspect="Content" ObjectID="_1810128447"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35F674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67ECC6D2"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A80276">
        <w:t>5</w:t>
      </w:r>
      <w:r w:rsidR="009F1311">
        <w:rPr>
          <w:rFonts w:hint="eastAsia"/>
        </w:rPr>
        <w:fldChar w:fldCharType="end"/>
      </w:r>
    </w:p>
    <w:p w14:paraId="222546AE" w14:textId="3241631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0B154087" w14:textId="567E42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4959412D" w14:textId="0E03EA3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002635CA" w14:textId="28662FD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rsidR="00A80276">
        <w:t>7</w:t>
      </w:r>
      <w:r>
        <w:rPr>
          <w:rFonts w:hint="eastAsia"/>
        </w:rPr>
        <w:fldChar w:fldCharType="end"/>
      </w:r>
    </w:p>
    <w:p w14:paraId="54EA4313" w14:textId="495F27F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rsidR="00A80276">
        <w:t>8</w:t>
      </w:r>
      <w:r>
        <w:rPr>
          <w:rFonts w:hint="eastAsia"/>
        </w:rPr>
        <w:fldChar w:fldCharType="end"/>
      </w:r>
    </w:p>
    <w:p w14:paraId="3A1C0EB0" w14:textId="76F3B11D"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rsidR="00A80276">
        <w:t>8</w:t>
      </w:r>
      <w:r>
        <w:rPr>
          <w:rFonts w:hint="eastAsia"/>
        </w:rPr>
        <w:fldChar w:fldCharType="end"/>
      </w:r>
    </w:p>
    <w:p w14:paraId="616C558B" w14:textId="5F726D7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141AAD02" w14:textId="3CA0245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5E6BF4B3" w14:textId="7948BBF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6E976219" w14:textId="3FF0785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409B4893" w14:textId="1C1FC60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rsidR="00A80276">
        <w:t>9</w:t>
      </w:r>
      <w:r>
        <w:rPr>
          <w:rFonts w:hint="eastAsia"/>
        </w:rPr>
        <w:fldChar w:fldCharType="end"/>
      </w:r>
    </w:p>
    <w:p w14:paraId="203C1409" w14:textId="3404B6B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3BD94E93" w14:textId="05D21B5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1AA824D0" w14:textId="00F1F81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rsidR="00A80276">
        <w:t>10</w:t>
      </w:r>
      <w:r>
        <w:rPr>
          <w:rFonts w:hint="eastAsia"/>
        </w:rPr>
        <w:fldChar w:fldCharType="end"/>
      </w:r>
    </w:p>
    <w:p w14:paraId="3F98F703" w14:textId="4C3514F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rsidR="00A80276">
        <w:t>11</w:t>
      </w:r>
      <w:r>
        <w:rPr>
          <w:rFonts w:hint="eastAsia"/>
        </w:rPr>
        <w:fldChar w:fldCharType="end"/>
      </w:r>
    </w:p>
    <w:p w14:paraId="6A48F173" w14:textId="3C1E28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rsidR="00A80276">
        <w:t>11</w:t>
      </w:r>
      <w:r>
        <w:rPr>
          <w:rFonts w:hint="eastAsia"/>
        </w:rPr>
        <w:fldChar w:fldCharType="end"/>
      </w:r>
    </w:p>
    <w:p w14:paraId="0B63ADEF" w14:textId="64CBCB3E"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0A14658C" w14:textId="4EB1BB2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4B88566B" w14:textId="4305D487"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4868274E" w14:textId="78F49FC1"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5EB8AC68" w14:textId="60F2B4A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6DBB0026" w14:textId="3CCA945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3A01A100" w14:textId="660FAE8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rsidR="00A80276">
        <w:t>12</w:t>
      </w:r>
      <w:r>
        <w:rPr>
          <w:rFonts w:hint="eastAsia"/>
        </w:rPr>
        <w:fldChar w:fldCharType="end"/>
      </w:r>
    </w:p>
    <w:p w14:paraId="6B8A45C1" w14:textId="02D1F0A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32A2E544" w14:textId="6366407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2E4227C3" w14:textId="643D3CC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rsidR="00A80276">
        <w:t>16</w:t>
      </w:r>
      <w:r>
        <w:rPr>
          <w:rFonts w:hint="eastAsia"/>
        </w:rPr>
        <w:fldChar w:fldCharType="end"/>
      </w:r>
    </w:p>
    <w:p w14:paraId="3AFC3750" w14:textId="67A931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78E2B8DF" w14:textId="42F84C5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2CDB47C9" w14:textId="5D8497F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735DBEC3" w14:textId="1E50978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rsidR="00A80276">
        <w:t>17</w:t>
      </w:r>
      <w:r>
        <w:rPr>
          <w:rFonts w:hint="eastAsia"/>
        </w:rPr>
        <w:fldChar w:fldCharType="end"/>
      </w:r>
    </w:p>
    <w:p w14:paraId="6E6C2963" w14:textId="6BADC4A1"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rsidR="00A80276">
        <w:t>18</w:t>
      </w:r>
      <w:r>
        <w:rPr>
          <w:rFonts w:hint="eastAsia"/>
        </w:rPr>
        <w:fldChar w:fldCharType="end"/>
      </w:r>
    </w:p>
    <w:p w14:paraId="467CA031" w14:textId="0B673D6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rsidR="00A80276">
        <w:t>18</w:t>
      </w:r>
      <w:r>
        <w:rPr>
          <w:rFonts w:hint="eastAsia"/>
        </w:rPr>
        <w:fldChar w:fldCharType="end"/>
      </w:r>
    </w:p>
    <w:p w14:paraId="361A60ED" w14:textId="4BC5B8D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2D0537DE" w14:textId="56DE78E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3C3D1C56" w14:textId="77161CC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rsidR="00A80276">
        <w:t>19</w:t>
      </w:r>
      <w:r>
        <w:rPr>
          <w:rFonts w:hint="eastAsia"/>
        </w:rPr>
        <w:fldChar w:fldCharType="end"/>
      </w:r>
    </w:p>
    <w:p w14:paraId="0F74DD2C" w14:textId="2F03E9D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115590DE" w14:textId="3D8C25B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1AA34AC0" w14:textId="448EFA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rsidR="00A80276">
        <w:t>21</w:t>
      </w:r>
      <w:r>
        <w:rPr>
          <w:rFonts w:hint="eastAsia"/>
        </w:rPr>
        <w:fldChar w:fldCharType="end"/>
      </w:r>
    </w:p>
    <w:p w14:paraId="057760C6" w14:textId="4B0A178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rsidR="00A80276">
        <w:t>22</w:t>
      </w:r>
      <w:r>
        <w:rPr>
          <w:rFonts w:hint="eastAsia"/>
        </w:rPr>
        <w:fldChar w:fldCharType="end"/>
      </w:r>
    </w:p>
    <w:p w14:paraId="4FC8482C" w14:textId="4B8C743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rsidR="00A80276">
        <w:t>22</w:t>
      </w:r>
      <w:r>
        <w:rPr>
          <w:rFonts w:hint="eastAsia"/>
        </w:rPr>
        <w:fldChar w:fldCharType="end"/>
      </w:r>
    </w:p>
    <w:p w14:paraId="51859B52" w14:textId="48CAFC1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rsidR="00A80276">
        <w:t>23</w:t>
      </w:r>
      <w:r>
        <w:rPr>
          <w:rFonts w:hint="eastAsia"/>
        </w:rPr>
        <w:fldChar w:fldCharType="end"/>
      </w:r>
    </w:p>
    <w:p w14:paraId="0DA482BE" w14:textId="54153038"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rsidR="00A80276">
        <w:t>23</w:t>
      </w:r>
      <w:r>
        <w:rPr>
          <w:rFonts w:hint="eastAsia"/>
        </w:rPr>
        <w:fldChar w:fldCharType="end"/>
      </w:r>
    </w:p>
    <w:p w14:paraId="7B38605A" w14:textId="3C385BD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rsidR="00A80276">
        <w:t>28</w:t>
      </w:r>
      <w:r>
        <w:rPr>
          <w:rFonts w:hint="eastAsia"/>
        </w:rPr>
        <w:fldChar w:fldCharType="end"/>
      </w:r>
    </w:p>
    <w:p w14:paraId="3CD558C7" w14:textId="592851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rsidR="00A80276">
        <w:t>28</w:t>
      </w:r>
      <w:r>
        <w:rPr>
          <w:rFonts w:hint="eastAsia"/>
        </w:rPr>
        <w:fldChar w:fldCharType="end"/>
      </w:r>
    </w:p>
    <w:p w14:paraId="5FBB9C56" w14:textId="7AC5A20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3B698B79" w14:textId="0AE64A4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5B1880F0" w14:textId="3FBB536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rsidR="00A80276">
        <w:t>29</w:t>
      </w:r>
      <w:r>
        <w:rPr>
          <w:rFonts w:hint="eastAsia"/>
        </w:rPr>
        <w:fldChar w:fldCharType="end"/>
      </w:r>
    </w:p>
    <w:p w14:paraId="56176B2D" w14:textId="107AEA83"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rsidR="00A80276">
        <w:t>33</w:t>
      </w:r>
      <w:r>
        <w:rPr>
          <w:rFonts w:hint="eastAsia"/>
        </w:rPr>
        <w:fldChar w:fldCharType="end"/>
      </w:r>
    </w:p>
    <w:p w14:paraId="5B777E14" w14:textId="56836C7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rsidR="00A80276">
        <w:t>33</w:t>
      </w:r>
      <w:r>
        <w:rPr>
          <w:rFonts w:hint="eastAsia"/>
        </w:rPr>
        <w:fldChar w:fldCharType="end"/>
      </w:r>
    </w:p>
    <w:p w14:paraId="122CB237" w14:textId="0AE613D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57BD9F80" w14:textId="3794C2F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209CE232" w14:textId="6107D0E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rsidR="00A80276">
        <w:t>34</w:t>
      </w:r>
      <w:r>
        <w:rPr>
          <w:rFonts w:hint="eastAsia"/>
        </w:rPr>
        <w:fldChar w:fldCharType="end"/>
      </w:r>
    </w:p>
    <w:p w14:paraId="3D9E52D5" w14:textId="03E6D61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7DDC97D5" w14:textId="49B0CAF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12B9BA25" w14:textId="1E68051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7A26E957" w14:textId="1797C0D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rsidR="00A80276">
        <w:t>39</w:t>
      </w:r>
      <w:r>
        <w:rPr>
          <w:rFonts w:hint="eastAsia"/>
        </w:rPr>
        <w:fldChar w:fldCharType="end"/>
      </w:r>
    </w:p>
    <w:p w14:paraId="41D2AEE2" w14:textId="33CC984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rsidR="00A80276">
        <w:t>40</w:t>
      </w:r>
      <w:r>
        <w:rPr>
          <w:rFonts w:hint="eastAsia"/>
        </w:rPr>
        <w:fldChar w:fldCharType="end"/>
      </w:r>
    </w:p>
    <w:p w14:paraId="4A8BECBE" w14:textId="4AFB5FF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75060A4A" w14:textId="289C939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03C5ADDA" w14:textId="19D5F48D"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51AB2623" w14:textId="401374A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rsidR="00A80276">
        <w:t>41</w:t>
      </w:r>
      <w:r>
        <w:rPr>
          <w:rFonts w:hint="eastAsia"/>
        </w:rPr>
        <w:fldChar w:fldCharType="end"/>
      </w:r>
    </w:p>
    <w:p w14:paraId="2DE2F16B" w14:textId="456F03A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rsidR="00A80276">
        <w:t>47</w:t>
      </w:r>
      <w:r>
        <w:rPr>
          <w:rFonts w:hint="eastAsia"/>
        </w:rPr>
        <w:fldChar w:fldCharType="end"/>
      </w:r>
    </w:p>
    <w:p w14:paraId="76547481" w14:textId="4EED2252"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rsidR="00A80276">
        <w:t>48</w:t>
      </w:r>
      <w:r>
        <w:rPr>
          <w:rFonts w:hint="eastAsia"/>
        </w:rPr>
        <w:fldChar w:fldCharType="end"/>
      </w:r>
    </w:p>
    <w:p w14:paraId="21066284" w14:textId="7A4A8425"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rsidR="00A80276">
        <w:t>62</w:t>
      </w:r>
      <w:r>
        <w:rPr>
          <w:rFonts w:hint="eastAsia"/>
        </w:rPr>
        <w:fldChar w:fldCharType="end"/>
      </w:r>
    </w:p>
    <w:p w14:paraId="0CFE19EE" w14:textId="17BC6FE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rsidR="00A80276">
        <w:t>62</w:t>
      </w:r>
      <w:r>
        <w:rPr>
          <w:rFonts w:hint="eastAsia"/>
        </w:rPr>
        <w:fldChar w:fldCharType="end"/>
      </w:r>
    </w:p>
    <w:p w14:paraId="0B3566E0" w14:textId="331E09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rsidR="00A80276">
        <w:t>64</w:t>
      </w:r>
      <w:r>
        <w:rPr>
          <w:rFonts w:hint="eastAsia"/>
        </w:rPr>
        <w:fldChar w:fldCharType="end"/>
      </w:r>
    </w:p>
    <w:p w14:paraId="1AB867AF" w14:textId="226C9942"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2F6E62EA" w14:textId="3B40412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38D589A5" w14:textId="2B0F8C1F"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rsidR="00A80276">
        <w:t>65</w:t>
      </w:r>
      <w:r>
        <w:rPr>
          <w:rFonts w:hint="eastAsia"/>
        </w:rPr>
        <w:fldChar w:fldCharType="end"/>
      </w:r>
    </w:p>
    <w:p w14:paraId="730E4239" w14:textId="0E7F41C7"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050F8942" w14:textId="430B31D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401168E4" w14:textId="1F83773F"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rsidR="00A80276">
        <w:t>66</w:t>
      </w:r>
      <w:r>
        <w:rPr>
          <w:rFonts w:hint="eastAsia"/>
        </w:rPr>
        <w:fldChar w:fldCharType="end"/>
      </w:r>
    </w:p>
    <w:p w14:paraId="76F1CA57" w14:textId="11826E9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rsidR="00A80276">
        <w:t>67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E2C39B" w14:textId="23DA1240" w:rsidR="0079367B" w:rsidRPr="0079367B" w:rsidRDefault="0079367B" w:rsidP="00051834">
      <w:pPr>
        <w:pStyle w:val="B1"/>
        <w:rPr>
          <w:lang w:eastAsia="zh-CN"/>
        </w:rPr>
      </w:pPr>
      <w:r w:rsidRPr="00675EF0">
        <w:t>-</w:t>
      </w:r>
      <w:r w:rsidRPr="00675EF0">
        <w:tab/>
        <w:t>In the case where the same reference is dated and undated, the specific reference to the document in the test plan shall be considered to determine if the dated and undated version is to be used</w:t>
      </w:r>
      <w:r w:rsidR="00207129">
        <w:rPr>
          <w:rFonts w:hint="eastAsia"/>
          <w:lang w:eastAsia="zh-CN"/>
        </w:rPr>
        <w:t>.</w:t>
      </w:r>
    </w:p>
    <w:p w14:paraId="22B9DB67" w14:textId="77777777" w:rsidR="00EC4A25" w:rsidRDefault="00EC4A25" w:rsidP="00EC4A25">
      <w:pPr>
        <w:pStyle w:val="EX"/>
      </w:pPr>
      <w:r w:rsidRPr="004D3578">
        <w:t>[1]</w:t>
      </w:r>
      <w:r w:rsidRPr="004D3578">
        <w:tab/>
        <w:t>3GPP TR 21.905: "Vocabulary for 3GPP Specifications".</w:t>
      </w:r>
    </w:p>
    <w:p w14:paraId="59FB8A37" w14:textId="5F7A833F" w:rsidR="00A80276" w:rsidRDefault="00A80276" w:rsidP="00EC4A25">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14:textId="7EBEE62E" w:rsidR="00DF5588" w:rsidRDefault="00DF5588" w:rsidP="00DF5588">
      <w:pPr>
        <w:pStyle w:val="EX"/>
        <w:rPr>
          <w:lang w:eastAsia="zh-CN"/>
        </w:rPr>
      </w:pPr>
      <w:r>
        <w:t>[</w:t>
      </w:r>
      <w:r w:rsidR="007B3CAF">
        <w:rPr>
          <w:rFonts w:hint="eastAsia"/>
          <w:lang w:eastAsia="zh-CN"/>
        </w:rPr>
        <w:t>3</w:t>
      </w:r>
      <w:r>
        <w:t>]</w:t>
      </w:r>
      <w:r>
        <w:tab/>
        <w:t xml:space="preserve">3GPP </w:t>
      </w:r>
      <w:r w:rsidRPr="00E50DF7">
        <w:t>TR 37.977</w:t>
      </w:r>
      <w:r w:rsidR="00A80276">
        <w:t>: "</w:t>
      </w:r>
      <w:r w:rsidRPr="00E50DF7">
        <w:t>Verification of radiated multi-antenna reception performance of User Equipment (UE)</w:t>
      </w:r>
      <w:r w:rsidR="00A80276">
        <w:t>"</w:t>
      </w:r>
      <w:r w:rsidR="00613538">
        <w:rPr>
          <w:rFonts w:hint="eastAsia"/>
          <w:lang w:eastAsia="zh-CN"/>
        </w:rPr>
        <w:t>.</w:t>
      </w:r>
    </w:p>
    <w:p w14:paraId="13788619" w14:textId="7245D483" w:rsidR="00DF5588" w:rsidRDefault="00DF5588" w:rsidP="00DF5588">
      <w:pPr>
        <w:pStyle w:val="EX"/>
      </w:pPr>
      <w:r>
        <w:t>[</w:t>
      </w:r>
      <w:r w:rsidR="007B3CAF">
        <w:rPr>
          <w:rFonts w:hint="eastAsia"/>
          <w:lang w:eastAsia="zh-CN"/>
        </w:rPr>
        <w:t>4</w:t>
      </w:r>
      <w:r>
        <w:t>]</w:t>
      </w:r>
      <w:r>
        <w:tab/>
        <w:t xml:space="preserve">3GPP </w:t>
      </w:r>
      <w:r w:rsidRPr="00205504">
        <w:t>TS 38.151</w:t>
      </w:r>
      <w:r w:rsidR="00613538">
        <w:t>: "</w:t>
      </w:r>
      <w:r w:rsidRPr="00205504">
        <w:t>Multiple Input Multiple Output (MIMO) Over-the-Air (OTA) performance requirements</w:t>
      </w:r>
      <w:r w:rsidR="00613538">
        <w:t>"</w:t>
      </w:r>
      <w:r w:rsidR="00613538">
        <w:rPr>
          <w:rFonts w:hint="eastAsia"/>
          <w:lang w:eastAsia="zh-CN"/>
        </w:rPr>
        <w:t>.</w:t>
      </w:r>
    </w:p>
    <w:p w14:paraId="11BD3072" w14:textId="3E0FC7D7" w:rsidR="00DF5588" w:rsidRDefault="00DF5588" w:rsidP="00DF5588">
      <w:pPr>
        <w:pStyle w:val="EX"/>
      </w:pPr>
      <w:r>
        <w:t>[</w:t>
      </w:r>
      <w:r w:rsidR="007B3CAF">
        <w:rPr>
          <w:rFonts w:hint="eastAsia"/>
          <w:lang w:eastAsia="zh-CN"/>
        </w:rPr>
        <w:t>5</w:t>
      </w:r>
      <w:r>
        <w:t>]</w:t>
      </w:r>
      <w:r>
        <w:tab/>
        <w:t xml:space="preserve">3GPP </w:t>
      </w:r>
      <w:r w:rsidRPr="00401974">
        <w:t>TR 38.827</w:t>
      </w:r>
      <w:r w:rsidR="00613538">
        <w:t>: "</w:t>
      </w:r>
      <w:r w:rsidRPr="00401974">
        <w:t>Study on radiated metrics and test methodology for the verification of multi-antenna reception performance of NR User Equipment (UE)</w:t>
      </w:r>
      <w:r w:rsidR="00613538">
        <w:t>"</w:t>
      </w:r>
      <w:r w:rsidR="00613538">
        <w:rPr>
          <w:rFonts w:hint="eastAsia"/>
          <w:lang w:eastAsia="zh-CN"/>
        </w:rPr>
        <w:t>.</w:t>
      </w:r>
    </w:p>
    <w:p w14:paraId="21F84435" w14:textId="7E7265A2" w:rsidR="00DF5588" w:rsidRDefault="00DF5588" w:rsidP="00DF5588">
      <w:pPr>
        <w:pStyle w:val="EX"/>
        <w:rPr>
          <w:lang w:eastAsia="zh-CN"/>
        </w:rPr>
      </w:pPr>
      <w:r>
        <w:t>[</w:t>
      </w:r>
      <w:r w:rsidR="007B3CAF">
        <w:rPr>
          <w:rFonts w:hint="eastAsia"/>
          <w:lang w:eastAsia="zh-CN"/>
        </w:rPr>
        <w:t>6</w:t>
      </w:r>
      <w:r>
        <w:t>]</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b"/>
          </w:rPr>
          <w:t>https://ieeexplore.ieee.org/document/6181232</w:t>
        </w:r>
      </w:hyperlink>
    </w:p>
    <w:p w14:paraId="4C5D60F9" w14:textId="16B42C5A" w:rsidR="00DF5588" w:rsidRDefault="007B3CAF" w:rsidP="00DF5588">
      <w:pPr>
        <w:pStyle w:val="EX"/>
      </w:pPr>
      <w:r>
        <w:t>[7]</w:t>
      </w:r>
      <w:r w:rsidR="00DF5588">
        <w:tab/>
      </w:r>
      <w:r w:rsidR="00DF5588" w:rsidRPr="00E122FB">
        <w:t>3GPP TR 38.901</w:t>
      </w:r>
      <w:r w:rsidR="00242ABB" w:rsidRPr="00F94504">
        <w:t xml:space="preserve"> V18.0.0 (2024-03)</w:t>
      </w:r>
      <w:r w:rsidR="00613538">
        <w:t>: "</w:t>
      </w:r>
      <w:r w:rsidR="00DF5588" w:rsidRPr="00E122FB">
        <w:t>Study on channel model for frequencies from 0.5 to 100 GHz</w:t>
      </w:r>
      <w:r w:rsidR="00613538">
        <w:t>"</w:t>
      </w:r>
      <w:r w:rsidR="00613538">
        <w:rPr>
          <w:rFonts w:hint="eastAsia"/>
          <w:lang w:eastAsia="zh-CN"/>
        </w:rPr>
        <w:t>.</w:t>
      </w:r>
      <w:r w:rsidR="00DF5588">
        <w:t xml:space="preserve"> </w:t>
      </w:r>
    </w:p>
    <w:p w14:paraId="7267C6AB" w14:textId="64E57C88" w:rsidR="00DF5588" w:rsidRDefault="00DF5588" w:rsidP="00DF5588">
      <w:pPr>
        <w:pStyle w:val="EX"/>
      </w:pPr>
      <w:r>
        <w:t>[8]</w:t>
      </w:r>
      <w:r>
        <w:tab/>
        <w:t>3GPP TS 38.101-4</w:t>
      </w:r>
      <w:r w:rsidR="00613538">
        <w:t>: "</w:t>
      </w:r>
      <w:r>
        <w:t>User Equipment (UE) radio transmission and reception; Part 4: Performance requirements</w:t>
      </w:r>
      <w:r w:rsidR="00613538">
        <w:t>"</w:t>
      </w:r>
      <w:r w:rsidR="00613538">
        <w:rPr>
          <w:rFonts w:hint="eastAsia"/>
          <w:lang w:eastAsia="zh-CN"/>
        </w:rPr>
        <w:t>.</w:t>
      </w:r>
    </w:p>
    <w:p w14:paraId="4F22C3BA" w14:textId="63755581" w:rsidR="00EC4A25" w:rsidRPr="004D3578" w:rsidRDefault="00DF5588" w:rsidP="00484996">
      <w:pPr>
        <w:pStyle w:val="EX"/>
        <w:rPr>
          <w:lang w:eastAsia="zh-CN"/>
        </w:rPr>
      </w:pPr>
      <w:r>
        <w:t>[9]</w:t>
      </w:r>
      <w:r>
        <w:tab/>
      </w:r>
      <w:r w:rsidRPr="00F45BC6">
        <w:t>3GPP TS 38.214: "NR; Physical layer procedures for data"</w:t>
      </w:r>
      <w:r w:rsidR="00613538">
        <w:rPr>
          <w:rFonts w:hint="eastAsia"/>
          <w:lang w:eastAsia="zh-CN"/>
        </w:rPr>
        <w:t>.</w:t>
      </w:r>
    </w:p>
    <w:p w14:paraId="4DB9BCA7" w14:textId="77777777" w:rsidR="00080512" w:rsidRPr="004D3578" w:rsidRDefault="00080512">
      <w:pPr>
        <w:pStyle w:val="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lastRenderedPageBreak/>
        <w:t>FS:</w:t>
      </w:r>
      <w:r w:rsidRPr="00EE3AEC">
        <w:t xml:space="preserve"> UE used in a free space configuration.</w:t>
      </w:r>
    </w:p>
    <w:p w14:paraId="17B1DCF5" w14:textId="77777777" w:rsidR="0042080B" w:rsidRPr="00C04A08" w:rsidRDefault="0042080B" w:rsidP="0042080B">
      <w:r>
        <w:rPr>
          <w:rFonts w:eastAsia="宋体" w:hint="eastAsia"/>
          <w:b/>
          <w:bCs/>
          <w:lang w:val="en-US" w:eastAsia="zh-CN"/>
        </w:rPr>
        <w:t>H</w:t>
      </w:r>
      <w:proofErr w:type="spellStart"/>
      <w:r>
        <w:rPr>
          <w:rFonts w:hint="eastAsia"/>
          <w:b/>
          <w:bCs/>
        </w:rPr>
        <w:t>andheld</w:t>
      </w:r>
      <w:proofErr w:type="spellEnd"/>
      <w:r>
        <w:rPr>
          <w:rFonts w:hint="eastAsia"/>
          <w:b/>
          <w:bCs/>
        </w:rPr>
        <w:t xml:space="preserve"> UE</w:t>
      </w:r>
      <w:r>
        <w:rPr>
          <w:rFonts w:eastAsia="宋体" w:hint="eastAsia"/>
          <w:b/>
          <w:bCs/>
          <w:lang w:val="en-US" w:eastAsia="zh-CN"/>
        </w:rPr>
        <w:t>:</w:t>
      </w:r>
      <w:r>
        <w:rPr>
          <w:rFonts w:eastAsia="宋体" w:hint="eastAsia"/>
          <w:lang w:val="en-US" w:eastAsia="zh-CN"/>
        </w:rPr>
        <w:t xml:space="preserve"> A UE intended to be </w:t>
      </w:r>
      <w:r>
        <w:rPr>
          <w:rFonts w:eastAsia="宋体"/>
          <w:lang w:val="en-US" w:eastAsia="zh-CN"/>
        </w:rPr>
        <w:t xml:space="preserve">used in hand </w:t>
      </w:r>
      <w:r>
        <w:rPr>
          <w:rFonts w:eastAsia="宋体" w:hint="eastAsia"/>
          <w:lang w:val="en-US" w:eastAsia="zh-CN"/>
        </w:rPr>
        <w:t>held</w:t>
      </w:r>
      <w:r>
        <w:rPr>
          <w:rFonts w:eastAsia="宋体"/>
          <w:lang w:val="en-US" w:eastAsia="zh-CN"/>
        </w:rPr>
        <w:t xml:space="preserve"> scenario</w:t>
      </w:r>
      <w:r>
        <w:rPr>
          <w:rFonts w:eastAsia="宋体" w:hint="eastAsia"/>
          <w:lang w:val="en-US" w:eastAsia="zh-CN"/>
        </w:rPr>
        <w:t>.</w:t>
      </w:r>
    </w:p>
    <w:p w14:paraId="1D766EAF" w14:textId="77777777" w:rsidR="0042080B" w:rsidRPr="00EB142C" w:rsidRDefault="0042080B" w:rsidP="0042080B">
      <w:pPr>
        <w:rPr>
          <w:rFonts w:eastAsia="等线"/>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proofErr w:type="spellStart"/>
      <w:r>
        <w:t>A</w:t>
      </w:r>
      <w:r>
        <w:rPr>
          <w:rFonts w:hint="eastAsia"/>
          <w:lang w:eastAsia="zh-CN"/>
        </w:rPr>
        <w:t>o</w:t>
      </w:r>
      <w:r>
        <w:t>A</w:t>
      </w:r>
      <w:proofErr w:type="spellEnd"/>
      <w:r>
        <w:tab/>
        <w:t xml:space="preserve">Azimuth angle </w:t>
      </w:r>
      <w:r>
        <w:rPr>
          <w:rFonts w:hint="eastAsia"/>
          <w:lang w:eastAsia="zh-CN"/>
        </w:rPr>
        <w:t>o</w:t>
      </w:r>
      <w:r>
        <w:t>f Arrival</w:t>
      </w:r>
    </w:p>
    <w:p w14:paraId="2730A49F" w14:textId="77777777" w:rsidR="00030365" w:rsidRDefault="00030365" w:rsidP="00030365">
      <w:pPr>
        <w:pStyle w:val="EW"/>
      </w:pPr>
      <w:proofErr w:type="spellStart"/>
      <w:r>
        <w:t>A</w:t>
      </w:r>
      <w:r>
        <w:rPr>
          <w:rFonts w:hint="eastAsia"/>
          <w:lang w:eastAsia="zh-CN"/>
        </w:rPr>
        <w:t>o</w:t>
      </w:r>
      <w:r>
        <w:t>D</w:t>
      </w:r>
      <w:proofErr w:type="spellEnd"/>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proofErr w:type="spellStart"/>
      <w:r w:rsidRPr="00BF0FD2">
        <w:rPr>
          <w:lang w:eastAsia="zh-CN"/>
        </w:rPr>
        <w:t>gNodeB</w:t>
      </w:r>
      <w:proofErr w:type="spellEnd"/>
      <w:r w:rsidRPr="002B163D">
        <w:rPr>
          <w:lang w:eastAsia="zh-CN"/>
        </w:rPr>
        <w:tab/>
      </w:r>
      <w:r w:rsidRPr="00BF0FD2">
        <w:rPr>
          <w:lang w:eastAsia="zh-CN"/>
        </w:rPr>
        <w:t xml:space="preserve">Next Generation </w:t>
      </w:r>
      <w:proofErr w:type="spellStart"/>
      <w:r w:rsidRPr="00BF0FD2">
        <w:rPr>
          <w:lang w:eastAsia="zh-CN"/>
        </w:rPr>
        <w:t>NodeB</w:t>
      </w:r>
      <w:proofErr w:type="spellEnd"/>
      <w:r w:rsidRPr="00BF0FD2">
        <w:rPr>
          <w:lang w:eastAsia="zh-CN"/>
        </w:rPr>
        <w:t xml:space="preserve">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r>
      <w:proofErr w:type="gramStart"/>
      <w:r>
        <w:t>Non-Standalone</w:t>
      </w:r>
      <w:proofErr w:type="gramEnd"/>
      <w:r>
        <w:t xml:space="preserve">, a mode of operation where operation of </w:t>
      </w:r>
      <w:proofErr w:type="spellStart"/>
      <w:proofErr w:type="gramStart"/>
      <w:r>
        <w:t>an other</w:t>
      </w:r>
      <w:proofErr w:type="spellEnd"/>
      <w:proofErr w:type="gramEnd"/>
      <w:r>
        <w:t xml:space="preserve"> radio is assisted with </w:t>
      </w:r>
      <w:proofErr w:type="spellStart"/>
      <w:proofErr w:type="gramStart"/>
      <w:r>
        <w:t>an other</w:t>
      </w:r>
      <w:proofErr w:type="spellEnd"/>
      <w:proofErr w:type="gramEnd"/>
      <w:r>
        <w:t xml:space="preserve">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宋体"/>
        </w:rPr>
        <w:t>S</w:t>
      </w:r>
      <w:r>
        <w:rPr>
          <w:rFonts w:eastAsia="宋体"/>
        </w:rPr>
        <w:t>ystem Simulator</w:t>
      </w:r>
    </w:p>
    <w:p w14:paraId="52996B5A" w14:textId="77777777" w:rsidR="00030365" w:rsidRDefault="00030365" w:rsidP="00030365">
      <w:pPr>
        <w:pStyle w:val="EW"/>
        <w:rPr>
          <w:rFonts w:eastAsia="宋体"/>
        </w:rPr>
      </w:pPr>
      <w:r>
        <w:rPr>
          <w:lang w:eastAsia="zh-CN"/>
        </w:rPr>
        <w:t>SSS</w:t>
      </w:r>
      <w:r w:rsidRPr="002B163D">
        <w:rPr>
          <w:lang w:eastAsia="zh-CN"/>
        </w:rPr>
        <w:tab/>
      </w:r>
      <w:r w:rsidRPr="00C25669">
        <w:rPr>
          <w:rFonts w:eastAsia="宋体"/>
        </w:rPr>
        <w:t>Secondary Synchronization Signal</w:t>
      </w:r>
    </w:p>
    <w:p w14:paraId="62B83455" w14:textId="77777777" w:rsidR="00030365" w:rsidRDefault="00030365" w:rsidP="00030365">
      <w:pPr>
        <w:pStyle w:val="EW"/>
        <w:rPr>
          <w:rFonts w:eastAsia="宋体"/>
        </w:rPr>
      </w:pPr>
      <w:r w:rsidRPr="00097997">
        <w:rPr>
          <w:rFonts w:eastAsia="宋体"/>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lastRenderedPageBreak/>
        <w:t>UE</w:t>
      </w:r>
      <w:r w:rsidRPr="002B163D">
        <w:rPr>
          <w:lang w:eastAsia="zh-CN"/>
        </w:rPr>
        <w:tab/>
        <w:t>User Equipment</w:t>
      </w:r>
    </w:p>
    <w:p w14:paraId="04BF4C09" w14:textId="77777777" w:rsidR="00030365" w:rsidRPr="00147F39" w:rsidRDefault="00030365" w:rsidP="00030365">
      <w:pPr>
        <w:pStyle w:val="EW"/>
      </w:pPr>
      <w:proofErr w:type="spellStart"/>
      <w:r w:rsidRPr="00147F39">
        <w:t>UMa</w:t>
      </w:r>
      <w:proofErr w:type="spellEnd"/>
      <w:r w:rsidRPr="00147F39">
        <w:tab/>
        <w:t>Urban Macro</w:t>
      </w:r>
    </w:p>
    <w:p w14:paraId="39D4ACA4" w14:textId="77777777" w:rsidR="00030365" w:rsidRDefault="00030365" w:rsidP="00030365">
      <w:pPr>
        <w:pStyle w:val="EW"/>
      </w:pPr>
      <w:proofErr w:type="spellStart"/>
      <w:r w:rsidRPr="00147F39">
        <w:t>UMi</w:t>
      </w:r>
      <w:proofErr w:type="spellEnd"/>
      <w:r w:rsidRPr="00147F39">
        <w:tab/>
        <w:t>Urban Micro</w:t>
      </w:r>
    </w:p>
    <w:p w14:paraId="2EEFF256" w14:textId="77777777" w:rsidR="00030365" w:rsidRDefault="00030365" w:rsidP="00030365">
      <w:pPr>
        <w:pStyle w:val="EW"/>
      </w:pPr>
      <w:r w:rsidRPr="00141F04">
        <w:t>VNA</w:t>
      </w:r>
      <w:r w:rsidRPr="00147F39">
        <w:tab/>
      </w:r>
      <w:r w:rsidRPr="00141F04">
        <w:t xml:space="preserve">Vector Network </w:t>
      </w:r>
      <w:proofErr w:type="spellStart"/>
      <w:r w:rsidRPr="00141F04">
        <w:t>Alalyzer</w:t>
      </w:r>
      <w:proofErr w:type="spellEnd"/>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proofErr w:type="spellStart"/>
      <w:r>
        <w:t>Z</w:t>
      </w:r>
      <w:r>
        <w:rPr>
          <w:rFonts w:hint="eastAsia"/>
          <w:lang w:eastAsia="zh-CN"/>
        </w:rPr>
        <w:t>o</w:t>
      </w:r>
      <w:r>
        <w:t>A</w:t>
      </w:r>
      <w:proofErr w:type="spellEnd"/>
      <w:r>
        <w:tab/>
        <w:t xml:space="preserve">Zenith angle </w:t>
      </w:r>
      <w:r>
        <w:rPr>
          <w:rFonts w:hint="eastAsia"/>
          <w:lang w:eastAsia="zh-CN"/>
        </w:rPr>
        <w:t>o</w:t>
      </w:r>
      <w:r>
        <w:t>f Arrival</w:t>
      </w:r>
    </w:p>
    <w:p w14:paraId="1EE2AAD2" w14:textId="77777777" w:rsidR="00030365" w:rsidRDefault="00030365" w:rsidP="00030365">
      <w:pPr>
        <w:pStyle w:val="EW"/>
      </w:pPr>
      <w:proofErr w:type="spellStart"/>
      <w:r>
        <w:t>Z</w:t>
      </w:r>
      <w:r>
        <w:rPr>
          <w:rFonts w:hint="eastAsia"/>
          <w:lang w:eastAsia="zh-CN"/>
        </w:rPr>
        <w:t>o</w:t>
      </w:r>
      <w:r>
        <w:t>D</w:t>
      </w:r>
      <w:proofErr w:type="spellEnd"/>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2"/>
      </w:pPr>
      <w:bookmarkStart w:id="30" w:name="_Toc180424200"/>
      <w:r w:rsidRPr="004D3578">
        <w:t>4.1</w:t>
      </w:r>
      <w:r w:rsidRPr="004D3578">
        <w:tab/>
      </w:r>
      <w:r w:rsidR="005A746E">
        <w:t>Device types</w:t>
      </w:r>
      <w:bookmarkEnd w:id="30"/>
    </w:p>
    <w:p w14:paraId="1B9C2EA3" w14:textId="189F14DE" w:rsidR="009D7046" w:rsidRDefault="009D7046" w:rsidP="009D7046">
      <w:r w:rsidRPr="000A30B8">
        <w:t xml:space="preserve">The following device types are </w:t>
      </w:r>
      <w:r>
        <w:t xml:space="preserve">within the scope of the study on </w:t>
      </w:r>
      <w:r w:rsidRPr="00904CF1">
        <w:t>dynamic</w:t>
      </w:r>
      <w:r>
        <w:t xml:space="preserve"> </w:t>
      </w:r>
      <w:r w:rsidRPr="00904CF1">
        <w:t>MIMO</w:t>
      </w:r>
      <w:r>
        <w:t xml:space="preserve"> OTA</w:t>
      </w:r>
      <w:r w:rsidRPr="00904CF1">
        <w:t xml:space="preserve"> test methodology</w:t>
      </w:r>
      <w:r>
        <w:t>:</w:t>
      </w:r>
    </w:p>
    <w:p w14:paraId="51B5F63C" w14:textId="77777777" w:rsidR="009D7046" w:rsidRPr="00953CAB" w:rsidRDefault="009D7046" w:rsidP="009D7046">
      <w:pPr>
        <w:pStyle w:val="B1"/>
      </w:pPr>
      <w:r w:rsidRPr="00953CAB">
        <w:t>-</w:t>
      </w:r>
      <w:r w:rsidRPr="00953CAB">
        <w:tab/>
        <w:t>Smartphone</w:t>
      </w:r>
    </w:p>
    <w:p w14:paraId="4CB43F87" w14:textId="77777777" w:rsidR="009D7046" w:rsidRPr="00953CAB" w:rsidRDefault="009D7046" w:rsidP="009D7046">
      <w:pPr>
        <w:pStyle w:val="B1"/>
      </w:pPr>
      <w:r w:rsidRPr="00953CAB">
        <w:t>-</w:t>
      </w:r>
      <w:r w:rsidRPr="00953CAB">
        <w:tab/>
        <w:t>Other UE types are not precluded for discussion as a second priority</w:t>
      </w:r>
    </w:p>
    <w:p w14:paraId="260C26E9" w14:textId="21380D06" w:rsidR="009D7046" w:rsidRPr="009D7046" w:rsidRDefault="009D7046" w:rsidP="00287D17">
      <w:r w:rsidRPr="000A30B8">
        <w:t>The development of test methodology aspects shall initially focus on the smartphone device type.</w:t>
      </w:r>
    </w:p>
    <w:p w14:paraId="40FDC146" w14:textId="77777777" w:rsidR="00080512" w:rsidRPr="004D3578" w:rsidRDefault="00080512">
      <w:pPr>
        <w:pStyle w:val="2"/>
      </w:pPr>
      <w:bookmarkStart w:id="31" w:name="_Toc180424201"/>
      <w:r w:rsidRPr="004D3578">
        <w:t>4.2</w:t>
      </w:r>
      <w:r w:rsidRPr="004D3578">
        <w:tab/>
      </w:r>
      <w:r w:rsidR="005A746E">
        <w:t>Testing configuration</w:t>
      </w:r>
      <w:r w:rsidR="00C35F37">
        <w:rPr>
          <w:rFonts w:hint="eastAsia"/>
          <w:lang w:eastAsia="zh-CN"/>
        </w:rPr>
        <w:t>s</w:t>
      </w:r>
      <w:bookmarkEnd w:id="31"/>
    </w:p>
    <w:p w14:paraId="4FE384E1" w14:textId="29F053CE" w:rsidR="009D7046" w:rsidRPr="00317F51" w:rsidRDefault="009D7046" w:rsidP="009D7046">
      <w:pPr>
        <w:rPr>
          <w:rFonts w:eastAsia="等线"/>
          <w:i/>
          <w:color w:val="0000FF"/>
        </w:rPr>
      </w:pPr>
      <w:bookmarkStart w:id="32" w:name="_Toc180424202"/>
      <w:r w:rsidRPr="0083099A">
        <w:rPr>
          <w:rFonts w:eastAsia="等线"/>
        </w:rPr>
        <w:t>F</w:t>
      </w:r>
      <w:r w:rsidRPr="000A30B8">
        <w:t>ree space (FS) testing configuration is the first priority.</w:t>
      </w:r>
    </w:p>
    <w:p w14:paraId="47690A69" w14:textId="77777777" w:rsidR="005A746E" w:rsidRPr="004D3578" w:rsidRDefault="005A746E" w:rsidP="005A746E">
      <w:pPr>
        <w:pStyle w:val="2"/>
      </w:pPr>
      <w:r w:rsidRPr="004D3578">
        <w:t>4.</w:t>
      </w:r>
      <w:r>
        <w:t>3</w:t>
      </w:r>
      <w:r w:rsidRPr="004D3578">
        <w:tab/>
      </w:r>
      <w:r>
        <w:t>Testing bands</w:t>
      </w:r>
      <w:bookmarkEnd w:id="32"/>
      <w:r w:rsidR="00CA3230">
        <w:t xml:space="preserve"> </w:t>
      </w:r>
    </w:p>
    <w:p w14:paraId="1FF489CC" w14:textId="77777777" w:rsidR="009D7046" w:rsidRPr="000A30B8" w:rsidRDefault="009D7046" w:rsidP="009D7046">
      <w:r w:rsidRPr="006D3D64">
        <w:rPr>
          <w:szCs w:val="24"/>
          <w:lang w:val="en-US" w:eastAsia="zh-CN"/>
        </w:rPr>
        <w:t>The frequency ranges in which NR can operate are identified as described in</w:t>
      </w:r>
      <w:r>
        <w:rPr>
          <w:szCs w:val="24"/>
          <w:lang w:val="en-US" w:eastAsia="zh-CN"/>
        </w:rPr>
        <w:t xml:space="preserve"> Table 4</w:t>
      </w:r>
      <w:r w:rsidRPr="006D3D64">
        <w:rPr>
          <w:szCs w:val="24"/>
          <w:lang w:val="en-US" w:eastAsia="zh-CN"/>
        </w:rPr>
        <w:t>.</w:t>
      </w:r>
      <w:r>
        <w:rPr>
          <w:szCs w:val="24"/>
          <w:lang w:val="en-US" w:eastAsia="zh-CN"/>
        </w:rPr>
        <w:t>3</w:t>
      </w:r>
      <w:r w:rsidRPr="006D3D64">
        <w:rPr>
          <w:szCs w:val="24"/>
          <w:lang w:val="en-US" w:eastAsia="zh-CN"/>
        </w:rPr>
        <w:t>-1.</w:t>
      </w:r>
    </w:p>
    <w:p w14:paraId="035721AB" w14:textId="77777777" w:rsidR="009D7046" w:rsidRDefault="009D7046" w:rsidP="009D7046">
      <w:pPr>
        <w:pStyle w:val="TH"/>
        <w:rPr>
          <w:lang w:val="en-US" w:eastAsia="zh-CN"/>
        </w:rPr>
      </w:pPr>
      <w:r w:rsidRPr="006D3D64">
        <w:rPr>
          <w:lang w:val="en-US" w:eastAsia="zh-CN"/>
        </w:rPr>
        <w:t xml:space="preserve">Table </w:t>
      </w:r>
      <w:r>
        <w:rPr>
          <w:lang w:val="en-US" w:eastAsia="zh-CN"/>
        </w:rPr>
        <w:t>4</w:t>
      </w:r>
      <w:r w:rsidRPr="006D3D64">
        <w:rPr>
          <w:lang w:val="en-US" w:eastAsia="zh-CN"/>
        </w:rPr>
        <w:t>.</w:t>
      </w:r>
      <w:r>
        <w:rPr>
          <w:lang w:val="en-US" w:eastAsia="zh-CN"/>
        </w:rPr>
        <w:t>3</w:t>
      </w:r>
      <w:r w:rsidRPr="006D3D64">
        <w:rPr>
          <w:lang w:val="en-US" w:eastAsia="zh-CN"/>
        </w:rPr>
        <w:t>-1: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D7046" w:rsidRPr="007E23A1" w14:paraId="20981EFC"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40B34655" w14:textId="77777777" w:rsidR="009D7046" w:rsidRPr="007E23A1" w:rsidRDefault="009D7046" w:rsidP="00C12606">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89E00F9" w14:textId="77777777" w:rsidR="009D7046" w:rsidRPr="007E23A1" w:rsidRDefault="009D7046" w:rsidP="00C12606">
            <w:pPr>
              <w:pStyle w:val="TAH"/>
            </w:pPr>
            <w:r w:rsidRPr="007E23A1">
              <w:t xml:space="preserve">Corresponding frequency range </w:t>
            </w:r>
          </w:p>
        </w:tc>
      </w:tr>
      <w:tr w:rsidR="009D7046" w:rsidRPr="007E23A1" w14:paraId="54D22077"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06E96AD0" w14:textId="77777777" w:rsidR="009D7046" w:rsidRPr="007E23A1" w:rsidRDefault="009D7046" w:rsidP="00C12606">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43B3690E" w14:textId="77777777" w:rsidR="009D7046" w:rsidRPr="007E23A1" w:rsidRDefault="009D7046" w:rsidP="00C12606">
            <w:pPr>
              <w:pStyle w:val="TAC"/>
            </w:pPr>
            <w:r w:rsidRPr="007E23A1">
              <w:t>410 MHz – 7125 MHz</w:t>
            </w:r>
          </w:p>
        </w:tc>
      </w:tr>
      <w:tr w:rsidR="009D7046" w:rsidRPr="007E23A1" w14:paraId="6D4B9258" w14:textId="77777777" w:rsidTr="00C12606">
        <w:trPr>
          <w:jc w:val="center"/>
        </w:trPr>
        <w:tc>
          <w:tcPr>
            <w:tcW w:w="1951" w:type="dxa"/>
            <w:tcBorders>
              <w:top w:val="single" w:sz="4" w:space="0" w:color="auto"/>
              <w:left w:val="single" w:sz="4" w:space="0" w:color="auto"/>
              <w:bottom w:val="single" w:sz="4" w:space="0" w:color="auto"/>
              <w:right w:val="single" w:sz="4" w:space="0" w:color="auto"/>
            </w:tcBorders>
            <w:hideMark/>
          </w:tcPr>
          <w:p w14:paraId="1C346207" w14:textId="77777777" w:rsidR="009D7046" w:rsidRPr="007E23A1" w:rsidRDefault="009D7046" w:rsidP="00C12606">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20A1767E" w14:textId="77777777" w:rsidR="009D7046" w:rsidRPr="007E23A1" w:rsidRDefault="009D7046" w:rsidP="00C12606">
            <w:pPr>
              <w:pStyle w:val="TAC"/>
            </w:pPr>
            <w:r w:rsidRPr="007E23A1">
              <w:t>24250 MHz – 52600 MHz</w:t>
            </w:r>
          </w:p>
        </w:tc>
      </w:tr>
    </w:tbl>
    <w:p w14:paraId="073A1A41" w14:textId="77777777" w:rsidR="009D7046" w:rsidRDefault="009D7046" w:rsidP="009D7046"/>
    <w:p w14:paraId="5B0DF2D3" w14:textId="77777777" w:rsidR="009D7046" w:rsidRDefault="009D7046" w:rsidP="009D7046">
      <w:r w:rsidRPr="00AA1C04">
        <w:t>The present technical report covers FR1 operating bands</w:t>
      </w:r>
      <w:r>
        <w:t>.</w:t>
      </w:r>
    </w:p>
    <w:p w14:paraId="46DE0C99" w14:textId="6E513468" w:rsidR="00485EEB" w:rsidRDefault="009D7046" w:rsidP="009D7046">
      <w:r w:rsidRPr="00155088">
        <w:t>Operating bands for NR FR1 are defined in Table 5.2-1</w:t>
      </w:r>
      <w:r>
        <w:t xml:space="preserve"> </w:t>
      </w:r>
      <w:r w:rsidRPr="00155088">
        <w:t>in TS 38.101-1</w:t>
      </w:r>
      <w:r w:rsidR="00A80276">
        <w:rPr>
          <w:rFonts w:hint="eastAsia"/>
          <w:lang w:eastAsia="zh-CN"/>
        </w:rPr>
        <w:t xml:space="preserve"> [2]</w:t>
      </w:r>
      <w:r>
        <w:t>.</w:t>
      </w:r>
    </w:p>
    <w:p w14:paraId="4F9622AC" w14:textId="77777777" w:rsidR="00485EEB" w:rsidRPr="004D3578" w:rsidRDefault="00485EEB" w:rsidP="00485EEB">
      <w:pPr>
        <w:pStyle w:val="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w:t>
      </w:r>
      <w:proofErr w:type="spellStart"/>
      <w:r w:rsidRPr="009F24EE">
        <w:t>ile</w:t>
      </w:r>
      <w:proofErr w:type="spellEnd"/>
      <w:r w:rsidRPr="009F24EE">
        <w:t xml:space="preserve"> CDF</w:t>
      </w:r>
    </w:p>
    <w:p w14:paraId="4D18AF4F" w14:textId="77777777" w:rsidR="001A50C5" w:rsidRPr="009F24EE" w:rsidRDefault="001A50C5" w:rsidP="001A50C5">
      <w:pPr>
        <w:pStyle w:val="Body1"/>
      </w:pPr>
      <m:oMathPara>
        <m:oMath>
          <m:r>
            <w:rPr>
              <w:rFonts w:ascii="Cambria Math" w:hAnsi="Cambria Math"/>
            </w:rPr>
            <w:lastRenderedPageBreak/>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3B01F016" w14:textId="03DCEB57" w:rsidR="00BA1653" w:rsidRPr="004D3578" w:rsidRDefault="00BA1653" w:rsidP="00BA1653">
      <w:bookmarkStart w:id="36" w:name="_Toc180424204"/>
      <w:r>
        <w:t>Whether and how to combine the CTMT metrics for different routes/channel models is FFS.</w:t>
      </w:r>
    </w:p>
    <w:p w14:paraId="50D12AAE" w14:textId="77777777" w:rsidR="00026188" w:rsidRPr="004D3578" w:rsidRDefault="0011449F" w:rsidP="00026188">
      <w:pPr>
        <w:pStyle w:val="1"/>
        <w:rPr>
          <w:lang w:eastAsia="zh-CN"/>
        </w:rPr>
      </w:pPr>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38" w:name="_Toc180424206"/>
      <w:r w:rsidRPr="00A12074">
        <w:t>6.2</w:t>
      </w:r>
      <w:r>
        <w:tab/>
      </w:r>
      <w:r w:rsidRPr="00DA1496">
        <w:t>Environmental conditions</w:t>
      </w:r>
      <w:bookmarkEnd w:id="38"/>
    </w:p>
    <w:p w14:paraId="47EC2391" w14:textId="77777777" w:rsidR="009A698E" w:rsidRDefault="009A698E" w:rsidP="009A698E">
      <w:r>
        <w:t>The test cases in this document shall utilize the UE noise limit condition, i.e., UE throughput is characterized as a function of signal power incident to the DUT antennas.</w:t>
      </w:r>
    </w:p>
    <w:p w14:paraId="7CC307D2" w14:textId="4D82DBB2" w:rsidR="00C746AF" w:rsidRDefault="00C746AF" w:rsidP="00C746AF">
      <w:r>
        <w:t xml:space="preserve">Here, the signal power takes the full </w:t>
      </w:r>
      <w:proofErr w:type="spellStart"/>
      <w:r>
        <w:t>UMa</w:t>
      </w:r>
      <w:proofErr w:type="spellEnd"/>
      <w:r w:rsidRPr="00E00C9B">
        <w:t>/</w:t>
      </w:r>
      <w:proofErr w:type="spellStart"/>
      <w:r w:rsidRPr="00E00C9B">
        <w:t>UMi</w:t>
      </w:r>
      <w:proofErr w:type="spellEnd"/>
      <w:r>
        <w:t xml:space="preserve"> path loss model into account, i.e., the path loss is modelled per </w:t>
      </w:r>
      <w:r w:rsidRPr="00AD7585">
        <w:t xml:space="preserve">Table 7.4.1-1 of </w:t>
      </w:r>
      <w:r w:rsidR="007B3CAF">
        <w:t>[7]</w:t>
      </w:r>
      <w:r>
        <w:t xml:space="preserve">.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2EBD3409" w14:textId="3033270A" w:rsidR="009A698E" w:rsidRDefault="009A698E" w:rsidP="009A698E">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full </w:t>
      </w:r>
      <w:proofErr w:type="spellStart"/>
      <w:r>
        <w:t>UMa</w:t>
      </w:r>
      <w:proofErr w:type="spellEnd"/>
      <w:r>
        <w:t xml:space="preserve"> path loss model from </w:t>
      </w:r>
      <w:r w:rsidRPr="00AD7585">
        <w:t xml:space="preserve">Table 7.4.1-1 of </w:t>
      </w:r>
      <w:r w:rsidR="007B3CAF">
        <w:t>[7]</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4D50B075" w14:textId="356D6946" w:rsidR="009A698E" w:rsidRPr="00C746AF" w:rsidRDefault="009A698E" w:rsidP="009A698E">
      <w:pPr>
        <w:pStyle w:val="TF"/>
        <w:rPr>
          <w:lang w:eastAsia="zh-CN"/>
        </w:rPr>
      </w:pPr>
      <w:bookmarkStart w:id="39" w:name="_Toc180424207"/>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full </w:t>
      </w:r>
      <w:proofErr w:type="spellStart"/>
      <w:r>
        <w:t>UMi</w:t>
      </w:r>
      <w:proofErr w:type="spellEnd"/>
      <w:r>
        <w:t xml:space="preserve"> path loss model from </w:t>
      </w:r>
      <w:r w:rsidRPr="00AD7585">
        <w:t xml:space="preserve">Table 7.4.1-1 of </w:t>
      </w:r>
      <w:r w:rsidR="007B3CAF">
        <w:t>[7]</w:t>
      </w:r>
    </w:p>
    <w:p w14:paraId="1690BC40" w14:textId="5B6A1FFA" w:rsidR="00026188" w:rsidRDefault="0011449F" w:rsidP="00026188">
      <w:pPr>
        <w:pStyle w:val="2"/>
      </w:pPr>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395F7F73" w:rsidR="00D76E3F" w:rsidRPr="009F24EE" w:rsidRDefault="00D76E3F" w:rsidP="00D76E3F">
      <w:r w:rsidRPr="009F24EE">
        <w:t xml:space="preserve">The Multi-Probe Anechoic Chamber is based on the anechoic boundary array concept </w:t>
      </w:r>
      <w:r>
        <w:t>used for LTE [</w:t>
      </w:r>
      <w:r w:rsidR="007B3CAF">
        <w:rPr>
          <w:rFonts w:hint="eastAsia"/>
          <w:lang w:eastAsia="zh-CN"/>
        </w:rPr>
        <w:t>3</w:t>
      </w:r>
      <w:r>
        <w:t>] and NR FR1 MIMO with static channel models [</w:t>
      </w:r>
      <w:r w:rsidR="007B3CAF">
        <w:rPr>
          <w:rFonts w:hint="eastAsia"/>
          <w:lang w:eastAsia="zh-CN"/>
        </w:rPr>
        <w:t>4</w:t>
      </w:r>
      <w:r>
        <w:t>]</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e"/>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1FA92B48"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w:t>
      </w:r>
      <w:r w:rsidR="007B3CAF">
        <w:rPr>
          <w:rFonts w:hint="eastAsia"/>
          <w:lang w:eastAsia="zh-CN"/>
        </w:rPr>
        <w:t>5</w:t>
      </w:r>
      <w:r>
        <w:t>]</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37EE2E17" w:rsidR="007A0FCE" w:rsidRDefault="00CA3230" w:rsidP="007A0FCE">
      <w:pPr>
        <w:rPr>
          <w:i/>
          <w:color w:val="0000FF"/>
        </w:rPr>
      </w:pPr>
      <w:r w:rsidRPr="00A42271">
        <w:rPr>
          <w:i/>
          <w:color w:val="0000FF"/>
        </w:rPr>
        <w:t xml:space="preserve"> </w:t>
      </w:r>
      <w:r w:rsidR="003C52B6">
        <w:t>Clause 6.2.1.1 of [</w:t>
      </w:r>
      <w:r w:rsidR="007B3CAF">
        <w:rPr>
          <w:rFonts w:hint="eastAsia"/>
          <w:lang w:eastAsia="zh-CN"/>
        </w:rPr>
        <w:t>5</w:t>
      </w:r>
      <w:r w:rsidR="003C52B6">
        <w:t xml:space="preserve">]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Default="00BC44E5" w:rsidP="0011449F">
      <w:pPr>
        <w:pStyle w:val="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10F71B97" w14:textId="476B0664" w:rsidR="009A698E" w:rsidRPr="009A698E" w:rsidRDefault="009A698E" w:rsidP="009A698E">
      <w:pPr>
        <w:rPr>
          <w:lang w:eastAsia="zh-CN"/>
        </w:rPr>
      </w:pPr>
      <w:r w:rsidRPr="00253DDC">
        <w:rPr>
          <w:lang w:eastAsia="zh-CN"/>
        </w:rPr>
        <w:t xml:space="preserve">The dynamic channel models, </w:t>
      </w:r>
      <w:proofErr w:type="spellStart"/>
      <w:r w:rsidRPr="00253DDC">
        <w:rPr>
          <w:lang w:eastAsia="zh-CN"/>
        </w:rPr>
        <w:t>UMi</w:t>
      </w:r>
      <w:r w:rsidRPr="00253DDC">
        <w:rPr>
          <w:vertAlign w:val="subscript"/>
          <w:lang w:eastAsia="zh-CN"/>
        </w:rPr>
        <w:t>dyn</w:t>
      </w:r>
      <w:proofErr w:type="spellEnd"/>
      <w:r w:rsidRPr="00253DDC">
        <w:rPr>
          <w:lang w:eastAsia="zh-CN"/>
        </w:rPr>
        <w:t xml:space="preserve"> and </w:t>
      </w:r>
      <w:proofErr w:type="spellStart"/>
      <w:r w:rsidRPr="00253DDC">
        <w:rPr>
          <w:lang w:eastAsia="zh-CN"/>
        </w:rPr>
        <w:t>UMa</w:t>
      </w:r>
      <w:r w:rsidRPr="00253DDC">
        <w:rPr>
          <w:vertAlign w:val="subscript"/>
          <w:lang w:eastAsia="zh-CN"/>
        </w:rPr>
        <w:t>dyn</w:t>
      </w:r>
      <w:proofErr w:type="spellEnd"/>
      <w:r w:rsidRPr="00253DDC">
        <w:rPr>
          <w:lang w:eastAsia="zh-CN"/>
        </w:rPr>
        <w:t>, in</w:t>
      </w:r>
      <w:r>
        <w:rPr>
          <w:lang w:eastAsia="zh-CN"/>
        </w:rPr>
        <w:t xml:space="preserve"> this document assume the </w:t>
      </w:r>
      <w:r w:rsidRPr="00B25A6C">
        <w:rPr>
          <w:lang w:val="en-US" w:eastAsia="zh-CN"/>
        </w:rPr>
        <w:t>UE noise limit condition, i.e., UE throughput is characterized as a function of signal power</w:t>
      </w:r>
      <w:r>
        <w:rPr>
          <w:lang w:val="en-US" w:eastAsia="zh-CN"/>
        </w:rPr>
        <w:t xml:space="preserve">, and take </w:t>
      </w:r>
      <w:r w:rsidRPr="00B25A6C">
        <w:rPr>
          <w:lang w:val="en-US" w:eastAsia="zh-CN"/>
        </w:rPr>
        <w:t xml:space="preserve">the full </w:t>
      </w:r>
      <w:proofErr w:type="spellStart"/>
      <w:r w:rsidRPr="00B25A6C">
        <w:rPr>
          <w:lang w:val="en-US" w:eastAsia="zh-CN"/>
        </w:rPr>
        <w:t>UMa</w:t>
      </w:r>
      <w:proofErr w:type="spellEnd"/>
      <w:r w:rsidRPr="00B25A6C">
        <w:rPr>
          <w:lang w:val="en-US" w:eastAsia="zh-CN"/>
        </w:rPr>
        <w:t>/</w:t>
      </w:r>
      <w:proofErr w:type="spellStart"/>
      <w:r w:rsidRPr="00B25A6C">
        <w:rPr>
          <w:lang w:val="en-US" w:eastAsia="zh-CN"/>
        </w:rPr>
        <w:t>UMi</w:t>
      </w:r>
      <w:proofErr w:type="spellEnd"/>
      <w:r w:rsidRPr="00B25A6C">
        <w:rPr>
          <w:lang w:val="en-US" w:eastAsia="zh-CN"/>
        </w:rPr>
        <w:t xml:space="preserve"> path loss model of </w:t>
      </w:r>
      <w:r w:rsidR="007B3CAF">
        <w:rPr>
          <w:lang w:val="en-US" w:eastAsia="zh-CN"/>
        </w:rPr>
        <w:t>[7]</w:t>
      </w:r>
      <w:r>
        <w:rPr>
          <w:lang w:val="en-US" w:eastAsia="zh-CN"/>
        </w:rPr>
        <w:t xml:space="preserve"> </w:t>
      </w:r>
      <w:r w:rsidRPr="00B25A6C">
        <w:rPr>
          <w:lang w:val="en-US" w:eastAsia="zh-CN"/>
        </w:rPr>
        <w:t>into account</w:t>
      </w:r>
      <w:r>
        <w:rPr>
          <w:lang w:val="en-US" w:eastAsia="zh-CN"/>
        </w:rPr>
        <w:t xml:space="preserve">. </w:t>
      </w:r>
    </w:p>
    <w:p w14:paraId="2F9B9E11" w14:textId="1C73D553" w:rsidR="0068684D" w:rsidRDefault="0068684D" w:rsidP="0068684D">
      <w:pPr>
        <w:pStyle w:val="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6FE10297"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w:t>
      </w:r>
      <w:r w:rsidR="007B3CAF">
        <w:rPr>
          <w:rFonts w:hint="eastAsia"/>
          <w:lang w:eastAsia="zh-CN"/>
        </w:rPr>
        <w:t>6</w:t>
      </w:r>
      <w:r w:rsidRPr="00764C58">
        <w:t>]</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w:t>
      </w:r>
      <w:r w:rsidRPr="009F24EE">
        <w:lastRenderedPageBreak/>
        <w:t xml:space="preserve">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6"/>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rsidRPr="009F24EE">
        <w:t>AoA</w:t>
      </w:r>
      <w:proofErr w:type="spellEnd"/>
      <w:r w:rsidRPr="009F24EE">
        <w:t xml:space="preserve"> and DoT as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w:t>
      </w:r>
      <w:proofErr w:type="spellStart"/>
      <w:r w:rsidRPr="00254FD4">
        <w:t>hese</w:t>
      </w:r>
      <w:proofErr w:type="spellEnd"/>
      <w:r w:rsidRPr="00254FD4">
        <w:t xml:space="preserve"> clusters being void in both the previous and next way point have very low gain and will have only minimal contribution to the channel.</w:t>
      </w:r>
    </w:p>
    <w:p w14:paraId="03F11EF4" w14:textId="21F163FC" w:rsidR="00254FD4" w:rsidRPr="009F24EE" w:rsidRDefault="00254FD4" w:rsidP="00682A03">
      <w:r w:rsidRPr="009F24EE">
        <w:t xml:space="preserve">Unwanted randomness of channel models is removed by modifications defined in </w:t>
      </w:r>
      <w:r>
        <w:t>Clause</w:t>
      </w:r>
      <w:r w:rsidRPr="009F24EE">
        <w:t xml:space="preserve"> 7.2 of </w:t>
      </w:r>
      <w:r>
        <w:t>[</w:t>
      </w:r>
      <w:r w:rsidR="007B3CAF">
        <w:rPr>
          <w:rFonts w:hint="eastAsia"/>
          <w:lang w:eastAsia="zh-CN"/>
        </w:rPr>
        <w:t>5</w:t>
      </w:r>
      <w:r>
        <w:t>]</w:t>
      </w:r>
      <w:r w:rsidRPr="009F24EE">
        <w:t xml:space="preserve">. It is, by specifying fixed 2×2 initial phases for each ray, as defined in Table 7.2-8 of </w:t>
      </w:r>
      <w:r>
        <w:t>[</w:t>
      </w:r>
      <w:r w:rsidR="007B3CAF">
        <w:rPr>
          <w:rFonts w:hint="eastAsia"/>
          <w:lang w:eastAsia="zh-CN"/>
        </w:rPr>
        <w:t>5</w:t>
      </w:r>
      <w:r>
        <w:t>]</w:t>
      </w:r>
      <w:r w:rsidRPr="009F24EE">
        <w:t xml:space="preserve"> and introducing a uniformly distributed random scalar initial phase per path instead. Moreover, the coupling of ray angles is fixed as specified in Table 7.2-6 of </w:t>
      </w:r>
      <w:r>
        <w:t>[</w:t>
      </w:r>
      <w:r w:rsidR="007B3CAF">
        <w:rPr>
          <w:rFonts w:hint="eastAsia"/>
          <w:lang w:eastAsia="zh-CN"/>
        </w:rPr>
        <w:t>5</w:t>
      </w:r>
      <w:r>
        <w:t>]</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rsidR="007B3CAF">
        <w:t>[7]</w:t>
      </w:r>
      <w:r w:rsidRPr="009F24EE">
        <w:t>.</w:t>
      </w:r>
    </w:p>
    <w:p w14:paraId="3B3DDF39" w14:textId="49EF6FE7" w:rsidR="006D21D7" w:rsidRDefault="00254FD4" w:rsidP="00682A03">
      <w:pPr>
        <w:rPr>
          <w:lang w:eastAsia="zh-CN"/>
        </w:rPr>
      </w:pPr>
      <w:r w:rsidRPr="009F24EE">
        <w:t xml:space="preserve">Overview of dynamic scenario geometry, K-factor and speed profile for </w:t>
      </w:r>
      <w:proofErr w:type="spellStart"/>
      <w:r w:rsidRPr="009F24EE">
        <w:t>UMa</w:t>
      </w:r>
      <w:proofErr w:type="spellEnd"/>
      <w:r w:rsidRPr="009F24EE">
        <w:t xml:space="preserve"> scenario is presented </w:t>
      </w:r>
      <w:r w:rsidRPr="00296529">
        <w:t xml:space="preserve">in </w:t>
      </w:r>
      <w:r w:rsidRPr="00764C58">
        <w:t xml:space="preserve">Figures 7.1-1 </w:t>
      </w:r>
      <w:r w:rsidRPr="00296529">
        <w:t xml:space="preserve">and </w:t>
      </w:r>
      <w:r w:rsidRPr="00764C58">
        <w:t xml:space="preserve">7.1-2 </w:t>
      </w:r>
      <w:r w:rsidRPr="00296529">
        <w:t xml:space="preserve">and for </w:t>
      </w:r>
      <w:proofErr w:type="spellStart"/>
      <w:r w:rsidRPr="00296529">
        <w:t>UMi</w:t>
      </w:r>
      <w:proofErr w:type="spellEnd"/>
      <w:r w:rsidRPr="00296529">
        <w:t xml:space="preserve">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w:t>
      </w:r>
      <w:proofErr w:type="spellStart"/>
      <w:r w:rsidRPr="009F24EE">
        <w:t>UMa</w:t>
      </w:r>
      <w:proofErr w:type="spellEnd"/>
      <w:r w:rsidRPr="009F24EE">
        <w:t xml:space="preserve">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39D58E62">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w:t>
      </w:r>
      <w:proofErr w:type="spellStart"/>
      <w:r w:rsidRPr="009F24EE">
        <w:t>AoA</w:t>
      </w:r>
      <w:proofErr w:type="spellEnd"/>
      <w:r w:rsidRPr="009F24EE">
        <w:t xml:space="preserve"> as observed in the DUT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UMa</w:t>
      </w:r>
      <w:proofErr w:type="spellEnd"/>
      <w:r w:rsidRPr="009F24EE">
        <w:t xml:space="preserve"> scenario</w:t>
      </w:r>
      <w:bookmarkEnd w:id="52"/>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w:t>
      </w:r>
      <w:proofErr w:type="spellStart"/>
      <w:r w:rsidRPr="009F24EE">
        <w:t>UMi</w:t>
      </w:r>
      <w:proofErr w:type="spellEnd"/>
      <w:r w:rsidRPr="009F24EE">
        <w:t xml:space="preserve">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drawing>
          <wp:inline distT="0" distB="0" distL="0" distR="0" wp14:anchorId="6C312339" wp14:editId="1949A898">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w:t>
      </w:r>
      <w:proofErr w:type="spellStart"/>
      <w:r w:rsidRPr="009F24EE">
        <w:t>AoA</w:t>
      </w:r>
      <w:proofErr w:type="spellEnd"/>
      <w:r w:rsidRPr="009F24EE">
        <w:t xml:space="preserve"> as observed in the UE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UMi</w:t>
      </w:r>
      <w:proofErr w:type="spellEnd"/>
      <w:r w:rsidRPr="009F24EE">
        <w:t xml:space="preserve">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37A44012"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proofErr w:type="spellStart"/>
      <w:r w:rsidRPr="009F24EE">
        <w:t>dBi</w:t>
      </w:r>
      <w:proofErr w:type="spellEnd"/>
      <w:r w:rsidRPr="009F24EE">
        <w:t xml:space="preserve"> gain and it is as specified in Table 7.3-1 of</w:t>
      </w:r>
      <w:r>
        <w:t xml:space="preserve"> </w:t>
      </w:r>
      <w:r w:rsidR="007B3CAF">
        <w:t>[7]</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rsidR="007B3CAF">
        <w:t>[7]</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7615F895" w14:textId="333ACAE1" w:rsidR="009A698E" w:rsidRPr="009A698E" w:rsidRDefault="009A698E" w:rsidP="00B5368D">
      <w:r>
        <w:t xml:space="preserve">The channel model validations defined in this Clause apply only to the channel models defined in this document, i.e., the channel models with full path loss model </w:t>
      </w:r>
      <w:r w:rsidR="007B3CAF">
        <w:t>[7]</w:t>
      </w:r>
      <w:r>
        <w:t xml:space="preserve"> and the UE noise limited environment. </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7"/>
        <w:numPr>
          <w:ilvl w:val="0"/>
          <w:numId w:val="6"/>
        </w:numPr>
        <w:spacing w:after="120" w:line="276" w:lineRule="auto"/>
        <w:jc w:val="both"/>
      </w:pPr>
      <w:r w:rsidRPr="009F24EE">
        <w:t>Path Loss (PL)</w:t>
      </w:r>
    </w:p>
    <w:p w14:paraId="088C523B" w14:textId="77777777" w:rsidR="00B5368D" w:rsidRPr="009F24EE" w:rsidRDefault="00B5368D" w:rsidP="00B5368D">
      <w:pPr>
        <w:pStyle w:val="af7"/>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7"/>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7"/>
        <w:numPr>
          <w:ilvl w:val="0"/>
          <w:numId w:val="6"/>
        </w:numPr>
        <w:spacing w:after="120" w:line="276" w:lineRule="auto"/>
        <w:jc w:val="both"/>
      </w:pPr>
      <w:r w:rsidRPr="009F24EE">
        <w:t>Spatial Correlation (SCF)</w:t>
      </w:r>
    </w:p>
    <w:p w14:paraId="2AFB10A7" w14:textId="77777777" w:rsidR="00B5368D" w:rsidRDefault="00B5368D" w:rsidP="00B5368D">
      <w:pPr>
        <w:pStyle w:val="af7"/>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w:t>
      </w:r>
      <w:r w:rsidRPr="001D1B42">
        <w:rPr>
          <w:rFonts w:ascii="Times New Roman" w:eastAsiaTheme="minorEastAsia" w:hAnsi="Times New Roman" w:cs="Times New Roman"/>
          <w:lang w:val="en-GB"/>
        </w:rPr>
        <w:lastRenderedPageBreak/>
        <w:t xml:space="preserve">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59"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a"/>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 xml:space="preserve">Note 2. Some </w:t>
            </w:r>
            <w:proofErr w:type="spellStart"/>
            <w:r w:rsidRPr="009F24EE">
              <w:t>gNB</w:t>
            </w:r>
            <w:proofErr w:type="spellEnd"/>
            <w:r w:rsidRPr="009F24EE">
              <w:t xml:space="preserve"> emulators can generate NR/AWGN signals in non-</w:t>
            </w:r>
            <w:proofErr w:type="spellStart"/>
            <w:r w:rsidRPr="009F24EE">
              <w:t>signaling</w:t>
            </w:r>
            <w:proofErr w:type="spellEnd"/>
            <w:r w:rsidRPr="009F24EE">
              <w:t xml:space="preserve">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62" w:name="_Toc85822049"/>
      <w:bookmarkStart w:id="63" w:name="_Toc173152191"/>
      <w:bookmarkStart w:id="64" w:name="_Toc180424221"/>
      <w:r>
        <w:t>8.2.1.1</w:t>
      </w:r>
      <w:r>
        <w:tab/>
      </w:r>
      <w:r w:rsidRPr="009F24EE">
        <w:t>Network Analy</w:t>
      </w:r>
      <w:r>
        <w:t>s</w:t>
      </w:r>
      <w:r w:rsidRPr="009F24EE">
        <w:t>er (VNA) Setup</w:t>
      </w:r>
      <w:bookmarkEnd w:id="62"/>
      <w:bookmarkEnd w:id="63"/>
      <w:bookmarkEnd w:id="64"/>
    </w:p>
    <w:p w14:paraId="5D8EF7C4" w14:textId="12A38248" w:rsidR="00970919" w:rsidRDefault="00970919" w:rsidP="00B00B16">
      <w:r>
        <w:t xml:space="preserve">Figure 8.2.1.1-1 shows a typical network analyser setup for channel model validation purposes.  </w:t>
      </w:r>
    </w:p>
    <w:p w14:paraId="4965CC4B" w14:textId="77777777" w:rsidR="00B00B16" w:rsidRPr="009F24EE" w:rsidRDefault="00B00B16" w:rsidP="00B00B16"/>
    <w:p w14:paraId="4E3D87E2" w14:textId="09F4F709" w:rsidR="00287441" w:rsidRDefault="00287441" w:rsidP="00970919">
      <w:pPr>
        <w:pStyle w:val="TF"/>
      </w:pPr>
      <w:bookmarkStart w:id="65" w:name="_Toc78898957"/>
      <w:bookmarkStart w:id="66"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65"/>
      <w:bookmarkEnd w:id="66"/>
    </w:p>
    <w:p w14:paraId="0AAC6232" w14:textId="5509EE24" w:rsidR="00970919" w:rsidRPr="009F24EE" w:rsidRDefault="00970919" w:rsidP="00970919">
      <w:pPr>
        <w:pStyle w:val="4"/>
      </w:pPr>
      <w:bookmarkStart w:id="67" w:name="_Toc85822050"/>
      <w:bookmarkStart w:id="68" w:name="_Toc173152192"/>
      <w:bookmarkStart w:id="69" w:name="_Toc180424222"/>
      <w:r>
        <w:t>8.2.1.2</w:t>
      </w:r>
      <w:r>
        <w:tab/>
      </w:r>
      <w:r w:rsidRPr="009F24EE">
        <w:t xml:space="preserve">Signal </w:t>
      </w:r>
      <w:r w:rsidR="00C97D59">
        <w:t>Analyser</w:t>
      </w:r>
      <w:r w:rsidRPr="009F24EE">
        <w:t xml:space="preserve"> (SAN) Setup</w:t>
      </w:r>
      <w:bookmarkEnd w:id="67"/>
      <w:bookmarkEnd w:id="68"/>
      <w:bookmarkEnd w:id="69"/>
    </w:p>
    <w:p w14:paraId="56B1CF2F" w14:textId="156A0C7A" w:rsidR="00287441" w:rsidRPr="009F24EE" w:rsidRDefault="00287441" w:rsidP="00287441">
      <w:bookmarkStart w:id="70" w:name="_Ref59976991"/>
      <w:bookmarkStart w:id="71" w:name="_Toc78898958"/>
      <w:bookmarkStart w:id="72"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287441">
      <w:pPr>
        <w:pStyle w:val="af9"/>
        <w:jc w:val="center"/>
      </w:pPr>
      <w:r w:rsidRPr="00EA6885">
        <w:rPr>
          <w:noProof/>
        </w:rPr>
        <w:lastRenderedPageBreak/>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3"/>
      </w:pPr>
      <w:bookmarkStart w:id="73" w:name="_Toc85822053"/>
      <w:bookmarkStart w:id="74" w:name="_Toc173152193"/>
      <w:bookmarkStart w:id="75" w:name="_Toc180424223"/>
      <w:bookmarkEnd w:id="70"/>
      <w:bookmarkEnd w:id="71"/>
      <w:bookmarkEnd w:id="72"/>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rsidRPr="009F24EE">
        <w:t>gNB</w:t>
      </w:r>
      <w:proofErr w:type="spellEnd"/>
      <w:r w:rsidRPr="009F24EE">
        <w:t xml:space="preserve"> emulator, i.e., two orthogonally polarized co-located </w:t>
      </w:r>
      <w:proofErr w:type="spellStart"/>
      <w:r w:rsidRPr="009F24EE">
        <w:t>gNB</w:t>
      </w:r>
      <w:proofErr w:type="spellEnd"/>
      <w:r w:rsidRPr="009F24EE">
        <w:t xml:space="preserve">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89" w:name="_Toc173152195"/>
      <w:bookmarkStart w:id="90" w:name="_Toc180424225"/>
      <w:r>
        <w:lastRenderedPageBreak/>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w:t>
      </w:r>
      <w:proofErr w:type="spellStart"/>
      <w:r w:rsidRPr="009F24EE">
        <w:t>UMa</w:t>
      </w:r>
      <w:proofErr w:type="spellEnd"/>
      <w:r w:rsidRPr="009F24EE">
        <w:t xml:space="preserve"> route segments are given in </w:t>
      </w:r>
      <w:r>
        <w:t xml:space="preserve">Table 8.2.2.3-1 and of the </w:t>
      </w:r>
      <w:proofErr w:type="spellStart"/>
      <w:r>
        <w:t>UMi</w:t>
      </w:r>
      <w:proofErr w:type="spellEnd"/>
      <w:r>
        <w:t xml:space="preserve">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t>Table 8.2.2.3-1</w:t>
      </w:r>
      <w:r w:rsidR="006348FD">
        <w:rPr>
          <w:rFonts w:hint="eastAsia"/>
          <w:lang w:eastAsia="zh-CN"/>
        </w:rPr>
        <w:t>:</w:t>
      </w:r>
      <w:r>
        <w:t xml:space="preserve"> </w:t>
      </w:r>
      <w:r w:rsidRPr="009F24EE">
        <w:t>Start and end times of time segments</w:t>
      </w:r>
      <w:bookmarkEnd w:id="92"/>
      <w:bookmarkEnd w:id="93"/>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94" w:name="_Toc173152197"/>
      <w:bookmarkStart w:id="95" w:name="_Toc180424227"/>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w:t>
      </w:r>
      <w:proofErr w:type="spellStart"/>
      <w:r>
        <w:t>UMa</w:t>
      </w:r>
      <w:proofErr w:type="spellEnd"/>
      <w:r>
        <w:t xml:space="preserve">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w:t>
      </w:r>
      <w:proofErr w:type="spellStart"/>
      <w:r>
        <w:t>UMi</w:t>
      </w:r>
      <w:proofErr w:type="spellEnd"/>
      <w:r>
        <w:t xml:space="preserve"> route are specified in Table 8.2.2.4-2 and illustrated in Figure 8.2.2.4-2. </w:t>
      </w:r>
    </w:p>
    <w:p w14:paraId="18E173A1" w14:textId="7185F97E" w:rsidR="00295F14" w:rsidRPr="009F24EE" w:rsidRDefault="00295F14" w:rsidP="00295F14">
      <w:pPr>
        <w:pStyle w:val="TH"/>
      </w:pPr>
      <w:r>
        <w:t xml:space="preserve">Table 8.2.2.4-1: </w:t>
      </w:r>
      <w:proofErr w:type="spellStart"/>
      <w:r w:rsidR="009A698E" w:rsidRPr="00253DDC">
        <w:t>UMa</w:t>
      </w:r>
      <w:r w:rsidR="009A698E" w:rsidRPr="00253DDC">
        <w:rPr>
          <w:vertAlign w:val="subscript"/>
        </w:rPr>
        <w:t>dyn</w:t>
      </w:r>
      <w:proofErr w:type="spellEnd"/>
      <w:r w:rsidR="009A698E" w:rsidRPr="00253DDC">
        <w:t xml:space="preserve"> Dynamic Path Gain (Path Loss) Target Values for the Measured Normalized Channel Gain for the </w:t>
      </w:r>
      <w:proofErr w:type="spellStart"/>
      <w:r w:rsidR="009A698E" w:rsidRPr="00253DDC">
        <w:t>UMa</w:t>
      </w:r>
      <w:proofErr w:type="spellEnd"/>
      <w:r w:rsidR="009A698E" w:rsidRPr="00253DDC">
        <w:t xml:space="preserve">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295F14" w:rsidRPr="009F24EE" w14:paraId="6A93FED0" w14:textId="77777777" w:rsidTr="009A698E">
        <w:trPr>
          <w:jc w:val="center"/>
        </w:trPr>
        <w:tc>
          <w:tcPr>
            <w:tcW w:w="1276" w:type="dxa"/>
          </w:tcPr>
          <w:p w14:paraId="1C1DA95A" w14:textId="77777777" w:rsidR="00295F14" w:rsidRPr="009F24EE" w:rsidRDefault="00295F14" w:rsidP="00873D42">
            <w:pPr>
              <w:pStyle w:val="TAH"/>
            </w:pPr>
            <w:r w:rsidRPr="009F24EE">
              <w:t>Segment #</w:t>
            </w:r>
          </w:p>
        </w:tc>
        <w:tc>
          <w:tcPr>
            <w:tcW w:w="2263" w:type="dxa"/>
          </w:tcPr>
          <w:p w14:paraId="38F6AE93" w14:textId="5FAFEC08" w:rsidR="00295F14" w:rsidRPr="009F24EE" w:rsidRDefault="009A698E" w:rsidP="00873D42">
            <w:pPr>
              <w:pStyle w:val="TAH"/>
            </w:pPr>
            <w:proofErr w:type="spellStart"/>
            <w:r w:rsidRPr="00253DDC">
              <w:t>UMa</w:t>
            </w:r>
            <w:r w:rsidRPr="00253DDC">
              <w:rPr>
                <w:vertAlign w:val="subscript"/>
              </w:rPr>
              <w:t>dyn</w:t>
            </w:r>
            <w:proofErr w:type="spellEnd"/>
            <w:r w:rsidRPr="00253DDC">
              <w:t xml:space="preserve"> PL </w:t>
            </w:r>
            <w:r w:rsidR="00295F14" w:rsidRPr="009F24EE">
              <w:t>Target [dB]</w:t>
            </w:r>
          </w:p>
        </w:tc>
      </w:tr>
      <w:tr w:rsidR="00295F14" w:rsidRPr="009F24EE" w14:paraId="7A25FDB5" w14:textId="77777777" w:rsidTr="009A698E">
        <w:trPr>
          <w:jc w:val="center"/>
        </w:trPr>
        <w:tc>
          <w:tcPr>
            <w:tcW w:w="1276" w:type="dxa"/>
          </w:tcPr>
          <w:p w14:paraId="4AA3615B" w14:textId="77777777" w:rsidR="00295F14" w:rsidRPr="009F24EE" w:rsidRDefault="00295F14" w:rsidP="00873D42">
            <w:pPr>
              <w:pStyle w:val="TAC"/>
            </w:pPr>
            <w:r w:rsidRPr="009F24EE">
              <w:t>1</w:t>
            </w:r>
          </w:p>
        </w:tc>
        <w:tc>
          <w:tcPr>
            <w:tcW w:w="2263" w:type="dxa"/>
          </w:tcPr>
          <w:p w14:paraId="78DABA32" w14:textId="77777777" w:rsidR="00295F14" w:rsidRPr="009F24EE" w:rsidRDefault="00295F14" w:rsidP="00873D42">
            <w:pPr>
              <w:pStyle w:val="TAC"/>
            </w:pPr>
            <w:r>
              <w:t>[-0.8]</w:t>
            </w:r>
          </w:p>
        </w:tc>
      </w:tr>
      <w:tr w:rsidR="00295F14" w:rsidRPr="009F24EE" w14:paraId="0284AE9A" w14:textId="77777777" w:rsidTr="009A698E">
        <w:trPr>
          <w:jc w:val="center"/>
        </w:trPr>
        <w:tc>
          <w:tcPr>
            <w:tcW w:w="1276" w:type="dxa"/>
          </w:tcPr>
          <w:p w14:paraId="1E82F82D" w14:textId="77777777" w:rsidR="00295F14" w:rsidRPr="009F24EE" w:rsidRDefault="00295F14" w:rsidP="00873D42">
            <w:pPr>
              <w:pStyle w:val="TAC"/>
            </w:pPr>
            <w:r w:rsidRPr="009F24EE">
              <w:t>2</w:t>
            </w:r>
          </w:p>
        </w:tc>
        <w:tc>
          <w:tcPr>
            <w:tcW w:w="2263" w:type="dxa"/>
          </w:tcPr>
          <w:p w14:paraId="21778DB9" w14:textId="77777777" w:rsidR="00295F14" w:rsidRPr="009F24EE" w:rsidRDefault="00295F14" w:rsidP="00873D42">
            <w:pPr>
              <w:pStyle w:val="TAC"/>
            </w:pPr>
            <w:r>
              <w:t>[0]</w:t>
            </w:r>
          </w:p>
        </w:tc>
      </w:tr>
      <w:tr w:rsidR="00295F14" w:rsidRPr="009F24EE" w14:paraId="4FEB8F26" w14:textId="77777777" w:rsidTr="009A698E">
        <w:trPr>
          <w:jc w:val="center"/>
        </w:trPr>
        <w:tc>
          <w:tcPr>
            <w:tcW w:w="1276" w:type="dxa"/>
          </w:tcPr>
          <w:p w14:paraId="372B0CDB" w14:textId="77777777" w:rsidR="00295F14" w:rsidRPr="009F24EE" w:rsidRDefault="00295F14" w:rsidP="00873D42">
            <w:pPr>
              <w:pStyle w:val="TAC"/>
            </w:pPr>
            <w:r w:rsidRPr="009F24EE">
              <w:t>3</w:t>
            </w:r>
          </w:p>
        </w:tc>
        <w:tc>
          <w:tcPr>
            <w:tcW w:w="2263" w:type="dxa"/>
          </w:tcPr>
          <w:p w14:paraId="09990F45" w14:textId="77777777" w:rsidR="00295F14" w:rsidRPr="009F24EE" w:rsidRDefault="00295F14" w:rsidP="00873D42">
            <w:pPr>
              <w:pStyle w:val="TAC"/>
            </w:pPr>
            <w:r>
              <w:t>[-29.5]</w:t>
            </w:r>
          </w:p>
        </w:tc>
      </w:tr>
      <w:tr w:rsidR="00295F14" w:rsidRPr="009F24EE" w14:paraId="6479E6F7" w14:textId="77777777" w:rsidTr="009A698E">
        <w:trPr>
          <w:jc w:val="center"/>
        </w:trPr>
        <w:tc>
          <w:tcPr>
            <w:tcW w:w="1276" w:type="dxa"/>
          </w:tcPr>
          <w:p w14:paraId="1ADF90C7" w14:textId="77777777" w:rsidR="00295F14" w:rsidRPr="009F24EE" w:rsidRDefault="00295F14" w:rsidP="00873D42">
            <w:pPr>
              <w:pStyle w:val="TAC"/>
            </w:pPr>
            <w:r w:rsidRPr="009F24EE">
              <w:t>4</w:t>
            </w:r>
          </w:p>
        </w:tc>
        <w:tc>
          <w:tcPr>
            <w:tcW w:w="2263" w:type="dxa"/>
          </w:tcPr>
          <w:p w14:paraId="0DC1F252" w14:textId="77777777" w:rsidR="00295F14" w:rsidRPr="009F24EE" w:rsidRDefault="00295F14" w:rsidP="00873D42">
            <w:pPr>
              <w:pStyle w:val="TAC"/>
            </w:pPr>
            <w:r>
              <w:t>[-27.6]</w:t>
            </w:r>
          </w:p>
        </w:tc>
      </w:tr>
      <w:tr w:rsidR="00295F14" w:rsidRPr="009F24EE" w14:paraId="49169F1E" w14:textId="77777777" w:rsidTr="009A698E">
        <w:trPr>
          <w:jc w:val="center"/>
        </w:trPr>
        <w:tc>
          <w:tcPr>
            <w:tcW w:w="1276" w:type="dxa"/>
          </w:tcPr>
          <w:p w14:paraId="339E6DE5" w14:textId="77777777" w:rsidR="00295F14" w:rsidRPr="009F24EE" w:rsidRDefault="00295F14" w:rsidP="00873D42">
            <w:pPr>
              <w:pStyle w:val="TAC"/>
            </w:pPr>
            <w:r w:rsidRPr="009F24EE">
              <w:t>5</w:t>
            </w:r>
          </w:p>
        </w:tc>
        <w:tc>
          <w:tcPr>
            <w:tcW w:w="2263" w:type="dxa"/>
          </w:tcPr>
          <w:p w14:paraId="5FEAADB3" w14:textId="77777777" w:rsidR="00295F14" w:rsidRPr="009F24EE" w:rsidRDefault="00295F14" w:rsidP="00873D42">
            <w:pPr>
              <w:pStyle w:val="TAC"/>
            </w:pPr>
            <w:r>
              <w:t>[-21.5]</w:t>
            </w:r>
          </w:p>
        </w:tc>
      </w:tr>
      <w:tr w:rsidR="00295F14" w:rsidRPr="009F24EE" w14:paraId="71A2DD44" w14:textId="77777777" w:rsidTr="009A698E">
        <w:trPr>
          <w:jc w:val="center"/>
        </w:trPr>
        <w:tc>
          <w:tcPr>
            <w:tcW w:w="1276" w:type="dxa"/>
          </w:tcPr>
          <w:p w14:paraId="03E31BBE" w14:textId="77777777" w:rsidR="00295F14" w:rsidRPr="009F24EE" w:rsidRDefault="00295F14" w:rsidP="00873D42">
            <w:pPr>
              <w:pStyle w:val="TAC"/>
            </w:pPr>
            <w:r w:rsidRPr="009F24EE">
              <w:t>6</w:t>
            </w:r>
          </w:p>
        </w:tc>
        <w:tc>
          <w:tcPr>
            <w:tcW w:w="2263" w:type="dxa"/>
          </w:tcPr>
          <w:p w14:paraId="3AABF355" w14:textId="77777777" w:rsidR="00295F14" w:rsidRPr="009F24EE" w:rsidRDefault="00295F14" w:rsidP="00873D42">
            <w:pPr>
              <w:pStyle w:val="TAC"/>
            </w:pPr>
            <w:r>
              <w:t>[-30.1]</w:t>
            </w:r>
          </w:p>
        </w:tc>
      </w:tr>
      <w:tr w:rsidR="00295F14" w:rsidRPr="009F24EE" w14:paraId="16716EFB" w14:textId="77777777" w:rsidTr="009A698E">
        <w:trPr>
          <w:jc w:val="center"/>
        </w:trPr>
        <w:tc>
          <w:tcPr>
            <w:tcW w:w="1276" w:type="dxa"/>
          </w:tcPr>
          <w:p w14:paraId="100F6E4B" w14:textId="77777777" w:rsidR="00295F14" w:rsidRPr="009F24EE" w:rsidRDefault="00295F14" w:rsidP="00873D42">
            <w:pPr>
              <w:pStyle w:val="TAC"/>
            </w:pPr>
            <w:r w:rsidRPr="009F24EE">
              <w:t>7</w:t>
            </w:r>
          </w:p>
        </w:tc>
        <w:tc>
          <w:tcPr>
            <w:tcW w:w="2263" w:type="dxa"/>
          </w:tcPr>
          <w:p w14:paraId="3B06FF00" w14:textId="77777777" w:rsidR="00295F14" w:rsidRPr="009F24EE" w:rsidRDefault="00295F14" w:rsidP="00873D42">
            <w:pPr>
              <w:pStyle w:val="TAC"/>
            </w:pPr>
            <w:r>
              <w:t>[-0.1]</w:t>
            </w:r>
          </w:p>
        </w:tc>
      </w:tr>
      <w:tr w:rsidR="00295F14" w:rsidRPr="009F24EE" w14:paraId="06FBAE4B" w14:textId="77777777" w:rsidTr="009A698E">
        <w:trPr>
          <w:jc w:val="center"/>
        </w:trPr>
        <w:tc>
          <w:tcPr>
            <w:tcW w:w="1276" w:type="dxa"/>
          </w:tcPr>
          <w:p w14:paraId="18BB4DB5" w14:textId="77777777" w:rsidR="00295F14" w:rsidRPr="009F24EE" w:rsidRDefault="00295F14" w:rsidP="00873D42">
            <w:pPr>
              <w:pStyle w:val="TAC"/>
            </w:pPr>
            <w:r>
              <w:t>8</w:t>
            </w:r>
          </w:p>
        </w:tc>
        <w:tc>
          <w:tcPr>
            <w:tcW w:w="226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9A698E">
        <w:trPr>
          <w:jc w:val="center"/>
        </w:trPr>
        <w:tc>
          <w:tcPr>
            <w:tcW w:w="1276" w:type="dxa"/>
          </w:tcPr>
          <w:p w14:paraId="005A17F7" w14:textId="77777777" w:rsidR="00295F14" w:rsidRDefault="00295F14" w:rsidP="00873D42">
            <w:pPr>
              <w:pStyle w:val="TAC"/>
            </w:pPr>
            <w:r>
              <w:t>9</w:t>
            </w:r>
          </w:p>
        </w:tc>
        <w:tc>
          <w:tcPr>
            <w:tcW w:w="226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lastRenderedPageBreak/>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51EA6CD9" w14:textId="3BC15C39" w:rsidR="009A698E" w:rsidRPr="00253DDC" w:rsidRDefault="009A698E" w:rsidP="00EE05F9">
      <w:pPr>
        <w:pStyle w:val="TH"/>
      </w:pPr>
      <w:r>
        <w:t>Figure 8.2.2.4-1</w:t>
      </w:r>
      <w:r w:rsidRPr="00253DDC">
        <w:t xml:space="preserve">: </w:t>
      </w:r>
      <w:proofErr w:type="spellStart"/>
      <w:r w:rsidRPr="00253DDC">
        <w:t>UMa</w:t>
      </w:r>
      <w:r w:rsidRPr="00253DDC">
        <w:rPr>
          <w:vertAlign w:val="subscript"/>
        </w:rPr>
        <w:t>dyn</w:t>
      </w:r>
      <w:proofErr w:type="spellEnd"/>
      <w:r w:rsidRPr="00253DDC">
        <w:t xml:space="preserve"> Dynamic Path Gain (Path Loss) Targets for the Measured Normalized Channel Gain for the </w:t>
      </w:r>
      <w:proofErr w:type="spellStart"/>
      <w:r w:rsidRPr="00253DDC">
        <w:t>UMa</w:t>
      </w:r>
      <w:proofErr w:type="spellEnd"/>
      <w:r w:rsidRPr="00253DDC">
        <w:t xml:space="preserve"> Route with full path loss model </w:t>
      </w:r>
      <w:r w:rsidR="007B3CAF">
        <w:t>[7]</w:t>
      </w:r>
    </w:p>
    <w:p w14:paraId="295E8FBC" w14:textId="03FBBD85" w:rsidR="009A698E" w:rsidRPr="00253DDC" w:rsidRDefault="009A698E" w:rsidP="009A698E">
      <w:pPr>
        <w:pStyle w:val="TH"/>
      </w:pPr>
      <w:r w:rsidRPr="00253DDC">
        <w:t xml:space="preserve">Table 8.2.2.4-2: </w:t>
      </w:r>
      <w:proofErr w:type="spellStart"/>
      <w:r w:rsidRPr="00253DDC">
        <w:t>UMi</w:t>
      </w:r>
      <w:r w:rsidRPr="00253DDC">
        <w:rPr>
          <w:vertAlign w:val="subscript"/>
        </w:rPr>
        <w:t>dyn</w:t>
      </w:r>
      <w:proofErr w:type="spellEnd"/>
      <w:r w:rsidRPr="00253DDC">
        <w:t xml:space="preserve"> Dynamic Path Gain (Path Loss) Target Values for the Measured Normalized Channel Gain for the </w:t>
      </w:r>
      <w:proofErr w:type="spellStart"/>
      <w:r w:rsidRPr="00253DDC">
        <w:t>UMi</w:t>
      </w:r>
      <w:proofErr w:type="spellEnd"/>
      <w:r w:rsidRPr="00253DDC">
        <w:t xml:space="preserve">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295F14" w:rsidRPr="009F24EE" w14:paraId="7E3FD901" w14:textId="77777777" w:rsidTr="009A698E">
        <w:trPr>
          <w:jc w:val="center"/>
        </w:trPr>
        <w:tc>
          <w:tcPr>
            <w:tcW w:w="1276" w:type="dxa"/>
          </w:tcPr>
          <w:p w14:paraId="6659E693" w14:textId="77777777" w:rsidR="00295F14" w:rsidRPr="009F24EE" w:rsidRDefault="00295F14" w:rsidP="00873D42">
            <w:pPr>
              <w:pStyle w:val="TAH"/>
            </w:pPr>
            <w:r w:rsidRPr="009F24EE">
              <w:t>Segment #</w:t>
            </w:r>
          </w:p>
        </w:tc>
        <w:tc>
          <w:tcPr>
            <w:tcW w:w="2263" w:type="dxa"/>
          </w:tcPr>
          <w:p w14:paraId="21EF8EA3" w14:textId="70C86950" w:rsidR="00295F14" w:rsidRPr="009F24EE" w:rsidRDefault="009A698E" w:rsidP="00873D42">
            <w:pPr>
              <w:pStyle w:val="TAH"/>
            </w:pPr>
            <w:proofErr w:type="spellStart"/>
            <w:r w:rsidRPr="00253DDC">
              <w:t>UMi</w:t>
            </w:r>
            <w:r w:rsidRPr="00253DDC">
              <w:rPr>
                <w:vertAlign w:val="subscript"/>
              </w:rPr>
              <w:t>dyn</w:t>
            </w:r>
            <w:proofErr w:type="spellEnd"/>
            <w:r w:rsidRPr="00253DDC">
              <w:t xml:space="preserve"> PL </w:t>
            </w:r>
            <w:r w:rsidR="00295F14" w:rsidRPr="009F24EE">
              <w:t>Target [dB]</w:t>
            </w:r>
          </w:p>
        </w:tc>
      </w:tr>
      <w:tr w:rsidR="00DF7F26" w:rsidRPr="009F24EE" w14:paraId="5A9091FF" w14:textId="77777777" w:rsidTr="009A698E">
        <w:trPr>
          <w:jc w:val="center"/>
        </w:trPr>
        <w:tc>
          <w:tcPr>
            <w:tcW w:w="1276" w:type="dxa"/>
          </w:tcPr>
          <w:p w14:paraId="7274FABD" w14:textId="77777777" w:rsidR="00DF7F26" w:rsidRPr="009F24EE" w:rsidRDefault="00DF7F26" w:rsidP="00DF7F26">
            <w:pPr>
              <w:pStyle w:val="TAC"/>
            </w:pPr>
            <w:r w:rsidRPr="009F24EE">
              <w:t>1</w:t>
            </w:r>
          </w:p>
        </w:tc>
        <w:tc>
          <w:tcPr>
            <w:tcW w:w="226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A698E">
        <w:trPr>
          <w:jc w:val="center"/>
        </w:trPr>
        <w:tc>
          <w:tcPr>
            <w:tcW w:w="1276" w:type="dxa"/>
          </w:tcPr>
          <w:p w14:paraId="773DDB12" w14:textId="77777777" w:rsidR="00DF7F26" w:rsidRPr="009F24EE" w:rsidRDefault="00DF7F26" w:rsidP="00DF7F26">
            <w:pPr>
              <w:pStyle w:val="TAC"/>
            </w:pPr>
            <w:r w:rsidRPr="009F24EE">
              <w:t>2</w:t>
            </w:r>
          </w:p>
        </w:tc>
        <w:tc>
          <w:tcPr>
            <w:tcW w:w="226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A698E">
        <w:trPr>
          <w:jc w:val="center"/>
        </w:trPr>
        <w:tc>
          <w:tcPr>
            <w:tcW w:w="1276" w:type="dxa"/>
          </w:tcPr>
          <w:p w14:paraId="60B9DEF2" w14:textId="77777777" w:rsidR="00DF7F26" w:rsidRPr="009F24EE" w:rsidRDefault="00DF7F26" w:rsidP="00DF7F26">
            <w:pPr>
              <w:pStyle w:val="TAC"/>
            </w:pPr>
            <w:r w:rsidRPr="009F24EE">
              <w:t>3</w:t>
            </w:r>
          </w:p>
        </w:tc>
        <w:tc>
          <w:tcPr>
            <w:tcW w:w="226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A698E">
        <w:trPr>
          <w:jc w:val="center"/>
        </w:trPr>
        <w:tc>
          <w:tcPr>
            <w:tcW w:w="1276" w:type="dxa"/>
          </w:tcPr>
          <w:p w14:paraId="12D4FD8B" w14:textId="77777777" w:rsidR="00DF7F26" w:rsidRPr="009F24EE" w:rsidRDefault="00DF7F26" w:rsidP="00DF7F26">
            <w:pPr>
              <w:pStyle w:val="TAC"/>
            </w:pPr>
            <w:r w:rsidRPr="009F24EE">
              <w:t>4</w:t>
            </w:r>
          </w:p>
        </w:tc>
        <w:tc>
          <w:tcPr>
            <w:tcW w:w="226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A698E">
        <w:trPr>
          <w:jc w:val="center"/>
        </w:trPr>
        <w:tc>
          <w:tcPr>
            <w:tcW w:w="1276" w:type="dxa"/>
          </w:tcPr>
          <w:p w14:paraId="18B675F6" w14:textId="77777777" w:rsidR="00DF7F26" w:rsidRPr="009F24EE" w:rsidRDefault="00DF7F26" w:rsidP="00DF7F26">
            <w:pPr>
              <w:pStyle w:val="TAC"/>
            </w:pPr>
            <w:r w:rsidRPr="009F24EE">
              <w:t>5</w:t>
            </w:r>
          </w:p>
        </w:tc>
        <w:tc>
          <w:tcPr>
            <w:tcW w:w="226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A698E">
        <w:trPr>
          <w:jc w:val="center"/>
        </w:trPr>
        <w:tc>
          <w:tcPr>
            <w:tcW w:w="1276" w:type="dxa"/>
          </w:tcPr>
          <w:p w14:paraId="420DCD4F" w14:textId="77777777" w:rsidR="00DF7F26" w:rsidRPr="009F24EE" w:rsidRDefault="00DF7F26" w:rsidP="00DF7F26">
            <w:pPr>
              <w:pStyle w:val="TAC"/>
            </w:pPr>
            <w:r w:rsidRPr="009F24EE">
              <w:t>6</w:t>
            </w:r>
          </w:p>
        </w:tc>
        <w:tc>
          <w:tcPr>
            <w:tcW w:w="226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A698E">
        <w:trPr>
          <w:jc w:val="center"/>
        </w:trPr>
        <w:tc>
          <w:tcPr>
            <w:tcW w:w="1276" w:type="dxa"/>
          </w:tcPr>
          <w:p w14:paraId="395B9465" w14:textId="77777777" w:rsidR="00DF7F26" w:rsidRPr="009F24EE" w:rsidRDefault="00DF7F26" w:rsidP="00DF7F26">
            <w:pPr>
              <w:pStyle w:val="TAC"/>
            </w:pPr>
            <w:r w:rsidRPr="009F24EE">
              <w:t>7</w:t>
            </w:r>
          </w:p>
        </w:tc>
        <w:tc>
          <w:tcPr>
            <w:tcW w:w="226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5446E8B9" w14:textId="6BA23D61" w:rsidR="009A698E" w:rsidRPr="009F24EE" w:rsidRDefault="009A698E" w:rsidP="009A698E">
      <w:pPr>
        <w:pStyle w:val="TH"/>
      </w:pPr>
      <w:bookmarkStart w:id="96" w:name="_Toc173152198"/>
      <w:bookmarkStart w:id="97" w:name="_Toc180424228"/>
      <w:r>
        <w:lastRenderedPageBreak/>
        <w:t>Figure 8.2.2.4-2</w:t>
      </w:r>
      <w:r w:rsidRPr="00253DDC">
        <w:t xml:space="preserve">: </w:t>
      </w:r>
      <w:proofErr w:type="spellStart"/>
      <w:r w:rsidRPr="00253DDC">
        <w:t>UMi</w:t>
      </w:r>
      <w:r w:rsidRPr="00253DDC">
        <w:rPr>
          <w:vertAlign w:val="subscript"/>
        </w:rPr>
        <w:t>dyn</w:t>
      </w:r>
      <w:proofErr w:type="spellEnd"/>
      <w:r w:rsidRPr="00253DDC">
        <w:t xml:space="preserve"> Dynamic Path Gain (Path Loss) Targets for the Measured Normalized Channel Gain for the </w:t>
      </w:r>
      <w:proofErr w:type="spellStart"/>
      <w:r w:rsidRPr="00253DDC">
        <w:t>UMi</w:t>
      </w:r>
      <w:proofErr w:type="spellEnd"/>
      <w:r w:rsidRPr="00253DDC">
        <w:t xml:space="preserve"> Route</w:t>
      </w:r>
      <w:r>
        <w:t xml:space="preserve"> with full path loss model </w:t>
      </w:r>
      <w:r w:rsidR="007B3CAF">
        <w:t>[7]</w:t>
      </w:r>
    </w:p>
    <w:p w14:paraId="74D7DC30" w14:textId="77777777" w:rsidR="00CF6231" w:rsidRPr="00B76419" w:rsidRDefault="00CF6231" w:rsidP="00CF6231">
      <w:pPr>
        <w:pStyle w:val="3"/>
      </w:pPr>
      <w:r>
        <w:t>8.2.3</w:t>
      </w:r>
      <w:r>
        <w:tab/>
      </w:r>
      <w:r w:rsidRPr="00B76419">
        <w:t>Validation of Power Delay Profile (PDP)</w:t>
      </w:r>
      <w:bookmarkEnd w:id="96"/>
      <w:bookmarkEnd w:id="97"/>
    </w:p>
    <w:p w14:paraId="3775A0FF" w14:textId="5310AFFD" w:rsidR="009A698E" w:rsidRDefault="009A698E" w:rsidP="009A698E">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proofErr w:type="spellStart"/>
      <w:r w:rsidRPr="00253DDC">
        <w:t>UMa</w:t>
      </w:r>
      <w:r w:rsidRPr="00253DDC">
        <w:rPr>
          <w:vertAlign w:val="subscript"/>
        </w:rPr>
        <w:t>dyn</w:t>
      </w:r>
      <w:proofErr w:type="spellEnd"/>
      <w:r w:rsidRPr="00253DDC">
        <w:t xml:space="preserve"> and </w:t>
      </w:r>
      <w:proofErr w:type="spellStart"/>
      <w:r w:rsidRPr="00253DDC">
        <w:t>UMi</w:t>
      </w:r>
      <w:r w:rsidRPr="00253DDC">
        <w:rPr>
          <w:vertAlign w:val="subscript"/>
        </w:rPr>
        <w:t>dyn</w:t>
      </w:r>
      <w:proofErr w:type="spellEnd"/>
      <w:r w:rsidRPr="00253DDC">
        <w:t xml:space="preserve"> </w:t>
      </w:r>
      <w:r w:rsidRPr="00B76419">
        <w:t>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36AE29E2" w14:textId="67E9C201" w:rsidR="009A698E" w:rsidRDefault="009A698E" w:rsidP="009A698E">
      <w:r w:rsidRPr="00B76419">
        <w:t xml:space="preserve">In the </w:t>
      </w:r>
      <w:proofErr w:type="spellStart"/>
      <w:r w:rsidRPr="000B6C8E">
        <w:t>UMa</w:t>
      </w:r>
      <w:r w:rsidRPr="000B6C8E">
        <w:rPr>
          <w:vertAlign w:val="subscript"/>
        </w:rPr>
        <w:t>dyn</w:t>
      </w:r>
      <w:proofErr w:type="spellEnd"/>
      <w:r w:rsidRPr="000B6C8E">
        <w:t xml:space="preserve"> model the channel segments 1, 2, 6, 7, and 9 are in the first category and segments 3, 4, 5, and 8 in the second. In the </w:t>
      </w:r>
      <w:proofErr w:type="spellStart"/>
      <w:r w:rsidRPr="000B6C8E">
        <w:t>UMi</w:t>
      </w:r>
      <w:r w:rsidRPr="000B6C8E">
        <w:rPr>
          <w:vertAlign w:val="subscript"/>
        </w:rPr>
        <w:t>dyn</w:t>
      </w:r>
      <w:proofErr w:type="spellEnd"/>
      <w:r w:rsidRPr="000B6C8E">
        <w:t xml:space="preserve"> model, the channel segments 2, 6, and 7 are in the first category and segments 1, 3, 4, and 5 in the second.</w:t>
      </w:r>
      <w:r>
        <w:t xml:space="preserve">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98" w:name="_Toc173152199"/>
      <w:bookmarkStart w:id="99" w:name="_Toc180424229"/>
      <w:r>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103" w:name="_Toc173152201"/>
      <w:bookmarkStart w:id="104" w:name="_Toc180424231"/>
      <w:r>
        <w:lastRenderedPageBreak/>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6BA10C8" w14:textId="0DC49927" w:rsidR="009A698E" w:rsidRPr="00B76419" w:rsidRDefault="009A698E" w:rsidP="009A698E">
      <w:pPr>
        <w:rPr>
          <w:lang w:eastAsia="zh-CN"/>
        </w:rPr>
      </w:pPr>
      <w:r w:rsidRPr="00B76419">
        <w:t xml:space="preserve">Segments with quasi time invariant excess delays </w:t>
      </w:r>
      <w:r>
        <w:t xml:space="preserve">for </w:t>
      </w:r>
      <w:proofErr w:type="spellStart"/>
      <w:r w:rsidRPr="000B6C8E">
        <w:t>UMa</w:t>
      </w:r>
      <w:proofErr w:type="spellEnd"/>
      <w:r w:rsidRPr="000B6C8E">
        <w:t xml:space="preserve"> route: 1, 2, 6, 7, and 9 and for </w:t>
      </w:r>
      <w:proofErr w:type="spellStart"/>
      <w:r w:rsidRPr="000B6C8E">
        <w:t>UMi</w:t>
      </w:r>
      <w:proofErr w:type="spellEnd"/>
      <w:r w:rsidRPr="000B6C8E">
        <w:t xml:space="preserve"> route: 2, 6, and 7:</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7DAEA97F" w14:textId="4A341927" w:rsidR="009A698E" w:rsidRPr="00B76419" w:rsidRDefault="009A698E" w:rsidP="009A698E">
      <w:pPr>
        <w:rPr>
          <w:lang w:eastAsia="zh-CN"/>
        </w:rPr>
      </w:pPr>
      <w:r w:rsidRPr="00B76419">
        <w:t xml:space="preserve">Segments with time variant excess delays </w:t>
      </w:r>
      <w:r>
        <w:t xml:space="preserve">for </w:t>
      </w:r>
      <w:proofErr w:type="spellStart"/>
      <w:r w:rsidRPr="00B76419">
        <w:t>UMa</w:t>
      </w:r>
      <w:proofErr w:type="spellEnd"/>
      <w:r w:rsidRPr="00B76419">
        <w:t xml:space="preserve"> </w:t>
      </w:r>
      <w:r>
        <w:t xml:space="preserve">are </w:t>
      </w:r>
      <w:r w:rsidRPr="00B76419">
        <w:t>3, 4, 5, and 8</w:t>
      </w:r>
      <w:r>
        <w:t xml:space="preserve"> and for </w:t>
      </w:r>
      <w:proofErr w:type="spellStart"/>
      <w:r>
        <w:t>UMi</w:t>
      </w:r>
      <w:proofErr w:type="spellEnd"/>
      <w:r>
        <w:t xml:space="preserve"> </w:t>
      </w:r>
      <w:r w:rsidRPr="000B6C8E">
        <w:t>are 1, 3, 4, and 5:</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107" w:name="_Toc173152203"/>
      <w:bookmarkStart w:id="108" w:name="_Toc180424233"/>
      <w:r>
        <w:lastRenderedPageBreak/>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109" w:name="_Toc180424234"/>
      <w:r>
        <w:t>8.2.3.6</w:t>
      </w:r>
      <w:r>
        <w:tab/>
        <w:t>PDP Target Values</w:t>
      </w:r>
      <w:bookmarkEnd w:id="109"/>
    </w:p>
    <w:p w14:paraId="0762EA0D" w14:textId="68E50D6E" w:rsidR="00B87E4A" w:rsidRDefault="00B87E4A" w:rsidP="00B87E4A">
      <w:r w:rsidRPr="008C7243">
        <w:t xml:space="preserve">The target values for the </w:t>
      </w:r>
      <w:proofErr w:type="spellStart"/>
      <w:r w:rsidRPr="008C7243">
        <w:t>UMa</w:t>
      </w:r>
      <w:proofErr w:type="spellEnd"/>
      <w:r w:rsidRPr="008C7243">
        <w:t xml:space="preserve"> route are specified in </w:t>
      </w:r>
      <w:hyperlink w:anchor="_Hlk176087530" w:history="1">
        <w:r w:rsidRPr="00DF0B01">
          <w:rPr>
            <w:rStyle w:val="ab"/>
            <w:color w:val="auto"/>
            <w:u w:val="none"/>
          </w:rPr>
          <w:t xml:space="preserve">Table </w:t>
        </w:r>
        <w:r w:rsidRPr="008C7243">
          <w:t>8.2.</w:t>
        </w:r>
        <w:r>
          <w:t>3</w:t>
        </w:r>
        <w:r w:rsidRPr="008C7243">
          <w:t>.</w:t>
        </w:r>
        <w:r>
          <w:t>6</w:t>
        </w:r>
        <w:r w:rsidRPr="00DF0B01">
          <w:rPr>
            <w:rStyle w:val="ab"/>
            <w:color w:val="auto"/>
            <w:u w:val="none"/>
          </w:rPr>
          <w:t>-1</w:t>
        </w:r>
      </w:hyperlink>
      <w:r w:rsidRPr="008C7243">
        <w:t xml:space="preserve"> and illustrated in </w:t>
      </w:r>
      <w:hyperlink w:anchor="_Hlk176087417" w:history="1">
        <w:r w:rsidRPr="00DF0B01">
          <w:rPr>
            <w:rStyle w:val="ab"/>
            <w:color w:val="auto"/>
            <w:u w:val="none"/>
          </w:rPr>
          <w:t xml:space="preserve">Figure </w:t>
        </w:r>
        <w:r w:rsidRPr="008C7243">
          <w:t>8.2.</w:t>
        </w:r>
        <w:r>
          <w:t>3</w:t>
        </w:r>
        <w:r w:rsidRPr="008C7243">
          <w:t>.</w:t>
        </w:r>
        <w:r>
          <w:t>6</w:t>
        </w:r>
        <w:r w:rsidRPr="00DF0B01">
          <w:rPr>
            <w:rStyle w:val="ab"/>
            <w:color w:val="auto"/>
            <w:u w:val="none"/>
          </w:rPr>
          <w:t>-1</w:t>
        </w:r>
      </w:hyperlink>
      <w:r w:rsidRPr="008C7243">
        <w:t xml:space="preserve"> which uses the time segments defined in </w:t>
      </w:r>
      <w:hyperlink w:anchor="_Hlk176085569" w:history="1" w:docLocation="1,68642,68657,4094,TABLHEADER BEST,Table 4.2.1.2-1">
        <w:r w:rsidRPr="00DF0B01">
          <w:rPr>
            <w:rStyle w:val="ab"/>
            <w:color w:val="auto"/>
            <w:u w:val="none"/>
          </w:rPr>
          <w:t xml:space="preserve">Table </w:t>
        </w:r>
        <w:r w:rsidRPr="008C7243">
          <w:t>8.2.2.3-1</w:t>
        </w:r>
      </w:hyperlink>
      <w:r>
        <w:t xml:space="preserve">; the </w:t>
      </w:r>
      <w:r w:rsidRPr="0066446A">
        <w:t>original PDP value</w:t>
      </w:r>
      <w:r>
        <w:t>s</w:t>
      </w:r>
      <w:r w:rsidRPr="0066446A">
        <w:t xml:space="preserve"> without any processing related to the delay resolutio</w:t>
      </w:r>
      <w:r>
        <w:t xml:space="preserve">n are tabulated in Table </w:t>
      </w:r>
      <w:r w:rsidRPr="000B6C8E">
        <w:t>8.2.3.6-</w:t>
      </w:r>
      <w:r>
        <w:t>2</w:t>
      </w:r>
      <w:r w:rsidRPr="008C7243">
        <w:t xml:space="preserve">. The target values for the </w:t>
      </w:r>
      <w:proofErr w:type="spellStart"/>
      <w:r w:rsidRPr="008C7243">
        <w:t>UMi</w:t>
      </w:r>
      <w:proofErr w:type="spellEnd"/>
      <w:r w:rsidRPr="008C7243">
        <w:t xml:space="preserve"> route are specified in </w:t>
      </w:r>
      <w:hyperlink w:anchor="_Hlk176087530" w:history="1">
        <w:r w:rsidRPr="00DF0B01">
          <w:rPr>
            <w:rStyle w:val="ab"/>
            <w:color w:val="auto"/>
            <w:u w:val="none"/>
          </w:rPr>
          <w:t xml:space="preserve">Table </w:t>
        </w:r>
        <w:r w:rsidRPr="008C7243">
          <w:t>8.2.</w:t>
        </w:r>
        <w:r>
          <w:t>3</w:t>
        </w:r>
        <w:r w:rsidRPr="008C7243">
          <w:t>.</w:t>
        </w:r>
        <w:r>
          <w:t>6</w:t>
        </w:r>
        <w:r w:rsidRPr="00DF0B01">
          <w:rPr>
            <w:rStyle w:val="ab"/>
            <w:color w:val="auto"/>
            <w:u w:val="none"/>
          </w:rPr>
          <w:t>-</w:t>
        </w:r>
        <w:r>
          <w:rPr>
            <w:rStyle w:val="ab"/>
            <w:color w:val="auto"/>
            <w:u w:val="none"/>
          </w:rPr>
          <w:t>3</w:t>
        </w:r>
      </w:hyperlink>
      <w:r w:rsidRPr="008C7243">
        <w:t xml:space="preserve"> and illustrated in </w:t>
      </w:r>
      <w:hyperlink w:anchor="_Hlk176087417" w:history="1">
        <w:r w:rsidRPr="00DF0B01">
          <w:rPr>
            <w:rStyle w:val="ab"/>
            <w:color w:val="auto"/>
            <w:u w:val="none"/>
          </w:rPr>
          <w:t xml:space="preserve">Figure </w:t>
        </w:r>
        <w:r w:rsidRPr="00821A2D">
          <w:t>8.2.3.6</w:t>
        </w:r>
        <w:r w:rsidRPr="00DF0B01">
          <w:rPr>
            <w:rStyle w:val="ab"/>
            <w:color w:val="auto"/>
            <w:u w:val="none"/>
          </w:rPr>
          <w:t>-2</w:t>
        </w:r>
      </w:hyperlink>
      <w:r w:rsidRPr="008C7243">
        <w:t xml:space="preserve"> which uses the time segments defined in </w:t>
      </w:r>
      <w:hyperlink w:anchor="_Hlk176085569" w:history="1" w:docLocation="1,68642,68657,4094,TABLHEADER BEST,Table 4.2.1.2-1">
        <w:r w:rsidRPr="00DF0B01">
          <w:rPr>
            <w:rStyle w:val="ab"/>
            <w:color w:val="auto"/>
            <w:u w:val="none"/>
          </w:rPr>
          <w:t xml:space="preserve">Table </w:t>
        </w:r>
        <w:r w:rsidRPr="008C7243">
          <w:t>8.2.2.3-2</w:t>
        </w:r>
      </w:hyperlink>
      <w:r>
        <w:t xml:space="preserve">; the </w:t>
      </w:r>
      <w:r w:rsidRPr="0066446A">
        <w:t>original PDP value</w:t>
      </w:r>
      <w:r>
        <w:t>s</w:t>
      </w:r>
      <w:r w:rsidRPr="0066446A">
        <w:t xml:space="preserve"> without any processing related to the delay resolutio</w:t>
      </w:r>
      <w:r>
        <w:t xml:space="preserve">n are tabulated in Table </w:t>
      </w:r>
      <w:r w:rsidRPr="000B6C8E">
        <w:t>8.2.3.6-</w:t>
      </w:r>
      <w:r>
        <w:t>4</w:t>
      </w:r>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 xml:space="preserve">. The window used in the bandwidth filtering is a Chebyshev window with 120 dB sidelobe factor, discussed in some more detail in Clause 8.2.3.7. </w:t>
      </w:r>
    </w:p>
    <w:p w14:paraId="55F7D28C" w14:textId="77777777" w:rsidR="00B87E4A" w:rsidRDefault="00B87E4A" w:rsidP="00B87E4A"/>
    <w:p w14:paraId="3E028761" w14:textId="3641141F" w:rsidR="00E26E5C" w:rsidRDefault="00B87E4A" w:rsidP="00B87E4A">
      <w:pPr>
        <w:pStyle w:val="TH"/>
      </w:pPr>
      <w:r w:rsidRPr="00FA3D38">
        <w:rPr>
          <w:noProof/>
        </w:rPr>
        <w:lastRenderedPageBreak/>
        <w:drawing>
          <wp:inline distT="0" distB="0" distL="0" distR="0" wp14:anchorId="4F108711" wp14:editId="481A8937">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
                    <pic:cNvPicPr/>
                  </pic:nvPicPr>
                  <pic:blipFill>
                    <a:blip r:embed="rId25"/>
                    <a:stretch>
                      <a:fillRect/>
                    </a:stretch>
                  </pic:blipFill>
                  <pic:spPr>
                    <a:xfrm>
                      <a:off x="0" y="0"/>
                      <a:ext cx="6122035" cy="4081145"/>
                    </a:xfrm>
                    <a:prstGeom prst="rect">
                      <a:avLst/>
                    </a:prstGeom>
                  </pic:spPr>
                </pic:pic>
              </a:graphicData>
            </a:graphic>
          </wp:inline>
        </w:drawing>
      </w:r>
    </w:p>
    <w:p w14:paraId="6425AD93" w14:textId="57BF8EEB" w:rsidR="009A698E" w:rsidRPr="000B6C8E" w:rsidRDefault="009A698E" w:rsidP="009A698E">
      <w:pPr>
        <w:pStyle w:val="TH"/>
      </w:pPr>
      <w:bookmarkStart w:id="110" w:name="_Hlk176086399"/>
      <w:bookmarkStart w:id="111" w:name="_Toc176852296"/>
      <w:bookmarkStart w:id="112" w:name="_Hlk176086766"/>
      <w:bookmarkStart w:id="113" w:name="_Toc106956090"/>
      <w:bookmarkStart w:id="114" w:name="_Toc176852322"/>
      <w:r w:rsidRPr="0084030B">
        <w:t xml:space="preserve">Figure </w:t>
      </w:r>
      <w:r>
        <w:t>8.2.3</w:t>
      </w:r>
      <w:r w:rsidRPr="0084030B">
        <w:t>.</w:t>
      </w:r>
      <w:r>
        <w:t>6</w:t>
      </w:r>
      <w:r w:rsidRPr="0084030B">
        <w:t>-1</w:t>
      </w:r>
      <w:bookmarkEnd w:id="110"/>
      <w:r w:rsidRPr="0084030B">
        <w:t xml:space="preserve"> </w:t>
      </w:r>
      <w:r w:rsidRPr="009F24EE">
        <w:t xml:space="preserve">Target PDP Segments </w:t>
      </w:r>
      <w:r w:rsidRPr="000B6C8E">
        <w:t xml:space="preserve">of the </w:t>
      </w:r>
      <w:proofErr w:type="spellStart"/>
      <w:r w:rsidRPr="000B6C8E">
        <w:t>UMa</w:t>
      </w:r>
      <w:r w:rsidRPr="000B6C8E">
        <w:rPr>
          <w:vertAlign w:val="subscript"/>
        </w:rPr>
        <w:t>dyn</w:t>
      </w:r>
      <w:proofErr w:type="spellEnd"/>
      <w:r w:rsidRPr="000B6C8E">
        <w:t xml:space="preserve"> Channel Model</w:t>
      </w:r>
      <w:bookmarkEnd w:id="111"/>
      <w:r w:rsidRPr="000B6C8E">
        <w:t xml:space="preserve"> with full path loss model </w:t>
      </w:r>
      <w:r w:rsidR="007B3CAF">
        <w:t>[7]</w:t>
      </w:r>
      <w:r w:rsidRPr="000B6C8E">
        <w:t xml:space="preserve"> </w:t>
      </w:r>
    </w:p>
    <w:bookmarkEnd w:id="112"/>
    <w:bookmarkEnd w:id="113"/>
    <w:bookmarkEnd w:id="114"/>
    <w:p w14:paraId="2C9CA055" w14:textId="71E51383" w:rsidR="009A698E" w:rsidRPr="000B6C8E" w:rsidRDefault="009A698E" w:rsidP="009A698E">
      <w:pPr>
        <w:pStyle w:val="TH"/>
      </w:pPr>
      <w:r w:rsidRPr="000B6C8E">
        <w:t xml:space="preserve">Table 8.2.3.6-1 </w:t>
      </w:r>
      <w:proofErr w:type="spellStart"/>
      <w:r w:rsidRPr="000B6C8E">
        <w:t>UMa</w:t>
      </w:r>
      <w:r w:rsidRPr="000B6C8E">
        <w:rPr>
          <w:vertAlign w:val="subscript"/>
        </w:rPr>
        <w:t>dyn</w:t>
      </w:r>
      <w:proofErr w:type="spellEnd"/>
      <w:r w:rsidRPr="000B6C8E">
        <w:t xml:space="preserve"> PDP Targets of the </w:t>
      </w:r>
      <w:proofErr w:type="spellStart"/>
      <w:r w:rsidRPr="000B6C8E">
        <w:t>UMa</w:t>
      </w:r>
      <w:proofErr w:type="spellEnd"/>
      <w:r w:rsidRPr="000B6C8E">
        <w:t xml:space="preserve"> Route with full path loss model </w:t>
      </w:r>
      <w:r w:rsidR="007B3CAF">
        <w:t>[7]</w:t>
      </w:r>
    </w:p>
    <w:p w14:paraId="37A5D627" w14:textId="77777777" w:rsidR="00B87E4A" w:rsidRPr="000B6C8E" w:rsidRDefault="00B87E4A" w:rsidP="00B87E4A">
      <w:pPr>
        <w:pStyle w:val="TH"/>
      </w:pPr>
    </w:p>
    <w:tbl>
      <w:tblPr>
        <w:tblStyle w:val="TableGrid1"/>
        <w:tblW w:w="9639" w:type="dxa"/>
        <w:tblInd w:w="-5" w:type="dxa"/>
        <w:tblLook w:val="04A0" w:firstRow="1" w:lastRow="0" w:firstColumn="1" w:lastColumn="0" w:noHBand="0" w:noVBand="1"/>
      </w:tblPr>
      <w:tblGrid>
        <w:gridCol w:w="1134"/>
        <w:gridCol w:w="1560"/>
        <w:gridCol w:w="6945"/>
      </w:tblGrid>
      <w:tr w:rsidR="00B87E4A" w:rsidRPr="009F24EE" w14:paraId="73C4FFF3" w14:textId="77777777" w:rsidTr="00C12606">
        <w:tc>
          <w:tcPr>
            <w:tcW w:w="1134" w:type="dxa"/>
            <w:shd w:val="clear" w:color="auto" w:fill="F6F6F6"/>
          </w:tcPr>
          <w:p w14:paraId="70156BBC" w14:textId="77777777" w:rsidR="00B87E4A" w:rsidRPr="009F24EE" w:rsidRDefault="00B87E4A" w:rsidP="00C12606">
            <w:pPr>
              <w:pStyle w:val="TAH"/>
            </w:pPr>
            <w:r w:rsidRPr="009F24EE">
              <w:t>Segment #</w:t>
            </w:r>
          </w:p>
        </w:tc>
        <w:tc>
          <w:tcPr>
            <w:tcW w:w="1560" w:type="dxa"/>
            <w:shd w:val="clear" w:color="auto" w:fill="F6F6F6"/>
          </w:tcPr>
          <w:p w14:paraId="00D2F5C6" w14:textId="77777777" w:rsidR="00B87E4A" w:rsidRPr="009F24EE" w:rsidRDefault="00B87E4A" w:rsidP="00C12606">
            <w:pPr>
              <w:pStyle w:val="TAH"/>
            </w:pPr>
          </w:p>
        </w:tc>
        <w:tc>
          <w:tcPr>
            <w:tcW w:w="6945" w:type="dxa"/>
            <w:shd w:val="clear" w:color="auto" w:fill="F6F6F6"/>
          </w:tcPr>
          <w:p w14:paraId="382B64C1" w14:textId="77777777" w:rsidR="00B87E4A" w:rsidRPr="009F24EE" w:rsidRDefault="00B87E4A" w:rsidP="00C12606">
            <w:pPr>
              <w:pStyle w:val="TAH"/>
            </w:pPr>
            <w:proofErr w:type="spellStart"/>
            <w:r w:rsidRPr="000B6C8E">
              <w:t>U</w:t>
            </w:r>
            <w:r w:rsidRPr="000B6C8E">
              <w:rPr>
                <w:caps/>
              </w:rPr>
              <w:t>M</w:t>
            </w:r>
            <w:r w:rsidRPr="000B6C8E">
              <w:t>a</w:t>
            </w:r>
            <w:r w:rsidRPr="000B6C8E">
              <w:rPr>
                <w:vertAlign w:val="subscript"/>
              </w:rPr>
              <w:t>dyn</w:t>
            </w:r>
            <w:proofErr w:type="spellEnd"/>
            <w:r w:rsidRPr="000B6C8E">
              <w:rPr>
                <w:caps/>
              </w:rPr>
              <w:t xml:space="preserve"> </w:t>
            </w:r>
            <w:r w:rsidRPr="000B6C8E">
              <w:t>Target PDP</w:t>
            </w:r>
          </w:p>
        </w:tc>
      </w:tr>
      <w:tr w:rsidR="00B87E4A" w:rsidRPr="009F24EE" w14:paraId="06C7ACE3" w14:textId="77777777" w:rsidTr="00C12606">
        <w:tc>
          <w:tcPr>
            <w:tcW w:w="1134" w:type="dxa"/>
            <w:vMerge w:val="restart"/>
            <w:vAlign w:val="center"/>
          </w:tcPr>
          <w:p w14:paraId="679C0FA7" w14:textId="77777777" w:rsidR="00B87E4A" w:rsidRPr="009F24EE" w:rsidRDefault="00B87E4A" w:rsidP="00C12606">
            <w:pPr>
              <w:pStyle w:val="TAC"/>
            </w:pPr>
            <w:r w:rsidRPr="009F24EE">
              <w:t>1</w:t>
            </w:r>
          </w:p>
        </w:tc>
        <w:tc>
          <w:tcPr>
            <w:tcW w:w="1560" w:type="dxa"/>
          </w:tcPr>
          <w:p w14:paraId="6911559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590DF047" w14:textId="77777777" w:rsidR="00B87E4A" w:rsidRPr="009F24EE" w:rsidRDefault="00B87E4A" w:rsidP="00C12606">
            <w:pPr>
              <w:pStyle w:val="TAL"/>
            </w:pPr>
            <w:r w:rsidRPr="009F24EE">
              <w:t>[0, 130, 170, 245, 380, 745, 885]</w:t>
            </w:r>
          </w:p>
        </w:tc>
      </w:tr>
      <w:tr w:rsidR="00B87E4A" w:rsidRPr="009F24EE" w14:paraId="732CD46A" w14:textId="77777777" w:rsidTr="00C12606">
        <w:tc>
          <w:tcPr>
            <w:tcW w:w="1134" w:type="dxa"/>
            <w:vMerge/>
            <w:shd w:val="clear" w:color="auto" w:fill="F2F2F2" w:themeFill="background1" w:themeFillShade="F2"/>
          </w:tcPr>
          <w:p w14:paraId="354032D1" w14:textId="77777777" w:rsidR="00B87E4A" w:rsidRPr="009F24EE" w:rsidRDefault="00B87E4A" w:rsidP="00C12606">
            <w:pPr>
              <w:pStyle w:val="TAC"/>
            </w:pPr>
          </w:p>
        </w:tc>
        <w:tc>
          <w:tcPr>
            <w:tcW w:w="1560" w:type="dxa"/>
            <w:shd w:val="clear" w:color="auto" w:fill="F2F2F2" w:themeFill="background1" w:themeFillShade="F2"/>
          </w:tcPr>
          <w:p w14:paraId="7AEA5829"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B450DBD" w14:textId="4D33F16C" w:rsidR="00B87E4A" w:rsidRPr="009F24EE" w:rsidRDefault="00B87E4A" w:rsidP="00C12606">
            <w:pPr>
              <w:pStyle w:val="TAL"/>
            </w:pPr>
            <w:r w:rsidRPr="009F24EE">
              <w:t>[</w:t>
            </w:r>
            <w:r w:rsidRPr="002429CF">
              <w:t>0, -18.8, -19.8, -22.6, -36.0, -25.8, -32.1</w:t>
            </w:r>
            <w:r w:rsidRPr="009F24EE">
              <w:t>]</w:t>
            </w:r>
          </w:p>
        </w:tc>
      </w:tr>
      <w:tr w:rsidR="00B87E4A" w:rsidRPr="009F24EE" w14:paraId="1D9F3000" w14:textId="77777777" w:rsidTr="00C12606">
        <w:tc>
          <w:tcPr>
            <w:tcW w:w="1134" w:type="dxa"/>
            <w:vMerge w:val="restart"/>
            <w:vAlign w:val="center"/>
          </w:tcPr>
          <w:p w14:paraId="19DDCEA9" w14:textId="77777777" w:rsidR="00B87E4A" w:rsidRPr="009F24EE" w:rsidRDefault="00B87E4A" w:rsidP="00C12606">
            <w:pPr>
              <w:pStyle w:val="TAC"/>
            </w:pPr>
            <w:r w:rsidRPr="009F24EE">
              <w:t>2</w:t>
            </w:r>
          </w:p>
        </w:tc>
        <w:tc>
          <w:tcPr>
            <w:tcW w:w="1560" w:type="dxa"/>
          </w:tcPr>
          <w:p w14:paraId="6D4DEF73"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61E8089C" w14:textId="77777777" w:rsidR="00B87E4A" w:rsidRPr="009F24EE" w:rsidRDefault="00B87E4A" w:rsidP="00C12606">
            <w:pPr>
              <w:pStyle w:val="TAL"/>
            </w:pPr>
            <w:r w:rsidRPr="009F24EE">
              <w:t>[0, 130, 170, 245, 380, 745, 885]</w:t>
            </w:r>
          </w:p>
        </w:tc>
      </w:tr>
      <w:tr w:rsidR="00B87E4A" w:rsidRPr="009F24EE" w14:paraId="591C7F03" w14:textId="77777777" w:rsidTr="00C12606">
        <w:tc>
          <w:tcPr>
            <w:tcW w:w="1134" w:type="dxa"/>
            <w:vMerge/>
            <w:shd w:val="clear" w:color="auto" w:fill="F2F2F2" w:themeFill="background1" w:themeFillShade="F2"/>
          </w:tcPr>
          <w:p w14:paraId="7F0135FB" w14:textId="77777777" w:rsidR="00B87E4A" w:rsidRPr="009F24EE" w:rsidRDefault="00B87E4A" w:rsidP="00C12606">
            <w:pPr>
              <w:pStyle w:val="TAC"/>
            </w:pPr>
          </w:p>
        </w:tc>
        <w:tc>
          <w:tcPr>
            <w:tcW w:w="1560" w:type="dxa"/>
            <w:shd w:val="clear" w:color="auto" w:fill="F2F2F2" w:themeFill="background1" w:themeFillShade="F2"/>
          </w:tcPr>
          <w:p w14:paraId="6C80D10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4E0A4BC" w14:textId="5CC19866" w:rsidR="00B87E4A" w:rsidRPr="009F24EE" w:rsidRDefault="00B87E4A" w:rsidP="00C12606">
            <w:pPr>
              <w:pStyle w:val="TAL"/>
            </w:pPr>
            <w:r w:rsidRPr="009F24EE">
              <w:t>[</w:t>
            </w:r>
            <w:r w:rsidRPr="00115AC6">
              <w:t>0, -19.4, -20.6, -23.2, -32.8, -24.1, -34.7</w:t>
            </w:r>
            <w:r w:rsidRPr="009F24EE">
              <w:t>]</w:t>
            </w:r>
          </w:p>
        </w:tc>
      </w:tr>
      <w:tr w:rsidR="00B87E4A" w:rsidRPr="009F24EE" w14:paraId="2121AEB3" w14:textId="77777777" w:rsidTr="00C12606">
        <w:tc>
          <w:tcPr>
            <w:tcW w:w="1134" w:type="dxa"/>
            <w:vMerge w:val="restart"/>
            <w:vAlign w:val="center"/>
          </w:tcPr>
          <w:p w14:paraId="35417134" w14:textId="77777777" w:rsidR="00B87E4A" w:rsidRPr="009F24EE" w:rsidRDefault="00B87E4A" w:rsidP="00C12606">
            <w:pPr>
              <w:pStyle w:val="TAC"/>
            </w:pPr>
            <w:r w:rsidRPr="009F24EE">
              <w:t>3</w:t>
            </w:r>
          </w:p>
        </w:tc>
        <w:tc>
          <w:tcPr>
            <w:tcW w:w="1560" w:type="dxa"/>
          </w:tcPr>
          <w:p w14:paraId="2AA0ACF0"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71172CE1" w14:textId="77777777" w:rsidR="00B87E4A" w:rsidRPr="009F24EE" w:rsidRDefault="00B87E4A" w:rsidP="00C12606">
            <w:pPr>
              <w:pStyle w:val="TAL"/>
            </w:pPr>
            <w:r w:rsidRPr="009F24EE">
              <w:t>1, 2, ..., 2</w:t>
            </w:r>
            <w:r>
              <w:t>3</w:t>
            </w:r>
          </w:p>
        </w:tc>
      </w:tr>
      <w:tr w:rsidR="00B87E4A" w:rsidRPr="009F24EE" w14:paraId="7E2F99D2" w14:textId="77777777" w:rsidTr="00C12606">
        <w:tc>
          <w:tcPr>
            <w:tcW w:w="1134" w:type="dxa"/>
            <w:vMerge/>
            <w:shd w:val="clear" w:color="auto" w:fill="F2F2F2" w:themeFill="background1" w:themeFillShade="F2"/>
          </w:tcPr>
          <w:p w14:paraId="2437BF5A" w14:textId="77777777" w:rsidR="00B87E4A" w:rsidRPr="009F24EE" w:rsidRDefault="00B87E4A" w:rsidP="00C12606">
            <w:pPr>
              <w:pStyle w:val="TAC"/>
            </w:pPr>
          </w:p>
        </w:tc>
        <w:tc>
          <w:tcPr>
            <w:tcW w:w="1560" w:type="dxa"/>
            <w:shd w:val="clear" w:color="auto" w:fill="F2F2F2" w:themeFill="background1" w:themeFillShade="F2"/>
          </w:tcPr>
          <w:p w14:paraId="09B4ADA0"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73758300" w14:textId="77777777" w:rsidR="00B87E4A" w:rsidRPr="009F24EE" w:rsidRDefault="00B87E4A" w:rsidP="00C12606">
            <w:pPr>
              <w:pStyle w:val="TAL"/>
            </w:pPr>
            <w:r w:rsidRPr="009F24EE">
              <w:t>[</w:t>
            </w:r>
            <w:r w:rsidRPr="00890C6A">
              <w:t>-9.8, 0.0, -1.9, -6.3, -8.2, -6.6, -3.3, -8.9, -8.3, -11.7, -8.5, -16.3, -10.0, -13.4, -12.1, -12.8, -29.3, -29.0, -18.4, -19.3, -17.5, -31.9, -29.8</w:t>
            </w:r>
            <w:r w:rsidRPr="009F24EE">
              <w:t>]</w:t>
            </w:r>
          </w:p>
        </w:tc>
      </w:tr>
      <w:tr w:rsidR="00B87E4A" w:rsidRPr="009F24EE" w14:paraId="08613F72" w14:textId="77777777" w:rsidTr="00C12606">
        <w:tc>
          <w:tcPr>
            <w:tcW w:w="1134" w:type="dxa"/>
            <w:vMerge w:val="restart"/>
            <w:vAlign w:val="center"/>
          </w:tcPr>
          <w:p w14:paraId="032D1331" w14:textId="77777777" w:rsidR="00B87E4A" w:rsidRPr="009F24EE" w:rsidRDefault="00B87E4A" w:rsidP="00C12606">
            <w:pPr>
              <w:pStyle w:val="TAC"/>
            </w:pPr>
            <w:r w:rsidRPr="009F24EE">
              <w:t>4</w:t>
            </w:r>
          </w:p>
        </w:tc>
        <w:tc>
          <w:tcPr>
            <w:tcW w:w="1560" w:type="dxa"/>
          </w:tcPr>
          <w:p w14:paraId="7345E2B0"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5B167A5E" w14:textId="77777777" w:rsidR="00B87E4A" w:rsidRPr="009F24EE" w:rsidRDefault="00B87E4A" w:rsidP="00C12606">
            <w:pPr>
              <w:pStyle w:val="TAL"/>
            </w:pPr>
            <w:r w:rsidRPr="009F24EE">
              <w:t>1, 2, ..., 2</w:t>
            </w:r>
            <w:r>
              <w:t>3</w:t>
            </w:r>
          </w:p>
        </w:tc>
      </w:tr>
      <w:tr w:rsidR="00B87E4A" w:rsidRPr="009F24EE" w14:paraId="2E0B5EB4" w14:textId="77777777" w:rsidTr="00C12606">
        <w:tc>
          <w:tcPr>
            <w:tcW w:w="1134" w:type="dxa"/>
            <w:vMerge/>
            <w:shd w:val="clear" w:color="auto" w:fill="F2F2F2" w:themeFill="background1" w:themeFillShade="F2"/>
          </w:tcPr>
          <w:p w14:paraId="15CB9CFB" w14:textId="77777777" w:rsidR="00B87E4A" w:rsidRPr="009F24EE" w:rsidRDefault="00B87E4A" w:rsidP="00C12606">
            <w:pPr>
              <w:pStyle w:val="TAC"/>
            </w:pPr>
          </w:p>
        </w:tc>
        <w:tc>
          <w:tcPr>
            <w:tcW w:w="1560" w:type="dxa"/>
            <w:shd w:val="clear" w:color="auto" w:fill="F2F2F2" w:themeFill="background1" w:themeFillShade="F2"/>
          </w:tcPr>
          <w:p w14:paraId="3F52153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4B0586A6" w14:textId="77777777" w:rsidR="00B87E4A" w:rsidRPr="009F24EE" w:rsidRDefault="00B87E4A" w:rsidP="00C12606">
            <w:pPr>
              <w:pStyle w:val="TAL"/>
            </w:pPr>
            <w:r>
              <w:t>[</w:t>
            </w:r>
            <w:r w:rsidRPr="00890C6A">
              <w:t>-15.0, 0.0, -2.0, -9.7, -11.8, -14.2, -3.9, -13.3, -6.9, -20.8, -6.5, -16.0, -19.0, -17.5, -12.3, -11.3, -28.2, -29.1, -22.3, -18.2, -17.2, -30.3, -28.0</w:t>
            </w:r>
            <w:r w:rsidRPr="009F24EE">
              <w:t>]</w:t>
            </w:r>
          </w:p>
        </w:tc>
      </w:tr>
      <w:tr w:rsidR="00B87E4A" w:rsidRPr="009F24EE" w14:paraId="1A81376A" w14:textId="77777777" w:rsidTr="00C12606">
        <w:tc>
          <w:tcPr>
            <w:tcW w:w="1134" w:type="dxa"/>
            <w:vMerge w:val="restart"/>
            <w:vAlign w:val="center"/>
          </w:tcPr>
          <w:p w14:paraId="053CF56A" w14:textId="77777777" w:rsidR="00B87E4A" w:rsidRPr="009F24EE" w:rsidRDefault="00B87E4A" w:rsidP="00C12606">
            <w:pPr>
              <w:pStyle w:val="TAC"/>
            </w:pPr>
            <w:r w:rsidRPr="009F24EE">
              <w:t>5</w:t>
            </w:r>
          </w:p>
        </w:tc>
        <w:tc>
          <w:tcPr>
            <w:tcW w:w="1560" w:type="dxa"/>
          </w:tcPr>
          <w:p w14:paraId="0E9F84B4"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18B2B2C7" w14:textId="77777777" w:rsidR="00B87E4A" w:rsidRPr="009F24EE" w:rsidRDefault="00B87E4A" w:rsidP="00C12606">
            <w:pPr>
              <w:pStyle w:val="TAL"/>
            </w:pPr>
            <w:r w:rsidRPr="009F24EE">
              <w:t>1, 2, ..., 2</w:t>
            </w:r>
            <w:r>
              <w:t>3</w:t>
            </w:r>
          </w:p>
        </w:tc>
      </w:tr>
      <w:tr w:rsidR="00B87E4A" w:rsidRPr="009F24EE" w14:paraId="353A6151" w14:textId="77777777" w:rsidTr="00C12606">
        <w:tc>
          <w:tcPr>
            <w:tcW w:w="1134" w:type="dxa"/>
            <w:vMerge/>
            <w:shd w:val="clear" w:color="auto" w:fill="F2F2F2" w:themeFill="background1" w:themeFillShade="F2"/>
          </w:tcPr>
          <w:p w14:paraId="6A379D0B" w14:textId="77777777" w:rsidR="00B87E4A" w:rsidRPr="009F24EE" w:rsidRDefault="00B87E4A" w:rsidP="00C12606">
            <w:pPr>
              <w:pStyle w:val="TAC"/>
            </w:pPr>
          </w:p>
        </w:tc>
        <w:tc>
          <w:tcPr>
            <w:tcW w:w="1560" w:type="dxa"/>
            <w:shd w:val="clear" w:color="auto" w:fill="F2F2F2" w:themeFill="background1" w:themeFillShade="F2"/>
          </w:tcPr>
          <w:p w14:paraId="7290B065"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33CC0722" w14:textId="77777777" w:rsidR="00B87E4A" w:rsidRPr="009F24EE" w:rsidRDefault="00B87E4A" w:rsidP="00C12606">
            <w:pPr>
              <w:pStyle w:val="TAL"/>
            </w:pPr>
            <w:r>
              <w:t>[</w:t>
            </w:r>
            <w:r w:rsidRPr="00AC444F">
              <w:t>-8.2, -0.8, -3.7, -3.5, -5.2, 0.0, -1.6, -3.7, -10.4, -10.1, -13.4, -22.5, -7.9, -13.5, -16.2, -18.9, -23.1, -21.4, -23.4, -22.5, -20.3, -26.5, -33.1</w:t>
            </w:r>
            <w:r w:rsidRPr="009F24EE">
              <w:t>]</w:t>
            </w:r>
          </w:p>
        </w:tc>
      </w:tr>
      <w:tr w:rsidR="00B87E4A" w:rsidRPr="009F24EE" w14:paraId="525A456F" w14:textId="77777777" w:rsidTr="00C12606">
        <w:tc>
          <w:tcPr>
            <w:tcW w:w="1134" w:type="dxa"/>
            <w:vMerge w:val="restart"/>
            <w:vAlign w:val="center"/>
          </w:tcPr>
          <w:p w14:paraId="1BB44296" w14:textId="77777777" w:rsidR="00B87E4A" w:rsidRPr="009F24EE" w:rsidRDefault="00B87E4A" w:rsidP="00C12606">
            <w:pPr>
              <w:pStyle w:val="TAC"/>
            </w:pPr>
            <w:r w:rsidRPr="009F24EE">
              <w:t>6</w:t>
            </w:r>
          </w:p>
        </w:tc>
        <w:tc>
          <w:tcPr>
            <w:tcW w:w="1560" w:type="dxa"/>
          </w:tcPr>
          <w:p w14:paraId="6D6B2604"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429E6A21" w14:textId="0A005B92" w:rsidR="00B87E4A" w:rsidRPr="009F24EE" w:rsidRDefault="00B87E4A" w:rsidP="00C12606">
            <w:pPr>
              <w:pStyle w:val="TAL"/>
            </w:pPr>
            <w:r w:rsidRPr="009F24EE">
              <w:t>[0, 80, 235, 300, 340, 445, 475, 790, 985, 1550, 1675, 2040, 2295, 2415</w:t>
            </w:r>
            <w:r>
              <w:t>, 2565</w:t>
            </w:r>
            <w:r w:rsidRPr="009F24EE">
              <w:t>]</w:t>
            </w:r>
          </w:p>
        </w:tc>
      </w:tr>
      <w:tr w:rsidR="00B87E4A" w:rsidRPr="009F24EE" w14:paraId="4F82CB52" w14:textId="77777777" w:rsidTr="00C12606">
        <w:tc>
          <w:tcPr>
            <w:tcW w:w="1134" w:type="dxa"/>
            <w:vMerge/>
            <w:shd w:val="clear" w:color="auto" w:fill="F2F2F2" w:themeFill="background1" w:themeFillShade="F2"/>
          </w:tcPr>
          <w:p w14:paraId="6C269E2B" w14:textId="77777777" w:rsidR="00B87E4A" w:rsidRPr="009F24EE" w:rsidRDefault="00B87E4A" w:rsidP="00C12606">
            <w:pPr>
              <w:pStyle w:val="TAC"/>
            </w:pPr>
          </w:p>
        </w:tc>
        <w:tc>
          <w:tcPr>
            <w:tcW w:w="1560" w:type="dxa"/>
            <w:shd w:val="clear" w:color="auto" w:fill="F2F2F2" w:themeFill="background1" w:themeFillShade="F2"/>
          </w:tcPr>
          <w:p w14:paraId="208ED893"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3174A1C" w14:textId="4AC5B3B3" w:rsidR="00B87E4A" w:rsidRPr="009F24EE" w:rsidRDefault="00B87E4A" w:rsidP="00C12606">
            <w:pPr>
              <w:pStyle w:val="TAL"/>
            </w:pPr>
            <w:r>
              <w:t>[</w:t>
            </w:r>
            <w:r w:rsidRPr="00E86FA0">
              <w:t>-14.4, -3.9, 0.0, -14.0, -34.7, -17.5, -21.2, -26.5, -19.6, -19.3, -17.8, -22.1, -20.5, -22.4, -30.8</w:t>
            </w:r>
            <w:r w:rsidRPr="009F24EE">
              <w:t>]</w:t>
            </w:r>
          </w:p>
        </w:tc>
      </w:tr>
      <w:tr w:rsidR="00B87E4A" w:rsidRPr="009F24EE" w14:paraId="44F6504D" w14:textId="77777777" w:rsidTr="00C12606">
        <w:tc>
          <w:tcPr>
            <w:tcW w:w="1134" w:type="dxa"/>
            <w:vMerge w:val="restart"/>
            <w:vAlign w:val="center"/>
          </w:tcPr>
          <w:p w14:paraId="67BED6A3" w14:textId="77777777" w:rsidR="00B87E4A" w:rsidRPr="009F24EE" w:rsidRDefault="00B87E4A" w:rsidP="00C12606">
            <w:pPr>
              <w:pStyle w:val="TAC"/>
            </w:pPr>
            <w:r w:rsidRPr="009F24EE">
              <w:t>7</w:t>
            </w:r>
          </w:p>
        </w:tc>
        <w:tc>
          <w:tcPr>
            <w:tcW w:w="1560" w:type="dxa"/>
          </w:tcPr>
          <w:p w14:paraId="1F3D20DB"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07222BC8" w14:textId="1D8BB4B1" w:rsidR="00B87E4A" w:rsidRPr="009F24EE" w:rsidRDefault="00B87E4A" w:rsidP="00C12606">
            <w:pPr>
              <w:pStyle w:val="TAL"/>
            </w:pPr>
            <w:r w:rsidRPr="009F24EE">
              <w:t xml:space="preserve">[0, 50, </w:t>
            </w:r>
            <w:r>
              <w:t>1</w:t>
            </w:r>
            <w:r w:rsidRPr="009F24EE">
              <w:t>75, 240, 335, 495, 1090, 1875]</w:t>
            </w:r>
          </w:p>
        </w:tc>
      </w:tr>
      <w:tr w:rsidR="00B87E4A" w:rsidRPr="009F24EE" w14:paraId="743C5FEA" w14:textId="77777777" w:rsidTr="00C12606">
        <w:tc>
          <w:tcPr>
            <w:tcW w:w="1134" w:type="dxa"/>
            <w:vMerge/>
            <w:shd w:val="clear" w:color="auto" w:fill="F2F2F2" w:themeFill="background1" w:themeFillShade="F2"/>
          </w:tcPr>
          <w:p w14:paraId="3873801A" w14:textId="77777777" w:rsidR="00B87E4A" w:rsidRPr="009F24EE" w:rsidRDefault="00B87E4A" w:rsidP="00C12606">
            <w:pPr>
              <w:pStyle w:val="TAC"/>
            </w:pPr>
          </w:p>
        </w:tc>
        <w:tc>
          <w:tcPr>
            <w:tcW w:w="1560" w:type="dxa"/>
            <w:shd w:val="clear" w:color="auto" w:fill="F2F2F2" w:themeFill="background1" w:themeFillShade="F2"/>
          </w:tcPr>
          <w:p w14:paraId="42062F06"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246E142" w14:textId="5AAEA12A" w:rsidR="00B87E4A" w:rsidRPr="009F24EE" w:rsidRDefault="00B87E4A" w:rsidP="00C12606">
            <w:pPr>
              <w:pStyle w:val="TAL"/>
            </w:pPr>
            <w:r w:rsidRPr="009F24EE">
              <w:t>[</w:t>
            </w:r>
            <w:r w:rsidRPr="002D5CA1">
              <w:t>0, -16.2, -14.8, -21.0, -25.2, -19.9, -32.9, -32.9</w:t>
            </w:r>
            <w:r w:rsidRPr="009F24EE">
              <w:t>]</w:t>
            </w:r>
          </w:p>
        </w:tc>
      </w:tr>
      <w:tr w:rsidR="00B87E4A" w:rsidRPr="009F24EE" w14:paraId="28A1A14B" w14:textId="77777777" w:rsidTr="00C12606">
        <w:tc>
          <w:tcPr>
            <w:tcW w:w="1134" w:type="dxa"/>
            <w:vMerge w:val="restart"/>
            <w:vAlign w:val="center"/>
          </w:tcPr>
          <w:p w14:paraId="4B388407" w14:textId="77777777" w:rsidR="00B87E4A" w:rsidRPr="009F24EE" w:rsidRDefault="00B87E4A" w:rsidP="00C12606">
            <w:pPr>
              <w:pStyle w:val="TAC"/>
            </w:pPr>
            <w:r w:rsidRPr="009F24EE">
              <w:t>8</w:t>
            </w:r>
          </w:p>
        </w:tc>
        <w:tc>
          <w:tcPr>
            <w:tcW w:w="1560" w:type="dxa"/>
          </w:tcPr>
          <w:p w14:paraId="522DE03A"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44FFE930" w14:textId="77777777" w:rsidR="00B87E4A" w:rsidRPr="009F24EE" w:rsidRDefault="00B87E4A" w:rsidP="00C12606">
            <w:pPr>
              <w:pStyle w:val="TAL"/>
            </w:pPr>
            <w:r w:rsidRPr="009F24EE">
              <w:t>1, 2, ..., 2</w:t>
            </w:r>
            <w:r>
              <w:t>3</w:t>
            </w:r>
          </w:p>
        </w:tc>
      </w:tr>
      <w:tr w:rsidR="00B87E4A" w:rsidRPr="009F24EE" w14:paraId="00F987DE" w14:textId="77777777" w:rsidTr="00C12606">
        <w:tc>
          <w:tcPr>
            <w:tcW w:w="1134" w:type="dxa"/>
            <w:vMerge/>
            <w:shd w:val="clear" w:color="auto" w:fill="F2F2F2" w:themeFill="background1" w:themeFillShade="F2"/>
          </w:tcPr>
          <w:p w14:paraId="5BB57F54" w14:textId="77777777" w:rsidR="00B87E4A" w:rsidRPr="009F24EE" w:rsidRDefault="00B87E4A" w:rsidP="00C12606">
            <w:pPr>
              <w:pStyle w:val="TAC"/>
            </w:pPr>
          </w:p>
        </w:tc>
        <w:tc>
          <w:tcPr>
            <w:tcW w:w="1560" w:type="dxa"/>
            <w:shd w:val="clear" w:color="auto" w:fill="F2F2F2" w:themeFill="background1" w:themeFillShade="F2"/>
          </w:tcPr>
          <w:p w14:paraId="5CE2A57C"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7DF37C6E" w14:textId="231CA4AB" w:rsidR="00B87E4A" w:rsidRPr="009F24EE" w:rsidRDefault="00B87E4A" w:rsidP="00C12606">
            <w:pPr>
              <w:pStyle w:val="TAL"/>
            </w:pPr>
            <w:r w:rsidRPr="009F24EE">
              <w:t>[</w:t>
            </w:r>
            <w:r w:rsidRPr="00534D0B">
              <w:t>0.0, -5.7, -7.9, -11.5, -15.2, -15.4, -9.1, -14.1, -1</w:t>
            </w:r>
            <w:r>
              <w:t>3.9</w:t>
            </w:r>
            <w:r w:rsidRPr="00534D0B">
              <w:t>, -19.6, -12.</w:t>
            </w:r>
            <w:r>
              <w:t>2</w:t>
            </w:r>
            <w:r w:rsidRPr="00534D0B">
              <w:t>, -19.9, -25.2, -20.9, -26.6, -27.9, -23.1, -25.6, -26.3, -33.</w:t>
            </w:r>
            <w:r>
              <w:t>3</w:t>
            </w:r>
            <w:r w:rsidRPr="00534D0B">
              <w:t>, -35.9, -27.5, -38.8</w:t>
            </w:r>
            <w:r w:rsidRPr="009F24EE">
              <w:t>]</w:t>
            </w:r>
          </w:p>
        </w:tc>
      </w:tr>
      <w:tr w:rsidR="00B87E4A" w:rsidRPr="009F24EE" w14:paraId="4698FDCC" w14:textId="77777777" w:rsidTr="00C12606">
        <w:tc>
          <w:tcPr>
            <w:tcW w:w="1134" w:type="dxa"/>
            <w:vMerge w:val="restart"/>
            <w:vAlign w:val="center"/>
          </w:tcPr>
          <w:p w14:paraId="7FDE0585" w14:textId="77777777" w:rsidR="00B87E4A" w:rsidRPr="009F24EE" w:rsidRDefault="00B87E4A" w:rsidP="00C12606">
            <w:pPr>
              <w:pStyle w:val="TAC"/>
            </w:pPr>
            <w:r w:rsidRPr="009F24EE">
              <w:t>9</w:t>
            </w:r>
          </w:p>
        </w:tc>
        <w:tc>
          <w:tcPr>
            <w:tcW w:w="1560" w:type="dxa"/>
          </w:tcPr>
          <w:p w14:paraId="0386B02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6120E90A" w14:textId="77777777" w:rsidR="00B87E4A" w:rsidRPr="009F24EE" w:rsidRDefault="00B87E4A" w:rsidP="00C12606">
            <w:pPr>
              <w:pStyle w:val="TAL"/>
            </w:pPr>
            <w:r w:rsidRPr="009F24EE">
              <w:t>[0, 60, 130, 170, 245, 380, 745, 885, 1180]</w:t>
            </w:r>
          </w:p>
        </w:tc>
      </w:tr>
      <w:tr w:rsidR="00B87E4A" w:rsidRPr="009F24EE" w14:paraId="79972C29" w14:textId="77777777" w:rsidTr="00C12606">
        <w:tc>
          <w:tcPr>
            <w:tcW w:w="1134" w:type="dxa"/>
            <w:vMerge/>
            <w:shd w:val="clear" w:color="auto" w:fill="F2F2F2" w:themeFill="background1" w:themeFillShade="F2"/>
          </w:tcPr>
          <w:p w14:paraId="764D5ACA" w14:textId="77777777" w:rsidR="00B87E4A" w:rsidRPr="009F24EE" w:rsidRDefault="00B87E4A" w:rsidP="00C12606">
            <w:pPr>
              <w:pStyle w:val="Tablebody"/>
              <w:jc w:val="center"/>
            </w:pPr>
          </w:p>
        </w:tc>
        <w:tc>
          <w:tcPr>
            <w:tcW w:w="1560" w:type="dxa"/>
            <w:shd w:val="clear" w:color="auto" w:fill="F2F2F2" w:themeFill="background1" w:themeFillShade="F2"/>
          </w:tcPr>
          <w:p w14:paraId="10A0F5DD"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A04EA24" w14:textId="153B6DA2" w:rsidR="00B87E4A" w:rsidRPr="009F24EE" w:rsidRDefault="00B87E4A" w:rsidP="00C12606">
            <w:pPr>
              <w:pStyle w:val="TAL"/>
            </w:pPr>
            <w:r w:rsidRPr="009F24EE">
              <w:t>[0, -36.</w:t>
            </w:r>
            <w:r>
              <w:t>3</w:t>
            </w:r>
            <w:r w:rsidRPr="009F24EE">
              <w:t>, -1</w:t>
            </w:r>
            <w:r>
              <w:t>8.2</w:t>
            </w:r>
            <w:r w:rsidRPr="009F24EE">
              <w:t>, -19.</w:t>
            </w:r>
            <w:r>
              <w:t>0</w:t>
            </w:r>
            <w:r w:rsidRPr="009F24EE">
              <w:t>, -22.0, -38.8, -27.</w:t>
            </w:r>
            <w:r>
              <w:t>2</w:t>
            </w:r>
            <w:r w:rsidRPr="009F24EE">
              <w:t>, -29.</w:t>
            </w:r>
            <w:r>
              <w:t>8</w:t>
            </w:r>
            <w:r w:rsidRPr="009F24EE">
              <w:t>, -38.</w:t>
            </w:r>
            <w:r>
              <w:t>9</w:t>
            </w:r>
            <w:r w:rsidRPr="009F24EE">
              <w:t>]</w:t>
            </w:r>
          </w:p>
        </w:tc>
      </w:tr>
    </w:tbl>
    <w:p w14:paraId="37860CDE" w14:textId="77777777" w:rsidR="00B87E4A" w:rsidRDefault="00B87E4A" w:rsidP="00B87E4A">
      <w:pPr>
        <w:rPr>
          <w:lang w:val="en-US"/>
        </w:rPr>
      </w:pPr>
    </w:p>
    <w:p w14:paraId="2CA870C0" w14:textId="23E9AEC1" w:rsidR="00B87E4A" w:rsidRPr="000B6C8E" w:rsidRDefault="00B87E4A" w:rsidP="00B87E4A">
      <w:pPr>
        <w:pStyle w:val="TH"/>
      </w:pPr>
      <w:r w:rsidRPr="000B6C8E">
        <w:lastRenderedPageBreak/>
        <w:t>Table 8.2.3.6-</w:t>
      </w:r>
      <w:r>
        <w:t>2</w:t>
      </w:r>
      <w:r w:rsidRPr="000B6C8E">
        <w:t xml:space="preserve"> </w:t>
      </w:r>
      <w:proofErr w:type="spellStart"/>
      <w:r w:rsidRPr="000B6C8E">
        <w:t>UMa</w:t>
      </w:r>
      <w:r w:rsidRPr="000B6C8E">
        <w:rPr>
          <w:vertAlign w:val="subscript"/>
        </w:rPr>
        <w:t>dyn</w:t>
      </w:r>
      <w:proofErr w:type="spellEnd"/>
      <w:r w:rsidRPr="000B6C8E">
        <w:t xml:space="preserve"> </w:t>
      </w:r>
      <w:r>
        <w:t xml:space="preserve">Ideal </w:t>
      </w:r>
      <w:r w:rsidRPr="000B6C8E">
        <w:t xml:space="preserve">PDP of the </w:t>
      </w:r>
      <w:proofErr w:type="spellStart"/>
      <w:r w:rsidRPr="000B6C8E">
        <w:t>UMa</w:t>
      </w:r>
      <w:proofErr w:type="spellEnd"/>
      <w:r w:rsidRPr="000B6C8E">
        <w:t xml:space="preserve"> Route with full path loss model </w:t>
      </w:r>
      <w:r w:rsidR="007B3CAF">
        <w:t>[7]</w:t>
      </w:r>
    </w:p>
    <w:tbl>
      <w:tblPr>
        <w:tblStyle w:val="TableGrid1"/>
        <w:tblW w:w="9639" w:type="dxa"/>
        <w:tblInd w:w="-5" w:type="dxa"/>
        <w:tblLook w:val="04A0" w:firstRow="1" w:lastRow="0" w:firstColumn="1" w:lastColumn="0" w:noHBand="0" w:noVBand="1"/>
      </w:tblPr>
      <w:tblGrid>
        <w:gridCol w:w="1134"/>
        <w:gridCol w:w="1560"/>
        <w:gridCol w:w="6945"/>
      </w:tblGrid>
      <w:tr w:rsidR="00B87E4A" w:rsidRPr="009F24EE" w14:paraId="479B3BC7" w14:textId="77777777" w:rsidTr="00C12606">
        <w:tc>
          <w:tcPr>
            <w:tcW w:w="1134" w:type="dxa"/>
            <w:shd w:val="clear" w:color="auto" w:fill="F6F6F6"/>
          </w:tcPr>
          <w:p w14:paraId="54FA2FE5" w14:textId="77777777" w:rsidR="00B87E4A" w:rsidRPr="009F24EE" w:rsidRDefault="00B87E4A" w:rsidP="00C12606">
            <w:pPr>
              <w:pStyle w:val="TAH"/>
            </w:pPr>
            <w:r w:rsidRPr="009F24EE">
              <w:t>Segment #</w:t>
            </w:r>
          </w:p>
        </w:tc>
        <w:tc>
          <w:tcPr>
            <w:tcW w:w="1560" w:type="dxa"/>
            <w:shd w:val="clear" w:color="auto" w:fill="F6F6F6"/>
          </w:tcPr>
          <w:p w14:paraId="1D0C3C3C" w14:textId="77777777" w:rsidR="00B87E4A" w:rsidRPr="009F24EE" w:rsidRDefault="00B87E4A" w:rsidP="00C12606">
            <w:pPr>
              <w:pStyle w:val="TAH"/>
            </w:pPr>
          </w:p>
        </w:tc>
        <w:tc>
          <w:tcPr>
            <w:tcW w:w="6945" w:type="dxa"/>
            <w:shd w:val="clear" w:color="auto" w:fill="F6F6F6"/>
          </w:tcPr>
          <w:p w14:paraId="796F8DAE" w14:textId="77777777" w:rsidR="00B87E4A" w:rsidRPr="009F24EE" w:rsidRDefault="00B87E4A" w:rsidP="00C12606">
            <w:pPr>
              <w:pStyle w:val="TAH"/>
            </w:pPr>
            <w:proofErr w:type="spellStart"/>
            <w:r w:rsidRPr="000B6C8E">
              <w:t>U</w:t>
            </w:r>
            <w:r w:rsidRPr="000B6C8E">
              <w:rPr>
                <w:caps/>
              </w:rPr>
              <w:t>M</w:t>
            </w:r>
            <w:r w:rsidRPr="000B6C8E">
              <w:t>a</w:t>
            </w:r>
            <w:r w:rsidRPr="000B6C8E">
              <w:rPr>
                <w:vertAlign w:val="subscript"/>
              </w:rPr>
              <w:t>dyn</w:t>
            </w:r>
            <w:proofErr w:type="spellEnd"/>
            <w:r w:rsidRPr="000B6C8E">
              <w:rPr>
                <w:caps/>
              </w:rPr>
              <w:t xml:space="preserve"> </w:t>
            </w:r>
            <w:r>
              <w:t>Ideal</w:t>
            </w:r>
            <w:r w:rsidRPr="000B6C8E">
              <w:t xml:space="preserve"> PDP</w:t>
            </w:r>
          </w:p>
        </w:tc>
      </w:tr>
      <w:tr w:rsidR="00B87E4A" w:rsidRPr="009F24EE" w14:paraId="07EDE387" w14:textId="77777777" w:rsidTr="00C12606">
        <w:tc>
          <w:tcPr>
            <w:tcW w:w="1134" w:type="dxa"/>
            <w:vMerge w:val="restart"/>
            <w:vAlign w:val="center"/>
          </w:tcPr>
          <w:p w14:paraId="29512CF7" w14:textId="77777777" w:rsidR="00B87E4A" w:rsidRPr="009F24EE" w:rsidRDefault="00B87E4A" w:rsidP="00C12606">
            <w:pPr>
              <w:pStyle w:val="TAC"/>
            </w:pPr>
            <w:r w:rsidRPr="009F24EE">
              <w:t>1</w:t>
            </w:r>
          </w:p>
        </w:tc>
        <w:tc>
          <w:tcPr>
            <w:tcW w:w="1560" w:type="dxa"/>
          </w:tcPr>
          <w:p w14:paraId="2A36DA3F"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155F668D" w14:textId="77777777" w:rsidR="00B87E4A" w:rsidRPr="009F24EE" w:rsidRDefault="00B87E4A" w:rsidP="00C12606">
            <w:pPr>
              <w:pStyle w:val="TAL"/>
            </w:pPr>
            <w:r>
              <w:t>[</w:t>
            </w:r>
            <w:r w:rsidRPr="00BB124A">
              <w:t>0, 0, 3, 58, 132, 167, 170, 244, 380, 747, 887</w:t>
            </w:r>
            <w:r>
              <w:t>]</w:t>
            </w:r>
          </w:p>
        </w:tc>
      </w:tr>
      <w:tr w:rsidR="00B87E4A" w:rsidRPr="009F24EE" w14:paraId="1089A8E6" w14:textId="77777777" w:rsidTr="00C12606">
        <w:tc>
          <w:tcPr>
            <w:tcW w:w="1134" w:type="dxa"/>
            <w:vMerge/>
            <w:shd w:val="clear" w:color="auto" w:fill="F2F2F2" w:themeFill="background1" w:themeFillShade="F2"/>
          </w:tcPr>
          <w:p w14:paraId="4C3E5D47" w14:textId="77777777" w:rsidR="00B87E4A" w:rsidRPr="009F24EE" w:rsidRDefault="00B87E4A" w:rsidP="00C12606">
            <w:pPr>
              <w:pStyle w:val="TAC"/>
            </w:pPr>
          </w:p>
        </w:tc>
        <w:tc>
          <w:tcPr>
            <w:tcW w:w="1560" w:type="dxa"/>
            <w:shd w:val="clear" w:color="auto" w:fill="F2F2F2" w:themeFill="background1" w:themeFillShade="F2"/>
          </w:tcPr>
          <w:p w14:paraId="0F8D3F38"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38BEF354" w14:textId="77777777" w:rsidR="00B87E4A" w:rsidRPr="009F24EE" w:rsidRDefault="00B87E4A" w:rsidP="00C12606">
            <w:pPr>
              <w:pStyle w:val="TAL"/>
            </w:pPr>
            <w:r>
              <w:t>[</w:t>
            </w:r>
            <w:r w:rsidRPr="00BB124A">
              <w:t>0, -13.38, -37.64, -39.84, -18.35, -25.97, -20.55, -22.35, -35.81, -25.32, -31.66</w:t>
            </w:r>
            <w:r>
              <w:t>]</w:t>
            </w:r>
          </w:p>
        </w:tc>
      </w:tr>
      <w:tr w:rsidR="00B87E4A" w:rsidRPr="009F24EE" w14:paraId="2B263EDA" w14:textId="77777777" w:rsidTr="00C12606">
        <w:tc>
          <w:tcPr>
            <w:tcW w:w="1134" w:type="dxa"/>
            <w:vMerge w:val="restart"/>
            <w:vAlign w:val="center"/>
          </w:tcPr>
          <w:p w14:paraId="0C2128B2" w14:textId="77777777" w:rsidR="00B87E4A" w:rsidRPr="009F24EE" w:rsidRDefault="00B87E4A" w:rsidP="00C12606">
            <w:pPr>
              <w:pStyle w:val="TAC"/>
            </w:pPr>
            <w:r w:rsidRPr="009F24EE">
              <w:t>2</w:t>
            </w:r>
          </w:p>
        </w:tc>
        <w:tc>
          <w:tcPr>
            <w:tcW w:w="1560" w:type="dxa"/>
          </w:tcPr>
          <w:p w14:paraId="6F22DD6C"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2795713F" w14:textId="77777777" w:rsidR="00B87E4A" w:rsidRPr="009F24EE" w:rsidRDefault="00B87E4A" w:rsidP="00C12606">
            <w:pPr>
              <w:pStyle w:val="TAL"/>
            </w:pPr>
            <w:r>
              <w:t>[</w:t>
            </w:r>
            <w:r w:rsidRPr="0058456E">
              <w:t>0, 132, 167, 170, 244, 380, 747, 887</w:t>
            </w:r>
            <w:r>
              <w:t>]</w:t>
            </w:r>
          </w:p>
        </w:tc>
      </w:tr>
      <w:tr w:rsidR="00B87E4A" w:rsidRPr="009F24EE" w14:paraId="739954E9" w14:textId="77777777" w:rsidTr="00C12606">
        <w:tc>
          <w:tcPr>
            <w:tcW w:w="1134" w:type="dxa"/>
            <w:vMerge/>
            <w:shd w:val="clear" w:color="auto" w:fill="F2F2F2" w:themeFill="background1" w:themeFillShade="F2"/>
          </w:tcPr>
          <w:p w14:paraId="7545F72D" w14:textId="77777777" w:rsidR="00B87E4A" w:rsidRPr="009F24EE" w:rsidRDefault="00B87E4A" w:rsidP="00C12606">
            <w:pPr>
              <w:pStyle w:val="TAC"/>
            </w:pPr>
          </w:p>
        </w:tc>
        <w:tc>
          <w:tcPr>
            <w:tcW w:w="1560" w:type="dxa"/>
            <w:shd w:val="clear" w:color="auto" w:fill="F2F2F2" w:themeFill="background1" w:themeFillShade="F2"/>
          </w:tcPr>
          <w:p w14:paraId="18286C37"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1CC3EFD" w14:textId="77777777" w:rsidR="00B87E4A" w:rsidRPr="009F24EE" w:rsidRDefault="00B87E4A" w:rsidP="00C12606">
            <w:pPr>
              <w:pStyle w:val="TAL"/>
            </w:pPr>
            <w:r>
              <w:t>[</w:t>
            </w:r>
            <w:r w:rsidRPr="0058456E">
              <w:t>0, -13.37, -18.99, -27.69, -21.19, -22.99, -32.56, -23.66, -34.28</w:t>
            </w:r>
            <w:r>
              <w:t>]</w:t>
            </w:r>
          </w:p>
        </w:tc>
      </w:tr>
      <w:tr w:rsidR="00B87E4A" w:rsidRPr="009F24EE" w14:paraId="0F098852" w14:textId="77777777" w:rsidTr="00C12606">
        <w:tc>
          <w:tcPr>
            <w:tcW w:w="1134" w:type="dxa"/>
            <w:vMerge w:val="restart"/>
            <w:vAlign w:val="center"/>
          </w:tcPr>
          <w:p w14:paraId="5C5B6927" w14:textId="77777777" w:rsidR="00B87E4A" w:rsidRPr="009F24EE" w:rsidRDefault="00B87E4A" w:rsidP="00C12606">
            <w:pPr>
              <w:pStyle w:val="TAC"/>
            </w:pPr>
            <w:r w:rsidRPr="009F24EE">
              <w:t>3</w:t>
            </w:r>
          </w:p>
        </w:tc>
        <w:tc>
          <w:tcPr>
            <w:tcW w:w="1560" w:type="dxa"/>
          </w:tcPr>
          <w:p w14:paraId="39DDD669"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0E773A70" w14:textId="77777777" w:rsidR="00B87E4A" w:rsidRPr="009F24EE" w:rsidRDefault="00B87E4A" w:rsidP="00C12606">
            <w:pPr>
              <w:pStyle w:val="TAL"/>
            </w:pPr>
            <w:r w:rsidRPr="009F24EE">
              <w:t>1, 2, ..., 2</w:t>
            </w:r>
            <w:r>
              <w:t>3</w:t>
            </w:r>
          </w:p>
        </w:tc>
      </w:tr>
      <w:tr w:rsidR="00B87E4A" w:rsidRPr="009F24EE" w14:paraId="04958628" w14:textId="77777777" w:rsidTr="00C12606">
        <w:tc>
          <w:tcPr>
            <w:tcW w:w="1134" w:type="dxa"/>
            <w:vMerge/>
            <w:shd w:val="clear" w:color="auto" w:fill="F2F2F2" w:themeFill="background1" w:themeFillShade="F2"/>
          </w:tcPr>
          <w:p w14:paraId="7BBF7D04" w14:textId="77777777" w:rsidR="00B87E4A" w:rsidRPr="009F24EE" w:rsidRDefault="00B87E4A" w:rsidP="00C12606">
            <w:pPr>
              <w:pStyle w:val="TAC"/>
            </w:pPr>
          </w:p>
        </w:tc>
        <w:tc>
          <w:tcPr>
            <w:tcW w:w="1560" w:type="dxa"/>
            <w:shd w:val="clear" w:color="auto" w:fill="F2F2F2" w:themeFill="background1" w:themeFillShade="F2"/>
          </w:tcPr>
          <w:p w14:paraId="7C2BEA60"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3BCB62AE" w14:textId="77777777" w:rsidR="00B87E4A" w:rsidRPr="009F24EE" w:rsidRDefault="00B87E4A" w:rsidP="00C12606">
            <w:pPr>
              <w:pStyle w:val="TAL"/>
            </w:pPr>
            <w:r w:rsidRPr="009F24EE">
              <w:t>[</w:t>
            </w:r>
            <w:r w:rsidRPr="00890C6A">
              <w:t>-9.8, 0.0, -1.9, -6.3, -8.2, -6.6, -3.3, -8.9, -8.3, -11.7, -8.5, -16.3, -10.0, -13.4, -12.1, -12.8, -29.3, -29.0, -18.4, -19.3, -17.5, -31.9, -29.8</w:t>
            </w:r>
            <w:r w:rsidRPr="009F24EE">
              <w:t>]</w:t>
            </w:r>
          </w:p>
        </w:tc>
      </w:tr>
      <w:tr w:rsidR="00B87E4A" w:rsidRPr="009F24EE" w14:paraId="585692C1" w14:textId="77777777" w:rsidTr="00C12606">
        <w:tc>
          <w:tcPr>
            <w:tcW w:w="1134" w:type="dxa"/>
            <w:vMerge w:val="restart"/>
            <w:vAlign w:val="center"/>
          </w:tcPr>
          <w:p w14:paraId="774850F1" w14:textId="77777777" w:rsidR="00B87E4A" w:rsidRPr="009F24EE" w:rsidRDefault="00B87E4A" w:rsidP="00C12606">
            <w:pPr>
              <w:pStyle w:val="TAC"/>
            </w:pPr>
            <w:r w:rsidRPr="009F24EE">
              <w:t>4</w:t>
            </w:r>
          </w:p>
        </w:tc>
        <w:tc>
          <w:tcPr>
            <w:tcW w:w="1560" w:type="dxa"/>
          </w:tcPr>
          <w:p w14:paraId="2C563865"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02BE4480" w14:textId="77777777" w:rsidR="00B87E4A" w:rsidRPr="009F24EE" w:rsidRDefault="00B87E4A" w:rsidP="00C12606">
            <w:pPr>
              <w:pStyle w:val="TAL"/>
            </w:pPr>
            <w:r w:rsidRPr="009F24EE">
              <w:t>1, 2, ..., 2</w:t>
            </w:r>
            <w:r>
              <w:t>3</w:t>
            </w:r>
          </w:p>
        </w:tc>
      </w:tr>
      <w:tr w:rsidR="00B87E4A" w:rsidRPr="009F24EE" w14:paraId="6309255D" w14:textId="77777777" w:rsidTr="00C12606">
        <w:tc>
          <w:tcPr>
            <w:tcW w:w="1134" w:type="dxa"/>
            <w:vMerge/>
            <w:shd w:val="clear" w:color="auto" w:fill="F2F2F2" w:themeFill="background1" w:themeFillShade="F2"/>
          </w:tcPr>
          <w:p w14:paraId="0C48CF0F" w14:textId="77777777" w:rsidR="00B87E4A" w:rsidRPr="009F24EE" w:rsidRDefault="00B87E4A" w:rsidP="00C12606">
            <w:pPr>
              <w:pStyle w:val="TAC"/>
            </w:pPr>
          </w:p>
        </w:tc>
        <w:tc>
          <w:tcPr>
            <w:tcW w:w="1560" w:type="dxa"/>
            <w:shd w:val="clear" w:color="auto" w:fill="F2F2F2" w:themeFill="background1" w:themeFillShade="F2"/>
          </w:tcPr>
          <w:p w14:paraId="603C2DDE"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7FB8790F" w14:textId="77777777" w:rsidR="00B87E4A" w:rsidRPr="009F24EE" w:rsidRDefault="00B87E4A" w:rsidP="00C12606">
            <w:pPr>
              <w:pStyle w:val="TAL"/>
            </w:pPr>
            <w:r>
              <w:t>[</w:t>
            </w:r>
            <w:r w:rsidRPr="00890C6A">
              <w:t>-15.0, 0.0, -2.0, -9.7, -11.8, -14.2, -3.9, -13.3, -6.9, -20.8, -6.5, -16.0, -19.0, -17.5, -12.3, -11.3, -28.2, -29.1, -22.3, -18.2, -17.2, -30.3, -28.0</w:t>
            </w:r>
            <w:r w:rsidRPr="009F24EE">
              <w:t>]</w:t>
            </w:r>
          </w:p>
        </w:tc>
      </w:tr>
      <w:tr w:rsidR="00B87E4A" w:rsidRPr="009F24EE" w14:paraId="7A8DECB4" w14:textId="77777777" w:rsidTr="00C12606">
        <w:tc>
          <w:tcPr>
            <w:tcW w:w="1134" w:type="dxa"/>
            <w:vMerge w:val="restart"/>
            <w:vAlign w:val="center"/>
          </w:tcPr>
          <w:p w14:paraId="70EB56CB" w14:textId="77777777" w:rsidR="00B87E4A" w:rsidRPr="009F24EE" w:rsidRDefault="00B87E4A" w:rsidP="00C12606">
            <w:pPr>
              <w:pStyle w:val="TAC"/>
            </w:pPr>
            <w:r w:rsidRPr="009F24EE">
              <w:t>5</w:t>
            </w:r>
          </w:p>
        </w:tc>
        <w:tc>
          <w:tcPr>
            <w:tcW w:w="1560" w:type="dxa"/>
          </w:tcPr>
          <w:p w14:paraId="0F6DAD2C"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7D993B89" w14:textId="77777777" w:rsidR="00B87E4A" w:rsidRPr="009F24EE" w:rsidRDefault="00B87E4A" w:rsidP="00C12606">
            <w:pPr>
              <w:pStyle w:val="TAL"/>
            </w:pPr>
            <w:r w:rsidRPr="009F24EE">
              <w:t>1, 2, ..., 2</w:t>
            </w:r>
            <w:r>
              <w:t>3</w:t>
            </w:r>
          </w:p>
        </w:tc>
      </w:tr>
      <w:tr w:rsidR="00B87E4A" w:rsidRPr="009F24EE" w14:paraId="6904E7E0" w14:textId="77777777" w:rsidTr="00C12606">
        <w:tc>
          <w:tcPr>
            <w:tcW w:w="1134" w:type="dxa"/>
            <w:vMerge/>
            <w:shd w:val="clear" w:color="auto" w:fill="F2F2F2" w:themeFill="background1" w:themeFillShade="F2"/>
          </w:tcPr>
          <w:p w14:paraId="31BEB1FF" w14:textId="77777777" w:rsidR="00B87E4A" w:rsidRPr="009F24EE" w:rsidRDefault="00B87E4A" w:rsidP="00C12606">
            <w:pPr>
              <w:pStyle w:val="TAC"/>
            </w:pPr>
          </w:p>
        </w:tc>
        <w:tc>
          <w:tcPr>
            <w:tcW w:w="1560" w:type="dxa"/>
            <w:shd w:val="clear" w:color="auto" w:fill="F2F2F2" w:themeFill="background1" w:themeFillShade="F2"/>
          </w:tcPr>
          <w:p w14:paraId="7BBF602B"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77D95E55" w14:textId="77777777" w:rsidR="00B87E4A" w:rsidRPr="009F24EE" w:rsidRDefault="00B87E4A" w:rsidP="00C12606">
            <w:pPr>
              <w:pStyle w:val="TAL"/>
            </w:pPr>
            <w:r>
              <w:t>[</w:t>
            </w:r>
            <w:r w:rsidRPr="00AC444F">
              <w:t>-8.2, -0.8, -3.7, -3.5, -5.2, 0.0, -1.6, -3.7, -10.4, -10.1, -13.4, -22.5, -7.9, -13.5, -16.2, -18.9, -23.1, -21.4, -23.4, -22.5, -20.3, -26.5, -33.1</w:t>
            </w:r>
            <w:r w:rsidRPr="009F24EE">
              <w:t>]</w:t>
            </w:r>
          </w:p>
        </w:tc>
      </w:tr>
      <w:tr w:rsidR="00B87E4A" w:rsidRPr="009F24EE" w14:paraId="65570D66" w14:textId="77777777" w:rsidTr="00C12606">
        <w:tc>
          <w:tcPr>
            <w:tcW w:w="1134" w:type="dxa"/>
            <w:vMerge w:val="restart"/>
            <w:vAlign w:val="center"/>
          </w:tcPr>
          <w:p w14:paraId="7C406618" w14:textId="77777777" w:rsidR="00B87E4A" w:rsidRPr="009F24EE" w:rsidRDefault="00B87E4A" w:rsidP="00C12606">
            <w:pPr>
              <w:pStyle w:val="TAC"/>
            </w:pPr>
            <w:r w:rsidRPr="009F24EE">
              <w:t>6</w:t>
            </w:r>
          </w:p>
        </w:tc>
        <w:tc>
          <w:tcPr>
            <w:tcW w:w="1560" w:type="dxa"/>
          </w:tcPr>
          <w:p w14:paraId="4D99B23C"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1C578A08" w14:textId="77777777" w:rsidR="00B87E4A" w:rsidRPr="009F24EE" w:rsidRDefault="00B87E4A" w:rsidP="00C12606">
            <w:pPr>
              <w:pStyle w:val="TAL"/>
            </w:pPr>
            <w:r>
              <w:t>[</w:t>
            </w:r>
            <w:r w:rsidRPr="000875D7">
              <w:t>0, 76, 79, 81, 85, 232, 235, 239, 240, 289, 299, 340, 447, 476, 790, 987, 1551, 1675, 1999, 2042, 2296, 2417, 2564</w:t>
            </w:r>
            <w:r>
              <w:t>]</w:t>
            </w:r>
          </w:p>
        </w:tc>
      </w:tr>
      <w:tr w:rsidR="00B87E4A" w:rsidRPr="009F24EE" w14:paraId="0A19F26F" w14:textId="77777777" w:rsidTr="00C12606">
        <w:tc>
          <w:tcPr>
            <w:tcW w:w="1134" w:type="dxa"/>
            <w:vMerge/>
            <w:shd w:val="clear" w:color="auto" w:fill="F2F2F2" w:themeFill="background1" w:themeFillShade="F2"/>
          </w:tcPr>
          <w:p w14:paraId="57AA009C" w14:textId="77777777" w:rsidR="00B87E4A" w:rsidRPr="009F24EE" w:rsidRDefault="00B87E4A" w:rsidP="00C12606">
            <w:pPr>
              <w:pStyle w:val="TAC"/>
            </w:pPr>
          </w:p>
        </w:tc>
        <w:tc>
          <w:tcPr>
            <w:tcW w:w="1560" w:type="dxa"/>
            <w:shd w:val="clear" w:color="auto" w:fill="F2F2F2" w:themeFill="background1" w:themeFillShade="F2"/>
          </w:tcPr>
          <w:p w14:paraId="2FE6327F"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D2BF31A" w14:textId="77777777" w:rsidR="00B87E4A" w:rsidRPr="009F24EE" w:rsidRDefault="00B87E4A" w:rsidP="00C12606">
            <w:pPr>
              <w:pStyle w:val="TAL"/>
            </w:pPr>
            <w:r>
              <w:t>[</w:t>
            </w:r>
            <w:r w:rsidRPr="00415F32">
              <w:t>-11.50, -4.04, -8.52, -6.34, -8.04, 0.00, -2.20, -3.90, -7.18, -18.30, -11.17, -31.84, -14.35, -18.25, -23.64, -16.48, -16.34, -14.89, -38.14, -18.98, -17.56, -19.24, -27.89</w:t>
            </w:r>
            <w:r>
              <w:t>]</w:t>
            </w:r>
          </w:p>
        </w:tc>
      </w:tr>
      <w:tr w:rsidR="00B87E4A" w:rsidRPr="009F24EE" w14:paraId="413BDE96" w14:textId="77777777" w:rsidTr="00C12606">
        <w:tc>
          <w:tcPr>
            <w:tcW w:w="1134" w:type="dxa"/>
            <w:vMerge w:val="restart"/>
            <w:vAlign w:val="center"/>
          </w:tcPr>
          <w:p w14:paraId="20763277" w14:textId="77777777" w:rsidR="00B87E4A" w:rsidRPr="009F24EE" w:rsidRDefault="00B87E4A" w:rsidP="00C12606">
            <w:pPr>
              <w:pStyle w:val="TAC"/>
            </w:pPr>
            <w:r w:rsidRPr="009F24EE">
              <w:t>7</w:t>
            </w:r>
          </w:p>
        </w:tc>
        <w:tc>
          <w:tcPr>
            <w:tcW w:w="1560" w:type="dxa"/>
          </w:tcPr>
          <w:p w14:paraId="717AC429"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0DC45D4C" w14:textId="77777777" w:rsidR="00B87E4A" w:rsidRPr="009F24EE" w:rsidRDefault="00B87E4A" w:rsidP="00C12606">
            <w:pPr>
              <w:pStyle w:val="TAL"/>
            </w:pPr>
            <w:r>
              <w:t>[</w:t>
            </w:r>
            <w:r w:rsidRPr="00496181">
              <w:t>0, 0, 47, 49, 49, 51, 65, 173, 175, 178, 240, 337, 495, 1091, 1876</w:t>
            </w:r>
            <w:r>
              <w:t>]</w:t>
            </w:r>
          </w:p>
        </w:tc>
      </w:tr>
      <w:tr w:rsidR="00B87E4A" w:rsidRPr="009F24EE" w14:paraId="128E4748" w14:textId="77777777" w:rsidTr="00C12606">
        <w:tc>
          <w:tcPr>
            <w:tcW w:w="1134" w:type="dxa"/>
            <w:vMerge/>
            <w:shd w:val="clear" w:color="auto" w:fill="F2F2F2" w:themeFill="background1" w:themeFillShade="F2"/>
          </w:tcPr>
          <w:p w14:paraId="30D70040" w14:textId="77777777" w:rsidR="00B87E4A" w:rsidRPr="009F24EE" w:rsidRDefault="00B87E4A" w:rsidP="00C12606">
            <w:pPr>
              <w:pStyle w:val="TAC"/>
            </w:pPr>
          </w:p>
        </w:tc>
        <w:tc>
          <w:tcPr>
            <w:tcW w:w="1560" w:type="dxa"/>
            <w:shd w:val="clear" w:color="auto" w:fill="F2F2F2" w:themeFill="background1" w:themeFillShade="F2"/>
          </w:tcPr>
          <w:p w14:paraId="43317656"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B9587F9" w14:textId="77777777" w:rsidR="00B87E4A" w:rsidRPr="009F24EE" w:rsidRDefault="00B87E4A" w:rsidP="00C12606">
            <w:pPr>
              <w:pStyle w:val="TAL"/>
            </w:pPr>
            <w:r>
              <w:t>[</w:t>
            </w:r>
            <w:r w:rsidRPr="0083050A">
              <w:t>0, -21.78, -19.32, -21.62, -26.21, -23.32, -21.13, -17.54, -19.74, -21.54, -21.01, -24.89, -19.88, -32.82, -32.75</w:t>
            </w:r>
            <w:r>
              <w:t>]</w:t>
            </w:r>
          </w:p>
        </w:tc>
      </w:tr>
      <w:tr w:rsidR="00B87E4A" w:rsidRPr="009F24EE" w14:paraId="242C2E2D" w14:textId="77777777" w:rsidTr="00C12606">
        <w:tc>
          <w:tcPr>
            <w:tcW w:w="1134" w:type="dxa"/>
            <w:vMerge w:val="restart"/>
            <w:vAlign w:val="center"/>
          </w:tcPr>
          <w:p w14:paraId="7751573D" w14:textId="77777777" w:rsidR="00B87E4A" w:rsidRPr="009F24EE" w:rsidRDefault="00B87E4A" w:rsidP="00C12606">
            <w:pPr>
              <w:pStyle w:val="TAC"/>
            </w:pPr>
            <w:r w:rsidRPr="009F24EE">
              <w:t>8</w:t>
            </w:r>
          </w:p>
        </w:tc>
        <w:tc>
          <w:tcPr>
            <w:tcW w:w="1560" w:type="dxa"/>
          </w:tcPr>
          <w:p w14:paraId="068CC74F" w14:textId="77777777" w:rsidR="00B87E4A" w:rsidRPr="009F24EE" w:rsidRDefault="00B87E4A" w:rsidP="00C12606">
            <w:pPr>
              <w:pStyle w:val="TAC"/>
            </w:pPr>
            <w:r w:rsidRPr="009F24EE">
              <w:t xml:space="preserve">Cluster index </w:t>
            </w:r>
            <m:oMath>
              <m:r>
                <w:rPr>
                  <w:rFonts w:ascii="Cambria Math" w:hAnsi="Cambria Math"/>
                </w:rPr>
                <m:t>l</m:t>
              </m:r>
            </m:oMath>
          </w:p>
        </w:tc>
        <w:tc>
          <w:tcPr>
            <w:tcW w:w="6945" w:type="dxa"/>
          </w:tcPr>
          <w:p w14:paraId="61C6D6D2" w14:textId="77777777" w:rsidR="00B87E4A" w:rsidRPr="009F24EE" w:rsidRDefault="00B87E4A" w:rsidP="00C12606">
            <w:pPr>
              <w:pStyle w:val="TAL"/>
            </w:pPr>
            <w:r w:rsidRPr="009F24EE">
              <w:t>1, 2, ..., 2</w:t>
            </w:r>
            <w:r>
              <w:t>3</w:t>
            </w:r>
          </w:p>
        </w:tc>
      </w:tr>
      <w:tr w:rsidR="00B87E4A" w:rsidRPr="009F24EE" w14:paraId="715C1B9B" w14:textId="77777777" w:rsidTr="00C12606">
        <w:tc>
          <w:tcPr>
            <w:tcW w:w="1134" w:type="dxa"/>
            <w:vMerge/>
            <w:shd w:val="clear" w:color="auto" w:fill="F2F2F2" w:themeFill="background1" w:themeFillShade="F2"/>
          </w:tcPr>
          <w:p w14:paraId="4DF43FCD" w14:textId="77777777" w:rsidR="00B87E4A" w:rsidRPr="009F24EE" w:rsidRDefault="00B87E4A" w:rsidP="00C12606">
            <w:pPr>
              <w:pStyle w:val="TAC"/>
            </w:pPr>
          </w:p>
        </w:tc>
        <w:tc>
          <w:tcPr>
            <w:tcW w:w="1560" w:type="dxa"/>
            <w:shd w:val="clear" w:color="auto" w:fill="F2F2F2" w:themeFill="background1" w:themeFillShade="F2"/>
          </w:tcPr>
          <w:p w14:paraId="2E4071F1"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795FF58D" w14:textId="77777777" w:rsidR="00B87E4A" w:rsidRPr="009F24EE" w:rsidRDefault="00B87E4A" w:rsidP="00C12606">
            <w:pPr>
              <w:pStyle w:val="TAL"/>
            </w:pPr>
            <w:r w:rsidRPr="009F24EE">
              <w:t>[</w:t>
            </w:r>
            <w:r w:rsidRPr="00534D0B">
              <w:t>0.0, -5.7, -7.9, -11.5, -15.2, -15.4, -9.1, -14.1, -1</w:t>
            </w:r>
            <w:r>
              <w:t>3.9</w:t>
            </w:r>
            <w:r w:rsidRPr="00534D0B">
              <w:t>, -19.6, -12.</w:t>
            </w:r>
            <w:r>
              <w:t>2</w:t>
            </w:r>
            <w:r w:rsidRPr="00534D0B">
              <w:t>, -19.9, -25.2, -20.9, -26.6, -27.9, -23.1, -25.6, -26.3, -33.</w:t>
            </w:r>
            <w:r>
              <w:t>3</w:t>
            </w:r>
            <w:r w:rsidRPr="00534D0B">
              <w:t>, -35.9, -27.5, -38.8</w:t>
            </w:r>
            <w:r w:rsidRPr="009F24EE">
              <w:t>]</w:t>
            </w:r>
          </w:p>
        </w:tc>
      </w:tr>
      <w:tr w:rsidR="00B87E4A" w:rsidRPr="009F24EE" w14:paraId="0DA2FFF2" w14:textId="77777777" w:rsidTr="00C12606">
        <w:tc>
          <w:tcPr>
            <w:tcW w:w="1134" w:type="dxa"/>
            <w:vMerge w:val="restart"/>
            <w:vAlign w:val="center"/>
          </w:tcPr>
          <w:p w14:paraId="759BED09" w14:textId="77777777" w:rsidR="00B87E4A" w:rsidRPr="009F24EE" w:rsidRDefault="00B87E4A" w:rsidP="00C12606">
            <w:pPr>
              <w:pStyle w:val="TAC"/>
            </w:pPr>
            <w:r w:rsidRPr="009F24EE">
              <w:t>9</w:t>
            </w:r>
          </w:p>
        </w:tc>
        <w:tc>
          <w:tcPr>
            <w:tcW w:w="1560" w:type="dxa"/>
          </w:tcPr>
          <w:p w14:paraId="79E1697A" w14:textId="77777777" w:rsidR="00B87E4A" w:rsidRPr="009F24EE" w:rsidRDefault="00B87E4A" w:rsidP="00C12606">
            <w:pPr>
              <w:pStyle w:val="TAC"/>
            </w:pPr>
            <w:r w:rsidRPr="009F24EE">
              <w:t xml:space="preserve">Delay </w:t>
            </w:r>
            <m:oMath>
              <m:r>
                <w:rPr>
                  <w:rFonts w:ascii="Cambria Math" w:hAnsi="Cambria Math"/>
                </w:rPr>
                <m:t>τ</m:t>
              </m:r>
            </m:oMath>
            <w:r w:rsidRPr="009F24EE">
              <w:t xml:space="preserve"> [ns]</w:t>
            </w:r>
          </w:p>
        </w:tc>
        <w:tc>
          <w:tcPr>
            <w:tcW w:w="6945" w:type="dxa"/>
          </w:tcPr>
          <w:p w14:paraId="57986D39" w14:textId="77777777" w:rsidR="00B87E4A" w:rsidRPr="009F24EE" w:rsidRDefault="00B87E4A" w:rsidP="00C12606">
            <w:pPr>
              <w:pStyle w:val="TAL"/>
            </w:pPr>
            <w:r>
              <w:t>[</w:t>
            </w:r>
            <w:r w:rsidRPr="0006369B">
              <w:t>0, 0, 3, 58, 128, 132, 167, 170, 244, 380, 747, 887, 1178</w:t>
            </w:r>
            <w:r>
              <w:t>]</w:t>
            </w:r>
          </w:p>
        </w:tc>
      </w:tr>
      <w:tr w:rsidR="00B87E4A" w:rsidRPr="009F24EE" w14:paraId="42038DCE" w14:textId="77777777" w:rsidTr="00C12606">
        <w:tc>
          <w:tcPr>
            <w:tcW w:w="1134" w:type="dxa"/>
            <w:vMerge/>
            <w:shd w:val="clear" w:color="auto" w:fill="F2F2F2" w:themeFill="background1" w:themeFillShade="F2"/>
          </w:tcPr>
          <w:p w14:paraId="4141B165" w14:textId="77777777" w:rsidR="00B87E4A" w:rsidRPr="009F24EE" w:rsidRDefault="00B87E4A" w:rsidP="00C12606">
            <w:pPr>
              <w:pStyle w:val="Tablebody"/>
              <w:jc w:val="center"/>
            </w:pPr>
          </w:p>
        </w:tc>
        <w:tc>
          <w:tcPr>
            <w:tcW w:w="1560" w:type="dxa"/>
            <w:shd w:val="clear" w:color="auto" w:fill="F2F2F2" w:themeFill="background1" w:themeFillShade="F2"/>
          </w:tcPr>
          <w:p w14:paraId="103F384D" w14:textId="77777777" w:rsidR="00B87E4A" w:rsidRPr="009F24EE" w:rsidRDefault="00B87E4A" w:rsidP="00C12606">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45F95D2" w14:textId="77777777" w:rsidR="00B87E4A" w:rsidRPr="009F24EE" w:rsidRDefault="00B87E4A" w:rsidP="00C12606">
            <w:pPr>
              <w:pStyle w:val="TAL"/>
            </w:pPr>
            <w:r>
              <w:t>[</w:t>
            </w:r>
            <w:r w:rsidRPr="004143BF">
              <w:t>0, -13.38, -33.69, -35.89, -37.69, -17.78, -24.44, -19.98, -21.78, -38.64, -26.76, -29.33, -38.52</w:t>
            </w:r>
            <w:r>
              <w:t>]</w:t>
            </w:r>
          </w:p>
        </w:tc>
      </w:tr>
    </w:tbl>
    <w:p w14:paraId="1D63DC9F" w14:textId="77777777" w:rsidR="00B87E4A" w:rsidRPr="001C6180" w:rsidRDefault="00B87E4A" w:rsidP="00B87E4A">
      <w:pPr>
        <w:rPr>
          <w:lang w:val="en-US"/>
        </w:rPr>
      </w:pPr>
    </w:p>
    <w:p w14:paraId="68C3C3A6" w14:textId="77777777" w:rsidR="00E26E5C" w:rsidRPr="001C6180" w:rsidRDefault="00E26E5C" w:rsidP="00E26E5C">
      <w:pPr>
        <w:rPr>
          <w:lang w:val="en-US"/>
        </w:rPr>
      </w:pPr>
    </w:p>
    <w:p w14:paraId="4D21C714" w14:textId="77777777" w:rsidR="00B87E4A" w:rsidRPr="001C6180" w:rsidRDefault="00B87E4A" w:rsidP="00B87E4A">
      <w:pPr>
        <w:rPr>
          <w:lang w:val="en-US"/>
        </w:rPr>
      </w:pPr>
    </w:p>
    <w:p w14:paraId="3935B569" w14:textId="56E1DFDA" w:rsidR="00E26E5C" w:rsidRDefault="00B87E4A" w:rsidP="00B87E4A">
      <w:pPr>
        <w:pStyle w:val="TH"/>
      </w:pPr>
      <w:r w:rsidRPr="00315EA8">
        <w:rPr>
          <w:noProof/>
        </w:rPr>
        <w:lastRenderedPageBreak/>
        <w:drawing>
          <wp:inline distT="0" distB="0" distL="0" distR="0" wp14:anchorId="3B2AD5E1" wp14:editId="755BEEAE">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pic:nvPicPr>
                  <pic:blipFill>
                    <a:blip r:embed="rId26"/>
                    <a:stretch>
                      <a:fillRect/>
                    </a:stretch>
                  </pic:blipFill>
                  <pic:spPr>
                    <a:xfrm>
                      <a:off x="0" y="0"/>
                      <a:ext cx="6122035" cy="4081145"/>
                    </a:xfrm>
                    <a:prstGeom prst="rect">
                      <a:avLst/>
                    </a:prstGeom>
                  </pic:spPr>
                </pic:pic>
              </a:graphicData>
            </a:graphic>
          </wp:inline>
        </w:drawing>
      </w:r>
    </w:p>
    <w:p w14:paraId="356D2CE2" w14:textId="2C9F1DE7" w:rsidR="009A698E" w:rsidRPr="00437D6F" w:rsidRDefault="009A698E" w:rsidP="009A698E">
      <w:pPr>
        <w:pStyle w:val="TH"/>
      </w:pPr>
      <w:r w:rsidRPr="0084030B">
        <w:t xml:space="preserve">Figure </w:t>
      </w:r>
      <w:r>
        <w:t>8.2.3</w:t>
      </w:r>
      <w:r w:rsidRPr="0084030B">
        <w:t>.</w:t>
      </w:r>
      <w:r>
        <w:t>6</w:t>
      </w:r>
      <w:r w:rsidRPr="0084030B">
        <w:t>-</w:t>
      </w:r>
      <w:r>
        <w:t>2</w:t>
      </w:r>
      <w:r w:rsidRPr="0084030B">
        <w:t xml:space="preserve"> </w:t>
      </w:r>
      <w:r w:rsidRPr="009F24EE">
        <w:t xml:space="preserve">Target PDP </w:t>
      </w:r>
      <w:r w:rsidRPr="00437D6F">
        <w:t xml:space="preserve">Segments of the </w:t>
      </w:r>
      <w:proofErr w:type="spellStart"/>
      <w:r w:rsidRPr="00437D6F">
        <w:t>UMi</w:t>
      </w:r>
      <w:r w:rsidRPr="00437D6F">
        <w:rPr>
          <w:vertAlign w:val="subscript"/>
        </w:rPr>
        <w:t>dyn</w:t>
      </w:r>
      <w:proofErr w:type="spellEnd"/>
      <w:r w:rsidRPr="00437D6F">
        <w:t xml:space="preserve"> Channel Model with full path loss model </w:t>
      </w:r>
      <w:r w:rsidR="007B3CAF">
        <w:t>[7]</w:t>
      </w:r>
    </w:p>
    <w:p w14:paraId="14A92933" w14:textId="7A99D874" w:rsidR="00845661" w:rsidRPr="00437D6F" w:rsidRDefault="00845661" w:rsidP="00845661">
      <w:pPr>
        <w:pStyle w:val="TH"/>
      </w:pPr>
      <w:r w:rsidRPr="00437D6F">
        <w:t>Table 8.2.3.6-</w:t>
      </w:r>
      <w:r>
        <w:t>3</w:t>
      </w:r>
      <w:r w:rsidRPr="00437D6F">
        <w:t xml:space="preserve"> </w:t>
      </w:r>
      <w:proofErr w:type="spellStart"/>
      <w:r w:rsidRPr="00437D6F">
        <w:t>UM</w:t>
      </w:r>
      <w:r>
        <w:t>i</w:t>
      </w:r>
      <w:r w:rsidRPr="00437D6F">
        <w:rPr>
          <w:vertAlign w:val="subscript"/>
        </w:rPr>
        <w:t>dyn</w:t>
      </w:r>
      <w:proofErr w:type="spellEnd"/>
      <w:r w:rsidRPr="00437D6F">
        <w:rPr>
          <w:vertAlign w:val="subscript"/>
        </w:rPr>
        <w:t xml:space="preserve"> </w:t>
      </w:r>
      <w:r w:rsidRPr="00437D6F">
        <w:t xml:space="preserve">PDP Targets of the </w:t>
      </w:r>
      <w:proofErr w:type="spellStart"/>
      <w:r w:rsidRPr="00437D6F">
        <w:t>UMi</w:t>
      </w:r>
      <w:proofErr w:type="spellEnd"/>
      <w:r w:rsidRPr="00437D6F">
        <w:t xml:space="preserve"> Route with full path loss model </w:t>
      </w:r>
      <w:r w:rsidR="007B3CAF">
        <w:t>[7]</w:t>
      </w:r>
    </w:p>
    <w:tbl>
      <w:tblPr>
        <w:tblStyle w:val="TableGrid1"/>
        <w:tblW w:w="0" w:type="auto"/>
        <w:jc w:val="center"/>
        <w:tblLook w:val="04A0" w:firstRow="1" w:lastRow="0" w:firstColumn="1" w:lastColumn="0" w:noHBand="0" w:noVBand="1"/>
      </w:tblPr>
      <w:tblGrid>
        <w:gridCol w:w="1134"/>
        <w:gridCol w:w="1658"/>
        <w:gridCol w:w="6809"/>
      </w:tblGrid>
      <w:tr w:rsidR="00845661" w:rsidRPr="009F24EE" w14:paraId="3A476279" w14:textId="77777777" w:rsidTr="00C12606">
        <w:trPr>
          <w:jc w:val="center"/>
        </w:trPr>
        <w:tc>
          <w:tcPr>
            <w:tcW w:w="1134" w:type="dxa"/>
            <w:shd w:val="clear" w:color="auto" w:fill="F6F6F6"/>
          </w:tcPr>
          <w:p w14:paraId="389E3D88" w14:textId="77777777" w:rsidR="00845661" w:rsidRPr="009F24EE" w:rsidRDefault="00845661" w:rsidP="00C12606">
            <w:pPr>
              <w:pStyle w:val="TAH"/>
            </w:pPr>
            <w:r w:rsidRPr="009F24EE">
              <w:t>Segment #</w:t>
            </w:r>
          </w:p>
        </w:tc>
        <w:tc>
          <w:tcPr>
            <w:tcW w:w="1658" w:type="dxa"/>
            <w:shd w:val="clear" w:color="auto" w:fill="F6F6F6"/>
          </w:tcPr>
          <w:p w14:paraId="29AB5722" w14:textId="77777777" w:rsidR="00845661" w:rsidRPr="009F24EE" w:rsidRDefault="00845661" w:rsidP="00C12606">
            <w:pPr>
              <w:pStyle w:val="TAH"/>
            </w:pPr>
          </w:p>
        </w:tc>
        <w:tc>
          <w:tcPr>
            <w:tcW w:w="6809" w:type="dxa"/>
            <w:shd w:val="clear" w:color="auto" w:fill="F6F6F6"/>
          </w:tcPr>
          <w:p w14:paraId="2D3A8D31" w14:textId="77777777" w:rsidR="00845661" w:rsidRPr="009F24EE" w:rsidRDefault="00845661" w:rsidP="00C12606">
            <w:pPr>
              <w:pStyle w:val="TAH"/>
            </w:pPr>
            <w:proofErr w:type="spellStart"/>
            <w:r w:rsidRPr="00437D6F">
              <w:t>UMi</w:t>
            </w:r>
            <w:r w:rsidRPr="00437D6F">
              <w:rPr>
                <w:vertAlign w:val="subscript"/>
              </w:rPr>
              <w:t>dyn</w:t>
            </w:r>
            <w:proofErr w:type="spellEnd"/>
            <w:r w:rsidRPr="00437D6F">
              <w:t xml:space="preserve"> Target PDP</w:t>
            </w:r>
          </w:p>
        </w:tc>
      </w:tr>
      <w:tr w:rsidR="00845661" w:rsidRPr="009F24EE" w14:paraId="248EA75F" w14:textId="77777777" w:rsidTr="00C12606">
        <w:trPr>
          <w:jc w:val="center"/>
        </w:trPr>
        <w:tc>
          <w:tcPr>
            <w:tcW w:w="1134" w:type="dxa"/>
            <w:vMerge w:val="restart"/>
            <w:vAlign w:val="center"/>
          </w:tcPr>
          <w:p w14:paraId="5F999558" w14:textId="77777777" w:rsidR="00845661" w:rsidRPr="009F24EE" w:rsidRDefault="00845661" w:rsidP="00C12606">
            <w:pPr>
              <w:pStyle w:val="TAC"/>
            </w:pPr>
            <w:r w:rsidRPr="009F24EE">
              <w:t>1</w:t>
            </w:r>
          </w:p>
        </w:tc>
        <w:tc>
          <w:tcPr>
            <w:tcW w:w="1658" w:type="dxa"/>
          </w:tcPr>
          <w:p w14:paraId="2203458F"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72904AB3" w14:textId="7B11C2E3" w:rsidR="00845661" w:rsidRPr="009F24EE" w:rsidRDefault="00845661" w:rsidP="00C12606">
            <w:pPr>
              <w:pStyle w:val="TAL"/>
            </w:pPr>
            <w:r w:rsidRPr="009F24EE">
              <w:t>1, 2, ...</w:t>
            </w:r>
            <w:r>
              <w:t>17</w:t>
            </w:r>
          </w:p>
        </w:tc>
      </w:tr>
      <w:tr w:rsidR="00845661" w:rsidRPr="009F24EE" w14:paraId="6CFDFE01" w14:textId="77777777" w:rsidTr="00C12606">
        <w:trPr>
          <w:jc w:val="center"/>
        </w:trPr>
        <w:tc>
          <w:tcPr>
            <w:tcW w:w="1134" w:type="dxa"/>
            <w:vMerge/>
            <w:shd w:val="clear" w:color="auto" w:fill="F2F2F2" w:themeFill="background1" w:themeFillShade="F2"/>
          </w:tcPr>
          <w:p w14:paraId="0FB7A22F" w14:textId="77777777" w:rsidR="00845661" w:rsidRPr="009F24EE" w:rsidRDefault="00845661" w:rsidP="00C12606">
            <w:pPr>
              <w:pStyle w:val="TAC"/>
            </w:pPr>
          </w:p>
        </w:tc>
        <w:tc>
          <w:tcPr>
            <w:tcW w:w="1658" w:type="dxa"/>
            <w:shd w:val="clear" w:color="auto" w:fill="F2F2F2" w:themeFill="background1" w:themeFillShade="F2"/>
          </w:tcPr>
          <w:p w14:paraId="12D5A12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809" w:type="dxa"/>
            <w:shd w:val="clear" w:color="auto" w:fill="F2F2F2" w:themeFill="background1" w:themeFillShade="F2"/>
          </w:tcPr>
          <w:p w14:paraId="2894BC06" w14:textId="736E7C44" w:rsidR="00845661" w:rsidRPr="009F24EE" w:rsidRDefault="00845661" w:rsidP="00C12606">
            <w:pPr>
              <w:pStyle w:val="TAL"/>
            </w:pPr>
            <w:r w:rsidRPr="009F24EE">
              <w:t>[</w:t>
            </w:r>
            <w:r w:rsidRPr="00AC36AF">
              <w:t>0, -21.8, -22.5, -24.3, -16.8, -16.7, -16.5, -18.3, -25.5, -24.5, -29.6, -24, -30, -34.7, -39.9, -39.8, -37.7</w:t>
            </w:r>
            <w:r w:rsidRPr="009F24EE">
              <w:t>]</w:t>
            </w:r>
          </w:p>
        </w:tc>
      </w:tr>
      <w:tr w:rsidR="00845661" w:rsidRPr="009F24EE" w14:paraId="647B39D1" w14:textId="77777777" w:rsidTr="00C12606">
        <w:trPr>
          <w:jc w:val="center"/>
        </w:trPr>
        <w:tc>
          <w:tcPr>
            <w:tcW w:w="1134" w:type="dxa"/>
            <w:vMerge w:val="restart"/>
            <w:vAlign w:val="center"/>
          </w:tcPr>
          <w:p w14:paraId="670665AC" w14:textId="77777777" w:rsidR="00845661" w:rsidRPr="009F24EE" w:rsidRDefault="00845661" w:rsidP="00C12606">
            <w:pPr>
              <w:pStyle w:val="TAC"/>
            </w:pPr>
            <w:r w:rsidRPr="009F24EE">
              <w:t>2</w:t>
            </w:r>
          </w:p>
        </w:tc>
        <w:tc>
          <w:tcPr>
            <w:tcW w:w="1658" w:type="dxa"/>
          </w:tcPr>
          <w:p w14:paraId="7B775451"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2BEAA9A7" w14:textId="70A23C01" w:rsidR="00845661" w:rsidRPr="009F24EE" w:rsidRDefault="00845661" w:rsidP="00C12606">
            <w:pPr>
              <w:pStyle w:val="TAL"/>
            </w:pPr>
            <w:r w:rsidRPr="009F24EE">
              <w:t>[</w:t>
            </w:r>
            <w:r w:rsidRPr="006350C7">
              <w:t>0, 35, 75, 95, 140, 430, 510, 680</w:t>
            </w:r>
            <w:r w:rsidRPr="009F24EE">
              <w:t>]</w:t>
            </w:r>
          </w:p>
        </w:tc>
      </w:tr>
      <w:tr w:rsidR="00845661" w:rsidRPr="009F24EE" w14:paraId="592C1E44" w14:textId="77777777" w:rsidTr="00C12606">
        <w:trPr>
          <w:jc w:val="center"/>
        </w:trPr>
        <w:tc>
          <w:tcPr>
            <w:tcW w:w="1134" w:type="dxa"/>
            <w:vMerge/>
            <w:shd w:val="clear" w:color="auto" w:fill="F2F2F2" w:themeFill="background1" w:themeFillShade="F2"/>
          </w:tcPr>
          <w:p w14:paraId="6665F212" w14:textId="77777777" w:rsidR="00845661" w:rsidRPr="009F24EE" w:rsidRDefault="00845661" w:rsidP="00C12606">
            <w:pPr>
              <w:pStyle w:val="TAC"/>
            </w:pPr>
          </w:p>
        </w:tc>
        <w:tc>
          <w:tcPr>
            <w:tcW w:w="1658" w:type="dxa"/>
            <w:shd w:val="clear" w:color="auto" w:fill="F2F2F2" w:themeFill="background1" w:themeFillShade="F2"/>
          </w:tcPr>
          <w:p w14:paraId="70049300"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7A884781" w14:textId="1AE4E395" w:rsidR="00845661" w:rsidRPr="009F24EE" w:rsidRDefault="00845661" w:rsidP="00C12606">
            <w:pPr>
              <w:pStyle w:val="TAL"/>
            </w:pPr>
            <w:r w:rsidRPr="009F24EE">
              <w:t>[</w:t>
            </w:r>
            <w:r w:rsidRPr="002B5FA4">
              <w:t>0, -35.3, -17.5, -18.5, -21.5, -28.9, -28.2, -37.5</w:t>
            </w:r>
            <w:r w:rsidRPr="009F24EE">
              <w:t>]</w:t>
            </w:r>
          </w:p>
        </w:tc>
      </w:tr>
      <w:tr w:rsidR="00845661" w:rsidRPr="009F24EE" w14:paraId="351972ED" w14:textId="77777777" w:rsidTr="00C12606">
        <w:trPr>
          <w:jc w:val="center"/>
        </w:trPr>
        <w:tc>
          <w:tcPr>
            <w:tcW w:w="1134" w:type="dxa"/>
            <w:vMerge w:val="restart"/>
            <w:vAlign w:val="center"/>
          </w:tcPr>
          <w:p w14:paraId="0C920108" w14:textId="77777777" w:rsidR="00845661" w:rsidRPr="009F24EE" w:rsidRDefault="00845661" w:rsidP="00C12606">
            <w:pPr>
              <w:pStyle w:val="TAC"/>
            </w:pPr>
            <w:r w:rsidRPr="009F24EE">
              <w:t>3</w:t>
            </w:r>
          </w:p>
        </w:tc>
        <w:tc>
          <w:tcPr>
            <w:tcW w:w="1658" w:type="dxa"/>
          </w:tcPr>
          <w:p w14:paraId="583E39B7"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663908F4" w14:textId="77777777" w:rsidR="00845661" w:rsidRPr="009F24EE" w:rsidRDefault="00845661" w:rsidP="00C12606">
            <w:pPr>
              <w:pStyle w:val="TAL"/>
            </w:pPr>
            <w:r w:rsidRPr="009F24EE">
              <w:t>1, 2, ..., 2</w:t>
            </w:r>
            <w:r>
              <w:t>3</w:t>
            </w:r>
          </w:p>
        </w:tc>
      </w:tr>
      <w:tr w:rsidR="00845661" w:rsidRPr="009F24EE" w14:paraId="751C68E3" w14:textId="77777777" w:rsidTr="00C12606">
        <w:trPr>
          <w:jc w:val="center"/>
        </w:trPr>
        <w:tc>
          <w:tcPr>
            <w:tcW w:w="1134" w:type="dxa"/>
            <w:vMerge/>
            <w:shd w:val="clear" w:color="auto" w:fill="F2F2F2" w:themeFill="background1" w:themeFillShade="F2"/>
          </w:tcPr>
          <w:p w14:paraId="2C5AB25C" w14:textId="77777777" w:rsidR="00845661" w:rsidRPr="009F24EE" w:rsidRDefault="00845661" w:rsidP="00C12606">
            <w:pPr>
              <w:pStyle w:val="TAC"/>
            </w:pPr>
          </w:p>
        </w:tc>
        <w:tc>
          <w:tcPr>
            <w:tcW w:w="1658" w:type="dxa"/>
            <w:shd w:val="clear" w:color="auto" w:fill="F2F2F2" w:themeFill="background1" w:themeFillShade="F2"/>
          </w:tcPr>
          <w:p w14:paraId="2E79391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809" w:type="dxa"/>
            <w:shd w:val="clear" w:color="auto" w:fill="F2F2F2" w:themeFill="background1" w:themeFillShade="F2"/>
          </w:tcPr>
          <w:p w14:paraId="7B9097CC" w14:textId="4E5201C5" w:rsidR="00845661" w:rsidRPr="009F24EE" w:rsidRDefault="00845661" w:rsidP="00C12606">
            <w:pPr>
              <w:pStyle w:val="TAL"/>
            </w:pPr>
            <w:r w:rsidRPr="009F24EE">
              <w:t>[</w:t>
            </w:r>
            <w:r w:rsidRPr="00D67E6E">
              <w:t>-17.1, 0, -2.8, -2.8, -4.8, -1.6, -2, -4.4, -5.9, -9, -6.1, -26.4, -7.5, -21.5, -20.3, -10.7, -15.2, -16.2, -16.8, -16.8, -15.5, -19.2, -23.6</w:t>
            </w:r>
            <w:r w:rsidRPr="009F24EE">
              <w:t>]</w:t>
            </w:r>
          </w:p>
        </w:tc>
      </w:tr>
      <w:tr w:rsidR="00845661" w:rsidRPr="009F24EE" w14:paraId="65B98447" w14:textId="77777777" w:rsidTr="00C12606">
        <w:trPr>
          <w:jc w:val="center"/>
        </w:trPr>
        <w:tc>
          <w:tcPr>
            <w:tcW w:w="1134" w:type="dxa"/>
            <w:vMerge w:val="restart"/>
            <w:vAlign w:val="center"/>
          </w:tcPr>
          <w:p w14:paraId="5DF0CF5D" w14:textId="77777777" w:rsidR="00845661" w:rsidRPr="009F24EE" w:rsidRDefault="00845661" w:rsidP="00C12606">
            <w:pPr>
              <w:pStyle w:val="TAC"/>
            </w:pPr>
            <w:r w:rsidRPr="009F24EE">
              <w:t>4</w:t>
            </w:r>
          </w:p>
        </w:tc>
        <w:tc>
          <w:tcPr>
            <w:tcW w:w="1658" w:type="dxa"/>
          </w:tcPr>
          <w:p w14:paraId="7A500935"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6B7E4211" w14:textId="77777777" w:rsidR="00845661" w:rsidRPr="009F24EE" w:rsidRDefault="00845661" w:rsidP="00C12606">
            <w:pPr>
              <w:pStyle w:val="TAL"/>
            </w:pPr>
            <w:r w:rsidRPr="009F24EE">
              <w:t>1, 2, ..., 2</w:t>
            </w:r>
            <w:r>
              <w:t>3</w:t>
            </w:r>
          </w:p>
        </w:tc>
      </w:tr>
      <w:tr w:rsidR="00845661" w:rsidRPr="009F24EE" w14:paraId="3030CCC3" w14:textId="77777777" w:rsidTr="00C12606">
        <w:trPr>
          <w:jc w:val="center"/>
        </w:trPr>
        <w:tc>
          <w:tcPr>
            <w:tcW w:w="1134" w:type="dxa"/>
            <w:vMerge/>
            <w:shd w:val="clear" w:color="auto" w:fill="F2F2F2" w:themeFill="background1" w:themeFillShade="F2"/>
          </w:tcPr>
          <w:p w14:paraId="19148C9C" w14:textId="77777777" w:rsidR="00845661" w:rsidRPr="009F24EE" w:rsidRDefault="00845661" w:rsidP="00C12606">
            <w:pPr>
              <w:pStyle w:val="TAC"/>
            </w:pPr>
          </w:p>
        </w:tc>
        <w:tc>
          <w:tcPr>
            <w:tcW w:w="1658" w:type="dxa"/>
            <w:shd w:val="clear" w:color="auto" w:fill="F2F2F2" w:themeFill="background1" w:themeFillShade="F2"/>
          </w:tcPr>
          <w:p w14:paraId="4462F6F7"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809" w:type="dxa"/>
            <w:shd w:val="clear" w:color="auto" w:fill="F2F2F2" w:themeFill="background1" w:themeFillShade="F2"/>
          </w:tcPr>
          <w:p w14:paraId="23A947B6" w14:textId="2A96CEFA" w:rsidR="00845661" w:rsidRPr="009F24EE" w:rsidRDefault="00845661" w:rsidP="00C12606">
            <w:pPr>
              <w:pStyle w:val="TAL"/>
            </w:pPr>
            <w:r>
              <w:t>[</w:t>
            </w:r>
            <w:r w:rsidRPr="00AC3B44">
              <w:t>-11.3, 0, -2.5, -4.3, -6.1, -2, -2, -5.2, -7.8, -11.5, -8.4, -21.8, -9.3, -15.9, -16.6, -13.6, -21, -20.8, -19.5, -19.3, -18, -24.4, -27.7</w:t>
            </w:r>
            <w:r w:rsidRPr="009F24EE">
              <w:t>]</w:t>
            </w:r>
          </w:p>
        </w:tc>
      </w:tr>
      <w:tr w:rsidR="00845661" w:rsidRPr="009F24EE" w14:paraId="08B9AA04" w14:textId="77777777" w:rsidTr="00C12606">
        <w:trPr>
          <w:jc w:val="center"/>
        </w:trPr>
        <w:tc>
          <w:tcPr>
            <w:tcW w:w="1134" w:type="dxa"/>
            <w:vMerge w:val="restart"/>
            <w:vAlign w:val="center"/>
          </w:tcPr>
          <w:p w14:paraId="5B2C1ECB" w14:textId="77777777" w:rsidR="00845661" w:rsidRPr="009F24EE" w:rsidRDefault="00845661" w:rsidP="00C12606">
            <w:pPr>
              <w:pStyle w:val="TAC"/>
            </w:pPr>
            <w:r w:rsidRPr="009F24EE">
              <w:t>5</w:t>
            </w:r>
          </w:p>
        </w:tc>
        <w:tc>
          <w:tcPr>
            <w:tcW w:w="1658" w:type="dxa"/>
          </w:tcPr>
          <w:p w14:paraId="46A6364D"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717DF8AB" w14:textId="77777777" w:rsidR="00845661" w:rsidRPr="009F24EE" w:rsidRDefault="00845661" w:rsidP="00C12606">
            <w:pPr>
              <w:pStyle w:val="TAL"/>
            </w:pPr>
            <w:r w:rsidRPr="009F24EE">
              <w:t>1, 2, ..., 2</w:t>
            </w:r>
            <w:r>
              <w:t>3</w:t>
            </w:r>
          </w:p>
        </w:tc>
      </w:tr>
      <w:tr w:rsidR="00845661" w:rsidRPr="009F24EE" w14:paraId="02FC7FFC" w14:textId="77777777" w:rsidTr="00C12606">
        <w:trPr>
          <w:jc w:val="center"/>
        </w:trPr>
        <w:tc>
          <w:tcPr>
            <w:tcW w:w="1134" w:type="dxa"/>
            <w:vMerge/>
            <w:shd w:val="clear" w:color="auto" w:fill="F2F2F2" w:themeFill="background1" w:themeFillShade="F2"/>
          </w:tcPr>
          <w:p w14:paraId="55BC1286" w14:textId="77777777" w:rsidR="00845661" w:rsidRPr="009F24EE" w:rsidRDefault="00845661" w:rsidP="00C12606">
            <w:pPr>
              <w:pStyle w:val="TAC"/>
            </w:pPr>
          </w:p>
        </w:tc>
        <w:tc>
          <w:tcPr>
            <w:tcW w:w="1658" w:type="dxa"/>
            <w:shd w:val="clear" w:color="auto" w:fill="F2F2F2" w:themeFill="background1" w:themeFillShade="F2"/>
          </w:tcPr>
          <w:p w14:paraId="2B1F8BED"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809" w:type="dxa"/>
            <w:shd w:val="clear" w:color="auto" w:fill="F2F2F2" w:themeFill="background1" w:themeFillShade="F2"/>
          </w:tcPr>
          <w:p w14:paraId="7447D67D" w14:textId="58C6635E" w:rsidR="00845661" w:rsidRPr="009F24EE" w:rsidRDefault="00845661" w:rsidP="00C12606">
            <w:pPr>
              <w:pStyle w:val="TAL"/>
            </w:pPr>
            <w:r>
              <w:t>[</w:t>
            </w:r>
            <w:r w:rsidRPr="00C16668">
              <w:t>-11, 0, -2, -5.6, -7.5, -5.9, -3.1, -8.2, -8.1, -11.2, -8.4, -17.6, -9.4, -14.4, -13.3, -12.5, -27.1, -26.7, -17.5, -18.8, -16.6, -30.1, -28.9</w:t>
            </w:r>
            <w:r w:rsidRPr="009F24EE">
              <w:t>]</w:t>
            </w:r>
          </w:p>
        </w:tc>
      </w:tr>
      <w:tr w:rsidR="00845661" w:rsidRPr="009F24EE" w14:paraId="165BBD8A" w14:textId="77777777" w:rsidTr="00C12606">
        <w:trPr>
          <w:jc w:val="center"/>
        </w:trPr>
        <w:tc>
          <w:tcPr>
            <w:tcW w:w="1134" w:type="dxa"/>
            <w:vMerge w:val="restart"/>
            <w:vAlign w:val="center"/>
          </w:tcPr>
          <w:p w14:paraId="2BC6A2B7" w14:textId="77777777" w:rsidR="00845661" w:rsidRPr="009F24EE" w:rsidRDefault="00845661" w:rsidP="00C12606">
            <w:pPr>
              <w:pStyle w:val="TAC"/>
            </w:pPr>
            <w:r w:rsidRPr="009F24EE">
              <w:t>6</w:t>
            </w:r>
          </w:p>
        </w:tc>
        <w:tc>
          <w:tcPr>
            <w:tcW w:w="1658" w:type="dxa"/>
          </w:tcPr>
          <w:p w14:paraId="7E5D1AD9"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54DBFBE7" w14:textId="77777777" w:rsidR="00845661" w:rsidRPr="009F24EE" w:rsidRDefault="00845661" w:rsidP="00C12606">
            <w:pPr>
              <w:pStyle w:val="TAL"/>
            </w:pPr>
            <w:r w:rsidRPr="009F24EE">
              <w:t>[</w:t>
            </w:r>
            <w:r w:rsidRPr="00FA3909">
              <w:t>0, 30, 100, 140, 195, 285</w:t>
            </w:r>
            <w:r w:rsidRPr="009F24EE">
              <w:t>]</w:t>
            </w:r>
          </w:p>
        </w:tc>
      </w:tr>
      <w:tr w:rsidR="00845661" w:rsidRPr="009F24EE" w14:paraId="097F4142" w14:textId="77777777" w:rsidTr="00C12606">
        <w:trPr>
          <w:jc w:val="center"/>
        </w:trPr>
        <w:tc>
          <w:tcPr>
            <w:tcW w:w="1134" w:type="dxa"/>
            <w:vMerge/>
            <w:shd w:val="clear" w:color="auto" w:fill="F2F2F2" w:themeFill="background1" w:themeFillShade="F2"/>
          </w:tcPr>
          <w:p w14:paraId="58830AD5" w14:textId="77777777" w:rsidR="00845661" w:rsidRPr="009F24EE" w:rsidRDefault="00845661" w:rsidP="00C12606">
            <w:pPr>
              <w:pStyle w:val="TAC"/>
            </w:pPr>
          </w:p>
        </w:tc>
        <w:tc>
          <w:tcPr>
            <w:tcW w:w="1658" w:type="dxa"/>
            <w:shd w:val="clear" w:color="auto" w:fill="F2F2F2" w:themeFill="background1" w:themeFillShade="F2"/>
          </w:tcPr>
          <w:p w14:paraId="364373F5"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54C44B07" w14:textId="18C8212F" w:rsidR="00845661" w:rsidRPr="009F24EE" w:rsidRDefault="00845661" w:rsidP="00C12606">
            <w:pPr>
              <w:pStyle w:val="TAL"/>
            </w:pPr>
            <w:r w:rsidRPr="009F24EE">
              <w:t>[</w:t>
            </w:r>
            <w:r w:rsidRPr="00C036B7">
              <w:t>0, -20.</w:t>
            </w:r>
            <w:r>
              <w:t>4</w:t>
            </w:r>
            <w:r w:rsidRPr="00C036B7">
              <w:t>, -17, -2</w:t>
            </w:r>
            <w:r>
              <w:t>6.1</w:t>
            </w:r>
            <w:r w:rsidRPr="00C036B7">
              <w:t>, -33.6, -20.</w:t>
            </w:r>
            <w:r>
              <w:t>1</w:t>
            </w:r>
            <w:r w:rsidRPr="009F24EE">
              <w:t>]</w:t>
            </w:r>
          </w:p>
        </w:tc>
      </w:tr>
      <w:tr w:rsidR="00845661" w:rsidRPr="009F24EE" w14:paraId="382816D8" w14:textId="77777777" w:rsidTr="00C12606">
        <w:trPr>
          <w:jc w:val="center"/>
        </w:trPr>
        <w:tc>
          <w:tcPr>
            <w:tcW w:w="1134" w:type="dxa"/>
            <w:vMerge w:val="restart"/>
            <w:vAlign w:val="center"/>
          </w:tcPr>
          <w:p w14:paraId="71F74229" w14:textId="77777777" w:rsidR="00845661" w:rsidRPr="009F24EE" w:rsidRDefault="00845661" w:rsidP="00C12606">
            <w:pPr>
              <w:pStyle w:val="TAC"/>
            </w:pPr>
            <w:r w:rsidRPr="009F24EE">
              <w:t>7</w:t>
            </w:r>
          </w:p>
        </w:tc>
        <w:tc>
          <w:tcPr>
            <w:tcW w:w="1658" w:type="dxa"/>
          </w:tcPr>
          <w:p w14:paraId="35B22026"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0D881206" w14:textId="77777777" w:rsidR="00845661" w:rsidRPr="009F24EE" w:rsidRDefault="00845661" w:rsidP="00C12606">
            <w:pPr>
              <w:pStyle w:val="TAL"/>
            </w:pPr>
            <w:r w:rsidRPr="009F24EE">
              <w:t>[</w:t>
            </w:r>
            <w:r w:rsidRPr="00FA3909">
              <w:t>0, 30, 100, 140, 195, 285</w:t>
            </w:r>
            <w:r w:rsidRPr="009F24EE">
              <w:t>]</w:t>
            </w:r>
          </w:p>
        </w:tc>
      </w:tr>
      <w:tr w:rsidR="00845661" w:rsidRPr="009F24EE" w14:paraId="3B07E67F" w14:textId="77777777" w:rsidTr="00C12606">
        <w:trPr>
          <w:jc w:val="center"/>
        </w:trPr>
        <w:tc>
          <w:tcPr>
            <w:tcW w:w="1134" w:type="dxa"/>
            <w:vMerge/>
            <w:shd w:val="clear" w:color="auto" w:fill="F2F2F2" w:themeFill="background1" w:themeFillShade="F2"/>
          </w:tcPr>
          <w:p w14:paraId="75012BD1" w14:textId="77777777" w:rsidR="00845661" w:rsidRPr="009F24EE" w:rsidRDefault="00845661" w:rsidP="00C12606">
            <w:pPr>
              <w:pStyle w:val="Tablebody"/>
              <w:jc w:val="center"/>
            </w:pPr>
          </w:p>
        </w:tc>
        <w:tc>
          <w:tcPr>
            <w:tcW w:w="1658" w:type="dxa"/>
            <w:shd w:val="clear" w:color="auto" w:fill="F2F2F2" w:themeFill="background1" w:themeFillShade="F2"/>
          </w:tcPr>
          <w:p w14:paraId="48FAD87A"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5A4F9B5B" w14:textId="43CF3C7F" w:rsidR="00845661" w:rsidRPr="009F24EE" w:rsidRDefault="00845661" w:rsidP="00C12606">
            <w:pPr>
              <w:pStyle w:val="TAL"/>
            </w:pPr>
            <w:r w:rsidRPr="009F24EE">
              <w:t>[</w:t>
            </w:r>
            <w:r w:rsidRPr="00FA3909">
              <w:t>0, -20.</w:t>
            </w:r>
            <w:r>
              <w:t>7</w:t>
            </w:r>
            <w:r w:rsidRPr="00FA3909">
              <w:t>, -16.</w:t>
            </w:r>
            <w:r>
              <w:t>2</w:t>
            </w:r>
            <w:r w:rsidRPr="00FA3909">
              <w:t>, -24.</w:t>
            </w:r>
            <w:r>
              <w:t>4</w:t>
            </w:r>
            <w:r w:rsidRPr="00FA3909">
              <w:t>, -30.6, -20.</w:t>
            </w:r>
            <w:r>
              <w:t>1</w:t>
            </w:r>
            <w:r w:rsidRPr="009F24EE">
              <w:t>]</w:t>
            </w:r>
          </w:p>
        </w:tc>
      </w:tr>
    </w:tbl>
    <w:p w14:paraId="39227A51" w14:textId="77777777" w:rsidR="00845661" w:rsidRDefault="00845661" w:rsidP="00845661"/>
    <w:p w14:paraId="7ABB49A4" w14:textId="0050B3C0" w:rsidR="00845661" w:rsidRPr="00437D6F" w:rsidRDefault="00845661" w:rsidP="00845661">
      <w:pPr>
        <w:pStyle w:val="TH"/>
      </w:pPr>
      <w:r w:rsidRPr="00437D6F">
        <w:lastRenderedPageBreak/>
        <w:t>Table 8.2.3.6-</w:t>
      </w:r>
      <w:r>
        <w:t>4</w:t>
      </w:r>
      <w:r w:rsidRPr="00437D6F">
        <w:t xml:space="preserve"> </w:t>
      </w:r>
      <w:proofErr w:type="spellStart"/>
      <w:r w:rsidRPr="00437D6F">
        <w:t>UM</w:t>
      </w:r>
      <w:r>
        <w:t>i</w:t>
      </w:r>
      <w:r w:rsidRPr="00437D6F">
        <w:rPr>
          <w:vertAlign w:val="subscript"/>
        </w:rPr>
        <w:t>dyn</w:t>
      </w:r>
      <w:proofErr w:type="spellEnd"/>
      <w:r w:rsidRPr="00437D6F">
        <w:rPr>
          <w:vertAlign w:val="subscript"/>
        </w:rPr>
        <w:t xml:space="preserve"> </w:t>
      </w:r>
      <w:r>
        <w:t>Ideal P</w:t>
      </w:r>
      <w:r w:rsidRPr="00437D6F">
        <w:t xml:space="preserve">DP of the </w:t>
      </w:r>
      <w:proofErr w:type="spellStart"/>
      <w:r w:rsidRPr="00437D6F">
        <w:t>UMi</w:t>
      </w:r>
      <w:proofErr w:type="spellEnd"/>
      <w:r w:rsidRPr="00437D6F">
        <w:t xml:space="preserve"> Route with full path loss model </w:t>
      </w:r>
      <w:r w:rsidR="007B3CAF">
        <w:t>[7]</w:t>
      </w:r>
    </w:p>
    <w:tbl>
      <w:tblPr>
        <w:tblStyle w:val="TableGrid1"/>
        <w:tblW w:w="0" w:type="auto"/>
        <w:jc w:val="center"/>
        <w:tblLook w:val="04A0" w:firstRow="1" w:lastRow="0" w:firstColumn="1" w:lastColumn="0" w:noHBand="0" w:noVBand="1"/>
      </w:tblPr>
      <w:tblGrid>
        <w:gridCol w:w="1134"/>
        <w:gridCol w:w="1658"/>
        <w:gridCol w:w="6809"/>
      </w:tblGrid>
      <w:tr w:rsidR="00845661" w:rsidRPr="009F24EE" w14:paraId="17CE924E" w14:textId="77777777" w:rsidTr="00C12606">
        <w:trPr>
          <w:jc w:val="center"/>
        </w:trPr>
        <w:tc>
          <w:tcPr>
            <w:tcW w:w="1134" w:type="dxa"/>
            <w:shd w:val="clear" w:color="auto" w:fill="F6F6F6"/>
          </w:tcPr>
          <w:p w14:paraId="7E051F12" w14:textId="77777777" w:rsidR="00845661" w:rsidRPr="009F24EE" w:rsidRDefault="00845661" w:rsidP="00C12606">
            <w:pPr>
              <w:pStyle w:val="TAH"/>
            </w:pPr>
            <w:r w:rsidRPr="009F24EE">
              <w:t>Segment #</w:t>
            </w:r>
          </w:p>
        </w:tc>
        <w:tc>
          <w:tcPr>
            <w:tcW w:w="1658" w:type="dxa"/>
            <w:shd w:val="clear" w:color="auto" w:fill="F6F6F6"/>
          </w:tcPr>
          <w:p w14:paraId="2585F78B" w14:textId="77777777" w:rsidR="00845661" w:rsidRPr="009F24EE" w:rsidRDefault="00845661" w:rsidP="00C12606">
            <w:pPr>
              <w:pStyle w:val="TAH"/>
            </w:pPr>
          </w:p>
        </w:tc>
        <w:tc>
          <w:tcPr>
            <w:tcW w:w="6809" w:type="dxa"/>
            <w:shd w:val="clear" w:color="auto" w:fill="F6F6F6"/>
          </w:tcPr>
          <w:p w14:paraId="1F7648AB" w14:textId="77777777" w:rsidR="00845661" w:rsidRPr="009F24EE" w:rsidRDefault="00845661" w:rsidP="00C12606">
            <w:pPr>
              <w:pStyle w:val="TAH"/>
            </w:pPr>
            <w:proofErr w:type="spellStart"/>
            <w:r w:rsidRPr="00437D6F">
              <w:t>UMi</w:t>
            </w:r>
            <w:r w:rsidRPr="00437D6F">
              <w:rPr>
                <w:vertAlign w:val="subscript"/>
              </w:rPr>
              <w:t>dyn</w:t>
            </w:r>
            <w:proofErr w:type="spellEnd"/>
            <w:r w:rsidRPr="00437D6F">
              <w:t xml:space="preserve"> </w:t>
            </w:r>
            <w:r>
              <w:t>Ideal</w:t>
            </w:r>
            <w:r w:rsidRPr="00437D6F">
              <w:t xml:space="preserve"> PDP</w:t>
            </w:r>
          </w:p>
        </w:tc>
      </w:tr>
      <w:tr w:rsidR="00845661" w:rsidRPr="009F24EE" w14:paraId="13A0AE6B" w14:textId="77777777" w:rsidTr="00C12606">
        <w:trPr>
          <w:jc w:val="center"/>
        </w:trPr>
        <w:tc>
          <w:tcPr>
            <w:tcW w:w="1134" w:type="dxa"/>
            <w:vMerge w:val="restart"/>
            <w:vAlign w:val="center"/>
          </w:tcPr>
          <w:p w14:paraId="6ACF6711" w14:textId="77777777" w:rsidR="00845661" w:rsidRPr="009F24EE" w:rsidRDefault="00845661" w:rsidP="00C12606">
            <w:pPr>
              <w:pStyle w:val="TAC"/>
            </w:pPr>
            <w:r w:rsidRPr="009F24EE">
              <w:t>1</w:t>
            </w:r>
          </w:p>
        </w:tc>
        <w:tc>
          <w:tcPr>
            <w:tcW w:w="1658" w:type="dxa"/>
          </w:tcPr>
          <w:p w14:paraId="31B1E1E0"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0331B08" w14:textId="77777777" w:rsidR="00845661" w:rsidRPr="009F24EE" w:rsidRDefault="00845661" w:rsidP="00C12606">
            <w:pPr>
              <w:pStyle w:val="TAL"/>
            </w:pPr>
            <w:r w:rsidRPr="009F24EE">
              <w:t>1, 2, ...</w:t>
            </w:r>
            <w:r>
              <w:t>17</w:t>
            </w:r>
          </w:p>
        </w:tc>
      </w:tr>
      <w:tr w:rsidR="00845661" w:rsidRPr="009F24EE" w14:paraId="74549463" w14:textId="77777777" w:rsidTr="00C12606">
        <w:trPr>
          <w:jc w:val="center"/>
        </w:trPr>
        <w:tc>
          <w:tcPr>
            <w:tcW w:w="1134" w:type="dxa"/>
            <w:vMerge/>
            <w:shd w:val="clear" w:color="auto" w:fill="F2F2F2" w:themeFill="background1" w:themeFillShade="F2"/>
          </w:tcPr>
          <w:p w14:paraId="164FEE4E" w14:textId="77777777" w:rsidR="00845661" w:rsidRPr="009F24EE" w:rsidRDefault="00845661" w:rsidP="00C12606">
            <w:pPr>
              <w:pStyle w:val="TAC"/>
            </w:pPr>
          </w:p>
        </w:tc>
        <w:tc>
          <w:tcPr>
            <w:tcW w:w="1658" w:type="dxa"/>
            <w:shd w:val="clear" w:color="auto" w:fill="F2F2F2" w:themeFill="background1" w:themeFillShade="F2"/>
          </w:tcPr>
          <w:p w14:paraId="1375D8FE"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809" w:type="dxa"/>
            <w:shd w:val="clear" w:color="auto" w:fill="F2F2F2" w:themeFill="background1" w:themeFillShade="F2"/>
          </w:tcPr>
          <w:p w14:paraId="2B1233A9" w14:textId="77777777" w:rsidR="00845661" w:rsidRPr="009F24EE" w:rsidRDefault="00845661" w:rsidP="00C12606">
            <w:pPr>
              <w:pStyle w:val="TAL"/>
            </w:pPr>
            <w:r w:rsidRPr="009F24EE">
              <w:t>[</w:t>
            </w:r>
            <w:r w:rsidRPr="00AC36AF">
              <w:t>0, -21.8, -22.5, -24.3, -16.8, -16.7, -16.5, -18.3, -25.5, -24.5, -29.6, -24, -30, -34.7, -39.9, -39.8, -37.7</w:t>
            </w:r>
            <w:r w:rsidRPr="009F24EE">
              <w:t>]</w:t>
            </w:r>
          </w:p>
        </w:tc>
      </w:tr>
      <w:tr w:rsidR="00845661" w:rsidRPr="009F24EE" w14:paraId="60C3559E" w14:textId="77777777" w:rsidTr="00C12606">
        <w:trPr>
          <w:jc w:val="center"/>
        </w:trPr>
        <w:tc>
          <w:tcPr>
            <w:tcW w:w="1134" w:type="dxa"/>
            <w:vMerge w:val="restart"/>
            <w:vAlign w:val="center"/>
          </w:tcPr>
          <w:p w14:paraId="6BCD8A6E" w14:textId="77777777" w:rsidR="00845661" w:rsidRPr="009F24EE" w:rsidRDefault="00845661" w:rsidP="00C12606">
            <w:pPr>
              <w:pStyle w:val="TAC"/>
            </w:pPr>
            <w:r w:rsidRPr="009F24EE">
              <w:t>2</w:t>
            </w:r>
          </w:p>
        </w:tc>
        <w:tc>
          <w:tcPr>
            <w:tcW w:w="1658" w:type="dxa"/>
          </w:tcPr>
          <w:p w14:paraId="47449087"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2C695A8B" w14:textId="77777777" w:rsidR="00845661" w:rsidRPr="009F24EE" w:rsidRDefault="00845661" w:rsidP="00C12606">
            <w:pPr>
              <w:pStyle w:val="TAL"/>
            </w:pPr>
            <w:r>
              <w:t>[</w:t>
            </w:r>
            <w:r w:rsidRPr="00F808ED">
              <w:t>0, 0, 2, 33, 74, 76, 96, 98, 141, 431, 511, 679</w:t>
            </w:r>
            <w:r>
              <w:t>]</w:t>
            </w:r>
          </w:p>
        </w:tc>
      </w:tr>
      <w:tr w:rsidR="00845661" w:rsidRPr="009F24EE" w14:paraId="4D804125" w14:textId="77777777" w:rsidTr="00C12606">
        <w:trPr>
          <w:jc w:val="center"/>
        </w:trPr>
        <w:tc>
          <w:tcPr>
            <w:tcW w:w="1134" w:type="dxa"/>
            <w:vMerge/>
            <w:shd w:val="clear" w:color="auto" w:fill="F2F2F2" w:themeFill="background1" w:themeFillShade="F2"/>
          </w:tcPr>
          <w:p w14:paraId="40B88768" w14:textId="77777777" w:rsidR="00845661" w:rsidRPr="009F24EE" w:rsidRDefault="00845661" w:rsidP="00C12606">
            <w:pPr>
              <w:pStyle w:val="TAC"/>
            </w:pPr>
          </w:p>
        </w:tc>
        <w:tc>
          <w:tcPr>
            <w:tcW w:w="1658" w:type="dxa"/>
            <w:shd w:val="clear" w:color="auto" w:fill="F2F2F2" w:themeFill="background1" w:themeFillShade="F2"/>
          </w:tcPr>
          <w:p w14:paraId="022F8809"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74828048" w14:textId="77777777" w:rsidR="00845661" w:rsidRPr="009F24EE" w:rsidRDefault="00845661" w:rsidP="00C12606">
            <w:pPr>
              <w:pStyle w:val="TAL"/>
            </w:pPr>
            <w:r>
              <w:t>[</w:t>
            </w:r>
            <w:r w:rsidRPr="00C70106">
              <w:t>0, -13.37, -32.64, -34.84, -36.64, -17.26, -23.33, -19.46, -21.26, -28.65, -27.97, -37.28</w:t>
            </w:r>
            <w:r>
              <w:t>]</w:t>
            </w:r>
          </w:p>
        </w:tc>
      </w:tr>
      <w:tr w:rsidR="00845661" w:rsidRPr="009F24EE" w14:paraId="66050BDF" w14:textId="77777777" w:rsidTr="00C12606">
        <w:trPr>
          <w:jc w:val="center"/>
        </w:trPr>
        <w:tc>
          <w:tcPr>
            <w:tcW w:w="1134" w:type="dxa"/>
            <w:vMerge w:val="restart"/>
            <w:vAlign w:val="center"/>
          </w:tcPr>
          <w:p w14:paraId="4C500414" w14:textId="77777777" w:rsidR="00845661" w:rsidRPr="009F24EE" w:rsidRDefault="00845661" w:rsidP="00C12606">
            <w:pPr>
              <w:pStyle w:val="TAC"/>
            </w:pPr>
            <w:r w:rsidRPr="009F24EE">
              <w:t>3</w:t>
            </w:r>
          </w:p>
        </w:tc>
        <w:tc>
          <w:tcPr>
            <w:tcW w:w="1658" w:type="dxa"/>
          </w:tcPr>
          <w:p w14:paraId="34B952BA"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44A76CC8" w14:textId="77777777" w:rsidR="00845661" w:rsidRPr="009F24EE" w:rsidRDefault="00845661" w:rsidP="00C12606">
            <w:pPr>
              <w:pStyle w:val="TAL"/>
            </w:pPr>
            <w:r w:rsidRPr="009F24EE">
              <w:t>1, 2, ..., 2</w:t>
            </w:r>
            <w:r>
              <w:t>3</w:t>
            </w:r>
          </w:p>
        </w:tc>
      </w:tr>
      <w:tr w:rsidR="00845661" w:rsidRPr="009F24EE" w14:paraId="02ACCB78" w14:textId="77777777" w:rsidTr="00C12606">
        <w:trPr>
          <w:jc w:val="center"/>
        </w:trPr>
        <w:tc>
          <w:tcPr>
            <w:tcW w:w="1134" w:type="dxa"/>
            <w:vMerge/>
            <w:shd w:val="clear" w:color="auto" w:fill="F2F2F2" w:themeFill="background1" w:themeFillShade="F2"/>
          </w:tcPr>
          <w:p w14:paraId="6AA55455" w14:textId="77777777" w:rsidR="00845661" w:rsidRPr="009F24EE" w:rsidRDefault="00845661" w:rsidP="00C12606">
            <w:pPr>
              <w:pStyle w:val="TAC"/>
            </w:pPr>
          </w:p>
        </w:tc>
        <w:tc>
          <w:tcPr>
            <w:tcW w:w="1658" w:type="dxa"/>
            <w:shd w:val="clear" w:color="auto" w:fill="F2F2F2" w:themeFill="background1" w:themeFillShade="F2"/>
          </w:tcPr>
          <w:p w14:paraId="63A1376A"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809" w:type="dxa"/>
            <w:shd w:val="clear" w:color="auto" w:fill="F2F2F2" w:themeFill="background1" w:themeFillShade="F2"/>
          </w:tcPr>
          <w:p w14:paraId="3AD7C4FC" w14:textId="77777777" w:rsidR="00845661" w:rsidRPr="009F24EE" w:rsidRDefault="00845661" w:rsidP="00C12606">
            <w:pPr>
              <w:pStyle w:val="TAL"/>
            </w:pPr>
            <w:r w:rsidRPr="009F24EE">
              <w:t>[</w:t>
            </w:r>
            <w:r w:rsidRPr="00D67E6E">
              <w:t>-17.1, 0, -2.8, -2.8, -4.8, -1.6, -2, -4.4, -5.9, -9, -6.1, -26.4, -7.5, -21.5, -20.3, -10.7, -15.2, -16.2, -16.8, -16.8, -15.5, -19.2, -23.6</w:t>
            </w:r>
            <w:r w:rsidRPr="009F24EE">
              <w:t>]</w:t>
            </w:r>
          </w:p>
        </w:tc>
      </w:tr>
      <w:tr w:rsidR="00845661" w:rsidRPr="009F24EE" w14:paraId="755A17AA" w14:textId="77777777" w:rsidTr="00C12606">
        <w:trPr>
          <w:jc w:val="center"/>
        </w:trPr>
        <w:tc>
          <w:tcPr>
            <w:tcW w:w="1134" w:type="dxa"/>
            <w:vMerge w:val="restart"/>
            <w:vAlign w:val="center"/>
          </w:tcPr>
          <w:p w14:paraId="3A067EDB" w14:textId="77777777" w:rsidR="00845661" w:rsidRPr="009F24EE" w:rsidRDefault="00845661" w:rsidP="00C12606">
            <w:pPr>
              <w:pStyle w:val="TAC"/>
            </w:pPr>
            <w:r w:rsidRPr="009F24EE">
              <w:t>4</w:t>
            </w:r>
          </w:p>
        </w:tc>
        <w:tc>
          <w:tcPr>
            <w:tcW w:w="1658" w:type="dxa"/>
          </w:tcPr>
          <w:p w14:paraId="263D5D3F"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B2F0185" w14:textId="77777777" w:rsidR="00845661" w:rsidRPr="009F24EE" w:rsidRDefault="00845661" w:rsidP="00C12606">
            <w:pPr>
              <w:pStyle w:val="TAL"/>
            </w:pPr>
            <w:r w:rsidRPr="009F24EE">
              <w:t>1, 2, ..., 2</w:t>
            </w:r>
            <w:r>
              <w:t>3</w:t>
            </w:r>
          </w:p>
        </w:tc>
      </w:tr>
      <w:tr w:rsidR="00845661" w:rsidRPr="009F24EE" w14:paraId="605521DD" w14:textId="77777777" w:rsidTr="00C12606">
        <w:trPr>
          <w:jc w:val="center"/>
        </w:trPr>
        <w:tc>
          <w:tcPr>
            <w:tcW w:w="1134" w:type="dxa"/>
            <w:vMerge/>
            <w:shd w:val="clear" w:color="auto" w:fill="F2F2F2" w:themeFill="background1" w:themeFillShade="F2"/>
          </w:tcPr>
          <w:p w14:paraId="1C4AD87C" w14:textId="77777777" w:rsidR="00845661" w:rsidRPr="009F24EE" w:rsidRDefault="00845661" w:rsidP="00C12606">
            <w:pPr>
              <w:pStyle w:val="TAC"/>
            </w:pPr>
          </w:p>
        </w:tc>
        <w:tc>
          <w:tcPr>
            <w:tcW w:w="1658" w:type="dxa"/>
            <w:shd w:val="clear" w:color="auto" w:fill="F2F2F2" w:themeFill="background1" w:themeFillShade="F2"/>
          </w:tcPr>
          <w:p w14:paraId="7E5FCD1B"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809" w:type="dxa"/>
            <w:shd w:val="clear" w:color="auto" w:fill="F2F2F2" w:themeFill="background1" w:themeFillShade="F2"/>
          </w:tcPr>
          <w:p w14:paraId="3C4C90A0" w14:textId="77777777" w:rsidR="00845661" w:rsidRPr="009F24EE" w:rsidRDefault="00845661" w:rsidP="00C12606">
            <w:pPr>
              <w:pStyle w:val="TAL"/>
            </w:pPr>
            <w:r>
              <w:t>[</w:t>
            </w:r>
            <w:r w:rsidRPr="00AC3B44">
              <w:t>-11.3, 0, -2.5, -4.3, -6.1, -2, -2, -5.2, -7.8, -11.5, -8.4, -21.8, -9.3, -15.9, -16.6, -13.6, -21, -20.8, -19.5, -19.3, -18, -24.4, -27.7</w:t>
            </w:r>
            <w:r w:rsidRPr="009F24EE">
              <w:t>]</w:t>
            </w:r>
          </w:p>
        </w:tc>
      </w:tr>
      <w:tr w:rsidR="00845661" w:rsidRPr="009F24EE" w14:paraId="70177E04" w14:textId="77777777" w:rsidTr="00C12606">
        <w:trPr>
          <w:jc w:val="center"/>
        </w:trPr>
        <w:tc>
          <w:tcPr>
            <w:tcW w:w="1134" w:type="dxa"/>
            <w:vMerge w:val="restart"/>
            <w:vAlign w:val="center"/>
          </w:tcPr>
          <w:p w14:paraId="3D011006" w14:textId="77777777" w:rsidR="00845661" w:rsidRPr="009F24EE" w:rsidRDefault="00845661" w:rsidP="00C12606">
            <w:pPr>
              <w:pStyle w:val="TAC"/>
            </w:pPr>
            <w:r w:rsidRPr="009F24EE">
              <w:t>5</w:t>
            </w:r>
          </w:p>
        </w:tc>
        <w:tc>
          <w:tcPr>
            <w:tcW w:w="1658" w:type="dxa"/>
          </w:tcPr>
          <w:p w14:paraId="6CD08FDE" w14:textId="77777777" w:rsidR="00845661" w:rsidRPr="009F24EE" w:rsidRDefault="00845661" w:rsidP="00C12606">
            <w:pPr>
              <w:pStyle w:val="TAL"/>
            </w:pPr>
            <w:r w:rsidRPr="009F24EE">
              <w:t xml:space="preserve">Cluster index </w:t>
            </w:r>
            <m:oMath>
              <m:r>
                <w:rPr>
                  <w:rFonts w:ascii="Cambria Math" w:hAnsi="Cambria Math"/>
                </w:rPr>
                <m:t>l</m:t>
              </m:r>
            </m:oMath>
          </w:p>
        </w:tc>
        <w:tc>
          <w:tcPr>
            <w:tcW w:w="6809" w:type="dxa"/>
          </w:tcPr>
          <w:p w14:paraId="182C21C0" w14:textId="77777777" w:rsidR="00845661" w:rsidRPr="009F24EE" w:rsidRDefault="00845661" w:rsidP="00C12606">
            <w:pPr>
              <w:pStyle w:val="TAL"/>
            </w:pPr>
            <w:r w:rsidRPr="009F24EE">
              <w:t>1, 2, ..., 2</w:t>
            </w:r>
            <w:r>
              <w:t>3</w:t>
            </w:r>
          </w:p>
        </w:tc>
      </w:tr>
      <w:tr w:rsidR="00845661" w:rsidRPr="009F24EE" w14:paraId="76317C34" w14:textId="77777777" w:rsidTr="00C12606">
        <w:trPr>
          <w:jc w:val="center"/>
        </w:trPr>
        <w:tc>
          <w:tcPr>
            <w:tcW w:w="1134" w:type="dxa"/>
            <w:vMerge/>
            <w:shd w:val="clear" w:color="auto" w:fill="F2F2F2" w:themeFill="background1" w:themeFillShade="F2"/>
          </w:tcPr>
          <w:p w14:paraId="504A534B" w14:textId="77777777" w:rsidR="00845661" w:rsidRPr="009F24EE" w:rsidRDefault="00845661" w:rsidP="00C12606">
            <w:pPr>
              <w:pStyle w:val="TAC"/>
            </w:pPr>
          </w:p>
        </w:tc>
        <w:tc>
          <w:tcPr>
            <w:tcW w:w="1658" w:type="dxa"/>
            <w:shd w:val="clear" w:color="auto" w:fill="F2F2F2" w:themeFill="background1" w:themeFillShade="F2"/>
          </w:tcPr>
          <w:p w14:paraId="4E6A3731"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809" w:type="dxa"/>
            <w:shd w:val="clear" w:color="auto" w:fill="F2F2F2" w:themeFill="background1" w:themeFillShade="F2"/>
          </w:tcPr>
          <w:p w14:paraId="5BD42F90" w14:textId="77777777" w:rsidR="00845661" w:rsidRPr="009F24EE" w:rsidRDefault="00845661" w:rsidP="00C12606">
            <w:pPr>
              <w:pStyle w:val="TAL"/>
            </w:pPr>
            <w:r>
              <w:t>[</w:t>
            </w:r>
            <w:r w:rsidRPr="00C16668">
              <w:t>-11, 0, -2, -5.6, -7.5, -5.9, -3.1, -8.2, -8.1, -11.2, -8.4, -17.6, -9.4, -14.4, -13.3, -12.5, -27.1, -26.7, -17.5, -18.8, -16.6, -30.1, -28.9</w:t>
            </w:r>
            <w:r w:rsidRPr="009F24EE">
              <w:t>]</w:t>
            </w:r>
          </w:p>
        </w:tc>
      </w:tr>
      <w:tr w:rsidR="00845661" w:rsidRPr="009F24EE" w14:paraId="349DEA2F" w14:textId="77777777" w:rsidTr="00C12606">
        <w:trPr>
          <w:jc w:val="center"/>
        </w:trPr>
        <w:tc>
          <w:tcPr>
            <w:tcW w:w="1134" w:type="dxa"/>
            <w:vMerge w:val="restart"/>
            <w:vAlign w:val="center"/>
          </w:tcPr>
          <w:p w14:paraId="6376CF60" w14:textId="77777777" w:rsidR="00845661" w:rsidRPr="009F24EE" w:rsidRDefault="00845661" w:rsidP="00C12606">
            <w:pPr>
              <w:pStyle w:val="TAC"/>
            </w:pPr>
            <w:r w:rsidRPr="009F24EE">
              <w:t>6</w:t>
            </w:r>
          </w:p>
        </w:tc>
        <w:tc>
          <w:tcPr>
            <w:tcW w:w="1658" w:type="dxa"/>
          </w:tcPr>
          <w:p w14:paraId="5FFE72B6"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3F838BFB" w14:textId="77777777" w:rsidR="00845661" w:rsidRPr="009F24EE" w:rsidRDefault="00845661" w:rsidP="00C12606">
            <w:pPr>
              <w:pStyle w:val="TAL"/>
            </w:pPr>
            <w:r>
              <w:t>[</w:t>
            </w:r>
            <w:r w:rsidRPr="00267AE6">
              <w:t>0, 0, 27, 29, 29, 30, 37, 100, 101, 103, 138, 195, 286</w:t>
            </w:r>
            <w:r>
              <w:t>]</w:t>
            </w:r>
          </w:p>
        </w:tc>
      </w:tr>
      <w:tr w:rsidR="00845661" w:rsidRPr="009F24EE" w14:paraId="5FC1A74B" w14:textId="77777777" w:rsidTr="00C12606">
        <w:trPr>
          <w:jc w:val="center"/>
        </w:trPr>
        <w:tc>
          <w:tcPr>
            <w:tcW w:w="1134" w:type="dxa"/>
            <w:vMerge/>
            <w:shd w:val="clear" w:color="auto" w:fill="F2F2F2" w:themeFill="background1" w:themeFillShade="F2"/>
          </w:tcPr>
          <w:p w14:paraId="292DEA49" w14:textId="77777777" w:rsidR="00845661" w:rsidRPr="009F24EE" w:rsidRDefault="00845661" w:rsidP="00C12606">
            <w:pPr>
              <w:pStyle w:val="TAC"/>
            </w:pPr>
          </w:p>
        </w:tc>
        <w:tc>
          <w:tcPr>
            <w:tcW w:w="1658" w:type="dxa"/>
            <w:shd w:val="clear" w:color="auto" w:fill="F2F2F2" w:themeFill="background1" w:themeFillShade="F2"/>
          </w:tcPr>
          <w:p w14:paraId="6181CADC"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4B5039AE" w14:textId="77777777" w:rsidR="00845661" w:rsidRPr="009F24EE" w:rsidRDefault="00845661" w:rsidP="00C12606">
            <w:pPr>
              <w:pStyle w:val="TAL"/>
            </w:pPr>
            <w:r>
              <w:t>[</w:t>
            </w:r>
            <w:r w:rsidRPr="002D634B">
              <w:t>0, -21.78, -35.18, -37.48, -21.47, -39.18, -25.24, -19.88, -22.08, -23.88, -25.87, -33.54, -20.01</w:t>
            </w:r>
            <w:r>
              <w:t>]</w:t>
            </w:r>
          </w:p>
        </w:tc>
      </w:tr>
      <w:tr w:rsidR="00845661" w:rsidRPr="009F24EE" w14:paraId="05B7BA25" w14:textId="77777777" w:rsidTr="00C12606">
        <w:trPr>
          <w:jc w:val="center"/>
        </w:trPr>
        <w:tc>
          <w:tcPr>
            <w:tcW w:w="1134" w:type="dxa"/>
            <w:vMerge w:val="restart"/>
            <w:vAlign w:val="center"/>
          </w:tcPr>
          <w:p w14:paraId="233BD558" w14:textId="77777777" w:rsidR="00845661" w:rsidRPr="009F24EE" w:rsidRDefault="00845661" w:rsidP="00C12606">
            <w:pPr>
              <w:pStyle w:val="TAC"/>
            </w:pPr>
            <w:r w:rsidRPr="009F24EE">
              <w:t>7</w:t>
            </w:r>
          </w:p>
        </w:tc>
        <w:tc>
          <w:tcPr>
            <w:tcW w:w="1658" w:type="dxa"/>
          </w:tcPr>
          <w:p w14:paraId="4974566D" w14:textId="77777777" w:rsidR="00845661" w:rsidRPr="009F24EE" w:rsidRDefault="00845661" w:rsidP="00C12606">
            <w:pPr>
              <w:pStyle w:val="TAL"/>
            </w:pPr>
            <w:r w:rsidRPr="009F24EE">
              <w:t xml:space="preserve">Delay </w:t>
            </w:r>
            <m:oMath>
              <m:r>
                <w:rPr>
                  <w:rFonts w:ascii="Cambria Math" w:hAnsi="Cambria Math"/>
                </w:rPr>
                <m:t>τ</m:t>
              </m:r>
            </m:oMath>
            <w:r w:rsidRPr="009F24EE">
              <w:t xml:space="preserve"> [ns]</w:t>
            </w:r>
          </w:p>
        </w:tc>
        <w:tc>
          <w:tcPr>
            <w:tcW w:w="6809" w:type="dxa"/>
          </w:tcPr>
          <w:p w14:paraId="0F247C0D" w14:textId="77777777" w:rsidR="00845661" w:rsidRPr="009F24EE" w:rsidRDefault="00845661" w:rsidP="00C12606">
            <w:pPr>
              <w:pStyle w:val="TAL"/>
            </w:pPr>
            <w:r>
              <w:t>[</w:t>
            </w:r>
            <w:r w:rsidRPr="00531575">
              <w:t>0, 0, 27, 29, 29, 30, 37, 100, 101, 103, 138, 195, 286</w:t>
            </w:r>
            <w:r>
              <w:t>]</w:t>
            </w:r>
          </w:p>
        </w:tc>
      </w:tr>
      <w:tr w:rsidR="00845661" w:rsidRPr="009F24EE" w14:paraId="1A7B5C52" w14:textId="77777777" w:rsidTr="00C12606">
        <w:trPr>
          <w:jc w:val="center"/>
        </w:trPr>
        <w:tc>
          <w:tcPr>
            <w:tcW w:w="1134" w:type="dxa"/>
            <w:vMerge/>
            <w:shd w:val="clear" w:color="auto" w:fill="F2F2F2" w:themeFill="background1" w:themeFillShade="F2"/>
          </w:tcPr>
          <w:p w14:paraId="746CD27D" w14:textId="77777777" w:rsidR="00845661" w:rsidRPr="009F24EE" w:rsidRDefault="00845661" w:rsidP="00C12606">
            <w:pPr>
              <w:pStyle w:val="Tablebody"/>
              <w:jc w:val="center"/>
            </w:pPr>
          </w:p>
        </w:tc>
        <w:tc>
          <w:tcPr>
            <w:tcW w:w="1658" w:type="dxa"/>
            <w:shd w:val="clear" w:color="auto" w:fill="F2F2F2" w:themeFill="background1" w:themeFillShade="F2"/>
          </w:tcPr>
          <w:p w14:paraId="0DD3F655" w14:textId="77777777" w:rsidR="00845661" w:rsidRPr="009F24EE" w:rsidRDefault="00845661" w:rsidP="00C12606">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809" w:type="dxa"/>
            <w:shd w:val="clear" w:color="auto" w:fill="F2F2F2" w:themeFill="background1" w:themeFillShade="F2"/>
          </w:tcPr>
          <w:p w14:paraId="179DC42B" w14:textId="77777777" w:rsidR="00845661" w:rsidRPr="009F24EE" w:rsidRDefault="00845661" w:rsidP="00C12606">
            <w:pPr>
              <w:pStyle w:val="TAL"/>
            </w:pPr>
            <w:r>
              <w:t>[</w:t>
            </w:r>
            <w:r w:rsidRPr="0078047F">
              <w:t>0, -21.82, -29.86, -32.16, -23.40, -33.86, -23.77, -19.06, -21.26, -23.06, -24.14, -30.53, -20.01</w:t>
            </w:r>
            <w:r>
              <w:t>]</w:t>
            </w:r>
          </w:p>
        </w:tc>
      </w:tr>
    </w:tbl>
    <w:p w14:paraId="09918032" w14:textId="77777777" w:rsidR="00845661" w:rsidRPr="00A01ACE" w:rsidRDefault="00845661" w:rsidP="00845661"/>
    <w:p w14:paraId="2DEFBFCD" w14:textId="77777777" w:rsidR="00845661" w:rsidRPr="00B76419" w:rsidRDefault="00845661" w:rsidP="00845661">
      <w:pPr>
        <w:pStyle w:val="4"/>
      </w:pPr>
      <w:r>
        <w:t>8.2.3.7</w:t>
      </w:r>
      <w:r>
        <w:tab/>
        <w:t>Chebyshev Window Function</w:t>
      </w:r>
    </w:p>
    <w:p w14:paraId="619DF9CE" w14:textId="77777777" w:rsidR="00845661" w:rsidRDefault="00845661" w:rsidP="00845661">
      <w:r>
        <w:t xml:space="preserve">The Chebyshev window is a finite impulse response (FIR) window for </w:t>
      </w:r>
      <w:r w:rsidRPr="009145E0">
        <w:rPr>
          <w:i/>
          <w:iCs/>
        </w:rPr>
        <w:t>L</w:t>
      </w:r>
      <w:r>
        <w:t xml:space="preserve"> samples designed to minimize the main-lobe width for a specified side-lobe level, </w:t>
      </w:r>
      <w:r w:rsidRPr="009145E0">
        <w:rPr>
          <w:i/>
          <w:iCs/>
        </w:rPr>
        <w:t>r</w:t>
      </w:r>
      <w:r>
        <w:t>, in decibels. It is based on the Chebyshev polynomials of the first kind. The Chebyshev window is designed such that all side-lobes in its frequency response have equal height (</w:t>
      </w:r>
      <w:proofErr w:type="spellStart"/>
      <w:r>
        <w:t>equiripple</w:t>
      </w:r>
      <w:proofErr w:type="spellEnd"/>
      <w:r>
        <w:t xml:space="preserve"> behaviour), and its main lobe is as narrow as possible for a given side-lobe attenuation level. The window coefficients are symmetric around the centre.</w:t>
      </w:r>
    </w:p>
    <w:p w14:paraId="048547FB" w14:textId="77777777" w:rsidR="00845661" w:rsidRDefault="00845661" w:rsidP="00845661">
      <w:r>
        <w:t>The Chebyshev window is defined in the frequency domain as:</w:t>
      </w:r>
    </w:p>
    <w:p w14:paraId="08270A21" w14:textId="77777777" w:rsidR="00845661" w:rsidRDefault="00845661" w:rsidP="00845661">
      <m:oMathPara>
        <m:oMath>
          <m: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r>
                                <w:rPr>
                                  <w:rFonts w:ascii="Cambria Math" w:hAnsi="Cambria Math"/>
                                </w:rPr>
                                <m:t>β</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type m:val="skw"/>
                                          <m:ctrlPr>
                                            <w:rPr>
                                              <w:rFonts w:ascii="Cambria Math" w:hAnsi="Cambria Math"/>
                                              <w:i/>
                                            </w:rPr>
                                          </m:ctrlPr>
                                        </m:fPr>
                                        <m:num>
                                          <m:r>
                                            <w:rPr>
                                              <w:rFonts w:ascii="Cambria Math" w:hAnsi="Cambria Math"/>
                                            </w:rPr>
                                            <m:t>ω</m:t>
                                          </m:r>
                                        </m:num>
                                        <m:den>
                                          <m:r>
                                            <w:rPr>
                                              <w:rFonts w:ascii="Cambria Math" w:hAnsi="Cambria Math"/>
                                            </w:rPr>
                                            <m:t>2</m:t>
                                          </m:r>
                                        </m:den>
                                      </m:f>
                                    </m:e>
                                  </m:d>
                                </m:e>
                              </m:func>
                            </m:e>
                          </m:d>
                        </m:e>
                      </m:func>
                    </m:e>
                  </m:d>
                </m:e>
              </m:func>
            </m:num>
            <m:den>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r>
                                <w:rPr>
                                  <w:rFonts w:ascii="Cambria Math" w:hAnsi="Cambria Math"/>
                                </w:rPr>
                                <m:t>β</m:t>
                              </m:r>
                            </m:e>
                          </m:d>
                        </m:e>
                      </m:func>
                    </m:e>
                  </m:d>
                </m:e>
              </m:func>
            </m:den>
          </m:f>
        </m:oMath>
      </m:oMathPara>
    </w:p>
    <w:p w14:paraId="5CBC5254" w14:textId="77777777" w:rsidR="00845661" w:rsidRDefault="00845661" w:rsidP="00845661">
      <w:proofErr w:type="gramStart"/>
      <w:r>
        <w:t>where</w:t>
      </w:r>
      <w:proofErr w:type="gramEnd"/>
    </w:p>
    <w:p w14:paraId="3FAF3F27" w14:textId="77777777" w:rsidR="00845661" w:rsidRDefault="00845661" w:rsidP="00845661">
      <m:oMathPara>
        <m:oMath>
          <m:r>
            <w:rPr>
              <w:rFonts w:ascii="Cambria Math" w:hAnsi="Cambria Math"/>
            </w:rPr>
            <m:t>M=L-1</m:t>
          </m:r>
        </m:oMath>
      </m:oMathPara>
    </w:p>
    <w:p w14:paraId="41167E74" w14:textId="77777777" w:rsidR="00845661" w:rsidRDefault="00845661" w:rsidP="00845661">
      <w:r>
        <w:t>and</w:t>
      </w:r>
    </w:p>
    <w:p w14:paraId="16FE0654" w14:textId="77777777" w:rsidR="00845661" w:rsidRDefault="00845661" w:rsidP="00845661">
      <m:oMathPara>
        <m:oMath>
          <m:r>
            <w:rPr>
              <w:rFonts w:ascii="Cambria Math" w:hAnsi="Cambria Math"/>
            </w:rPr>
            <m:t>β=</m:t>
          </m:r>
          <m:func>
            <m:funcPr>
              <m:ctrlPr>
                <w:rPr>
                  <w:rFonts w:ascii="Cambria Math" w:hAnsi="Cambria Math"/>
                  <w:i/>
                </w:rPr>
              </m:ctrlPr>
            </m:funcPr>
            <m:fName>
              <m:r>
                <m:rPr>
                  <m:sty m:val="p"/>
                </m:rPr>
                <w:rPr>
                  <w:rFonts w:ascii="Cambria Math" w:hAnsi="Cambria Math"/>
                </w:rPr>
                <m:t>cosh</m:t>
              </m:r>
            </m:fName>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e>
                        <m:sup>
                          <m:r>
                            <w:rPr>
                              <w:rFonts w:ascii="Cambria Math" w:hAnsi="Cambria Math"/>
                            </w:rPr>
                            <m:t>-1</m:t>
                          </m:r>
                        </m:sup>
                      </m:sSup>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f>
                                <m:fPr>
                                  <m:type m:val="skw"/>
                                  <m:ctrlPr>
                                    <w:rPr>
                                      <w:rFonts w:ascii="Cambria Math" w:hAnsi="Cambria Math"/>
                                      <w:i/>
                                    </w:rPr>
                                  </m:ctrlPr>
                                </m:fPr>
                                <m:num>
                                  <m:r>
                                    <w:rPr>
                                      <w:rFonts w:ascii="Cambria Math" w:hAnsi="Cambria Math"/>
                                    </w:rPr>
                                    <m:t>r</m:t>
                                  </m:r>
                                </m:num>
                                <m:den>
                                  <m:r>
                                    <w:rPr>
                                      <w:rFonts w:ascii="Cambria Math" w:hAnsi="Cambria Math"/>
                                    </w:rPr>
                                    <m:t>20</m:t>
                                  </m:r>
                                </m:den>
                              </m:f>
                            </m:sup>
                          </m:sSup>
                        </m:e>
                      </m:d>
                    </m:e>
                  </m:func>
                </m:e>
              </m:d>
            </m:e>
          </m:func>
        </m:oMath>
      </m:oMathPara>
    </w:p>
    <w:p w14:paraId="2A45845B" w14:textId="77777777" w:rsidR="00845661" w:rsidRDefault="00845661" w:rsidP="00845661">
      <w:r>
        <w:t xml:space="preserve">A prominent function to create this window is the </w:t>
      </w:r>
      <w:proofErr w:type="spellStart"/>
      <w:r w:rsidRPr="000E306B">
        <w:rPr>
          <w:rFonts w:ascii="Courier New" w:hAnsi="Courier New" w:cs="Courier New"/>
        </w:rPr>
        <w:t>chebwin</w:t>
      </w:r>
      <w:proofErr w:type="spellEnd"/>
      <w:r>
        <w:t xml:space="preserve"> function in MATLAB</w:t>
      </w:r>
      <w:r w:rsidRPr="000E306B">
        <w:rPr>
          <w:vertAlign w:val="superscript"/>
        </w:rPr>
        <w:t>®</w:t>
      </w:r>
      <w:r>
        <w:t xml:space="preserve">, </w:t>
      </w:r>
      <w:proofErr w:type="spellStart"/>
      <w:r>
        <w:t>e.g</w:t>
      </w:r>
      <w:proofErr w:type="spellEnd"/>
      <w:r>
        <w:t xml:space="preserve">, </w:t>
      </w:r>
      <w:r w:rsidRPr="00A04F74">
        <w:rPr>
          <w:rFonts w:ascii="Courier New" w:hAnsi="Courier New" w:cs="Courier New"/>
        </w:rPr>
        <w:t>w=</w:t>
      </w:r>
      <w:proofErr w:type="spellStart"/>
      <w:proofErr w:type="gramStart"/>
      <w:r w:rsidRPr="00A04F74">
        <w:rPr>
          <w:rFonts w:ascii="Courier New" w:hAnsi="Courier New" w:cs="Courier New"/>
        </w:rPr>
        <w:t>chebwin</w:t>
      </w:r>
      <w:proofErr w:type="spellEnd"/>
      <w:r w:rsidRPr="000E306B">
        <w:rPr>
          <w:rFonts w:ascii="Courier New" w:hAnsi="Courier New" w:cs="Courier New"/>
        </w:rPr>
        <w:t>(</w:t>
      </w:r>
      <w:proofErr w:type="gramEnd"/>
      <w:r w:rsidRPr="000E306B">
        <w:rPr>
          <w:rFonts w:ascii="Courier New" w:hAnsi="Courier New" w:cs="Courier New"/>
        </w:rPr>
        <w:t>2001,120)</w:t>
      </w:r>
      <w:r w:rsidRPr="00766362">
        <w:t xml:space="preserve"> </w:t>
      </w:r>
      <w:r>
        <w:t>which creates a 2001-point Chebyshev window with 120 dB of side-lobe attenuation as shown in Figure 8.2.3.7-1.</w:t>
      </w:r>
    </w:p>
    <w:p w14:paraId="47F3679B" w14:textId="77777777" w:rsidR="00845661" w:rsidRDefault="00845661" w:rsidP="00845661">
      <w:pPr>
        <w:jc w:val="center"/>
      </w:pPr>
      <w:r w:rsidRPr="003F2FE0">
        <w:rPr>
          <w:noProof/>
        </w:rPr>
        <w:lastRenderedPageBreak/>
        <w:drawing>
          <wp:inline distT="0" distB="0" distL="0" distR="0" wp14:anchorId="5DD0B504" wp14:editId="2ABD46F3">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5FDA8943" w14:textId="77777777" w:rsidR="00845661" w:rsidRPr="00E26E5C" w:rsidRDefault="00845661" w:rsidP="00845661">
      <w:pPr>
        <w:pStyle w:val="TF"/>
      </w:pPr>
      <w:r w:rsidRPr="00FC2834">
        <w:t xml:space="preserve">Figure </w:t>
      </w:r>
      <w:r>
        <w:t>8.2.3.7</w:t>
      </w:r>
      <w:r w:rsidRPr="00FC2834">
        <w:t>-1</w:t>
      </w:r>
      <w:r w:rsidRPr="00F85AC5">
        <w:rPr>
          <w:rFonts w:hint="eastAsia"/>
        </w:rPr>
        <w:t>:</w:t>
      </w:r>
      <w:r w:rsidRPr="00F85AC5">
        <w:t xml:space="preserve"> </w:t>
      </w:r>
      <w:r>
        <w:t>Visualization of the Chebyshev window with 120dB of side-lobe attenuation using MATLAB</w:t>
      </w:r>
      <w:r w:rsidRPr="00842B78">
        <w:rPr>
          <w:vertAlign w:val="superscript"/>
        </w:rPr>
        <w:t>®</w:t>
      </w:r>
    </w:p>
    <w:p w14:paraId="133BA33F" w14:textId="77777777" w:rsidR="003C256E" w:rsidRPr="00B76419" w:rsidRDefault="003C256E" w:rsidP="003C256E">
      <w:pPr>
        <w:pStyle w:val="3"/>
      </w:pPr>
      <w:bookmarkStart w:id="115" w:name="_Toc85822055"/>
      <w:bookmarkStart w:id="116" w:name="_Toc173152205"/>
      <w:bookmarkStart w:id="117" w:name="_Toc180424235"/>
      <w:r>
        <w:t>8.2.4</w:t>
      </w:r>
      <w:r>
        <w:tab/>
      </w:r>
      <w:r w:rsidRPr="00B76419">
        <w:t>Validation of Doppler/Temporal Correlation</w:t>
      </w:r>
      <w:bookmarkEnd w:id="115"/>
      <w:bookmarkEnd w:id="116"/>
      <w:bookmarkEnd w:id="11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118" w:name="_Toc173152206"/>
      <w:bookmarkStart w:id="119" w:name="_Toc180424236"/>
      <w:r>
        <w:t>8.2.4.1</w:t>
      </w:r>
      <w:r>
        <w:tab/>
        <w:t>TCF</w:t>
      </w:r>
      <w:r w:rsidRPr="00B76419">
        <w:t xml:space="preserve"> Method of Measurement</w:t>
      </w:r>
      <w:bookmarkEnd w:id="118"/>
      <w:bookmarkEnd w:id="11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120" w:name="_Toc106956106"/>
      <w:r>
        <w:lastRenderedPageBreak/>
        <w:t>Table 8.2.4.1-1</w:t>
      </w:r>
      <w:r w:rsidR="003A4504">
        <w:rPr>
          <w:rFonts w:hint="eastAsia"/>
          <w:lang w:eastAsia="zh-CN"/>
        </w:rPr>
        <w:t>:</w:t>
      </w:r>
      <w:r w:rsidRPr="00B76419">
        <w:t xml:space="preserve"> MPAC TCF Signal Generator Settings</w:t>
      </w:r>
      <w:bookmarkEnd w:id="1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121"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122" w:name="_Toc173152207"/>
      <w:bookmarkStart w:id="123" w:name="_Toc180424237"/>
      <w:r>
        <w:t>8.2.4.2</w:t>
      </w:r>
      <w:r>
        <w:tab/>
        <w:t>TCF</w:t>
      </w:r>
      <w:r w:rsidRPr="00B76419">
        <w:t xml:space="preserve"> Measurement Antenna</w:t>
      </w:r>
      <w:bookmarkEnd w:id="122"/>
      <w:bookmarkEnd w:id="123"/>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124" w:name="_Toc173152208"/>
      <w:bookmarkStart w:id="125" w:name="_Toc180424238"/>
      <w:r>
        <w:t>8.2.4.3</w:t>
      </w:r>
      <w:r>
        <w:tab/>
        <w:t xml:space="preserve">TCF </w:t>
      </w:r>
      <w:r w:rsidRPr="00B76419">
        <w:t>Measurement Results Analysis</w:t>
      </w:r>
      <w:bookmarkEnd w:id="124"/>
      <w:bookmarkEnd w:id="12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4"/>
      </w:pPr>
      <w:bookmarkStart w:id="126" w:name="_Toc180424239"/>
      <w:r>
        <w:t>8.2.4.5</w:t>
      </w:r>
      <w:r>
        <w:tab/>
        <w:t>TCF Target Values</w:t>
      </w:r>
      <w:bookmarkEnd w:id="126"/>
    </w:p>
    <w:p w14:paraId="0F47A48B" w14:textId="733F6667" w:rsidR="00FC2834" w:rsidRDefault="00523098" w:rsidP="00FC2834">
      <w:r w:rsidRPr="008C7243">
        <w:t xml:space="preserve">The target values for the </w:t>
      </w:r>
      <w:proofErr w:type="spellStart"/>
      <w:r w:rsidRPr="008C7243">
        <w:t>UMa</w:t>
      </w:r>
      <w:proofErr w:type="spellEnd"/>
      <w:r w:rsidRPr="008C7243">
        <w:t xml:space="preserve"> route are specified in </w:t>
      </w:r>
      <w:hyperlink w:anchor="_Hlk176087530" w:history="1">
        <w:r w:rsidRPr="007974E8">
          <w:rPr>
            <w:rStyle w:val="ab"/>
            <w:color w:val="auto"/>
            <w:u w:val="none"/>
          </w:rPr>
          <w:t xml:space="preserve">Table </w:t>
        </w:r>
        <w:r w:rsidRPr="008C7243">
          <w:t>8.2.4.5</w:t>
        </w:r>
        <w:r w:rsidRPr="007974E8">
          <w:rPr>
            <w:rStyle w:val="ab"/>
            <w:color w:val="auto"/>
            <w:u w:val="none"/>
          </w:rPr>
          <w:t>-1</w:t>
        </w:r>
      </w:hyperlink>
      <w:r w:rsidRPr="008C7243">
        <w:t xml:space="preserve"> and illustrated in </w:t>
      </w:r>
      <w:hyperlink w:anchor="_Hlk176087417" w:history="1">
        <w:r w:rsidRPr="007974E8">
          <w:rPr>
            <w:rStyle w:val="ab"/>
            <w:color w:val="auto"/>
            <w:u w:val="none"/>
          </w:rPr>
          <w:t xml:space="preserve">Figure </w:t>
        </w:r>
        <w:r w:rsidRPr="008C7243">
          <w:t>8.2.4.5</w:t>
        </w:r>
        <w:r w:rsidRPr="007974E8">
          <w:rPr>
            <w:rStyle w:val="ab"/>
            <w:color w:val="auto"/>
            <w:u w:val="none"/>
          </w:rPr>
          <w:t>-1</w:t>
        </w:r>
      </w:hyperlink>
      <w:r w:rsidRPr="008C7243">
        <w:t xml:space="preserve"> which uses the time segments defined in </w:t>
      </w:r>
      <w:bookmarkStart w:id="127" w:name="_Hlk178612538"/>
      <w:r w:rsidRPr="007974E8">
        <w:fldChar w:fldCharType="begin"/>
      </w:r>
      <w:r w:rsidRPr="008C7243">
        <w:instrText>HYPERLINK \l "_Hlk176085569" \s "1,68642,68657,4094,TABLHEADER BEST,Table 4.2.1.2-1"</w:instrText>
      </w:r>
      <w:r w:rsidRPr="007974E8">
        <w:fldChar w:fldCharType="separate"/>
      </w:r>
      <w:r w:rsidRPr="007974E8">
        <w:rPr>
          <w:rStyle w:val="ab"/>
          <w:color w:val="auto"/>
          <w:u w:val="none"/>
        </w:rPr>
        <w:t xml:space="preserve">Table </w:t>
      </w:r>
      <w:r w:rsidRPr="008C7243">
        <w:t>8.2.2.3-1</w:t>
      </w:r>
      <w:r w:rsidRPr="007974E8">
        <w:rPr>
          <w:rStyle w:val="ab"/>
          <w:color w:val="auto"/>
          <w:u w:val="none"/>
        </w:rPr>
        <w:fldChar w:fldCharType="end"/>
      </w:r>
      <w:bookmarkEnd w:id="127"/>
      <w:r w:rsidRPr="008C7243">
        <w:t xml:space="preserve">. The target values for the </w:t>
      </w:r>
      <w:proofErr w:type="spellStart"/>
      <w:r w:rsidRPr="008C7243">
        <w:t>UMi</w:t>
      </w:r>
      <w:proofErr w:type="spellEnd"/>
      <w:r w:rsidRPr="008C7243">
        <w:t xml:space="preserve"> route are specified in </w:t>
      </w:r>
      <w:hyperlink w:anchor="_Hlk176087530" w:history="1">
        <w:r w:rsidRPr="007974E8">
          <w:rPr>
            <w:rStyle w:val="ab"/>
            <w:color w:val="auto"/>
            <w:u w:val="none"/>
          </w:rPr>
          <w:t xml:space="preserve">Table </w:t>
        </w:r>
        <w:r w:rsidRPr="008C7243">
          <w:t>8.2.4.5</w:t>
        </w:r>
        <w:r w:rsidRPr="007974E8">
          <w:rPr>
            <w:rStyle w:val="ab"/>
            <w:color w:val="auto"/>
            <w:u w:val="none"/>
          </w:rPr>
          <w:t>-2</w:t>
        </w:r>
      </w:hyperlink>
      <w:r w:rsidRPr="008C7243">
        <w:t xml:space="preserve"> and illustrated in </w:t>
      </w:r>
      <w:hyperlink w:anchor="_Hlk176087417" w:history="1">
        <w:r w:rsidRPr="007974E8">
          <w:rPr>
            <w:rStyle w:val="ab"/>
            <w:color w:val="auto"/>
            <w:u w:val="none"/>
          </w:rPr>
          <w:t xml:space="preserve">Figure </w:t>
        </w:r>
        <w:r w:rsidRPr="008C7243">
          <w:t>8.2.4.5</w:t>
        </w:r>
        <w:r w:rsidRPr="007974E8">
          <w:rPr>
            <w:rStyle w:val="ab"/>
            <w:color w:val="auto"/>
            <w:u w:val="none"/>
          </w:rPr>
          <w:t>-2</w:t>
        </w:r>
      </w:hyperlink>
      <w:r w:rsidRPr="008C7243">
        <w:t xml:space="preserve"> which uses the time segments defined in </w:t>
      </w:r>
      <w:hyperlink w:anchor="_Hlk176085569" w:history="1" w:docLocation="1,68642,68657,4094,TABLHEADER BEST,Table 4.2.1.2-1">
        <w:r w:rsidRPr="007974E8">
          <w:rPr>
            <w:rStyle w:val="ab"/>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30172BAD" w14:textId="77777777" w:rsidR="007F3B33" w:rsidRPr="009F24EE" w:rsidRDefault="007F3B33" w:rsidP="007F3B33"/>
    <w:p w14:paraId="0E263E04" w14:textId="385A7664" w:rsidR="007F3B33" w:rsidRPr="009F24EE" w:rsidRDefault="007F3B33" w:rsidP="007F3B33">
      <w:r w:rsidRPr="00F953DE">
        <w:rPr>
          <w:noProof/>
        </w:rPr>
        <w:lastRenderedPageBreak/>
        <w:drawing>
          <wp:inline distT="0" distB="0" distL="0" distR="0" wp14:anchorId="241BD056" wp14:editId="5A142B5D">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pic:nvPicPr>
                  <pic:blipFill>
                    <a:blip r:embed="rId28"/>
                    <a:stretch>
                      <a:fillRect/>
                    </a:stretch>
                  </pic:blipFill>
                  <pic:spPr>
                    <a:xfrm>
                      <a:off x="0" y="0"/>
                      <a:ext cx="6122035" cy="3673475"/>
                    </a:xfrm>
                    <a:prstGeom prst="rect">
                      <a:avLst/>
                    </a:prstGeom>
                  </pic:spPr>
                </pic:pic>
              </a:graphicData>
            </a:graphic>
          </wp:inline>
        </w:drawing>
      </w:r>
    </w:p>
    <w:p w14:paraId="15B70FFB" w14:textId="2086BFDF" w:rsidR="00523098" w:rsidRPr="00FC2834" w:rsidRDefault="009A698E" w:rsidP="00FC2834">
      <w:pPr>
        <w:jc w:val="center"/>
        <w:rPr>
          <w:rFonts w:ascii="Arial Narrow" w:hAnsi="Arial Narrow"/>
          <w:b/>
        </w:rPr>
      </w:pPr>
      <w:bookmarkStart w:id="128" w:name="_Hlk176087417"/>
      <w:bookmarkStart w:id="129" w:name="_Toc176852297"/>
      <w:bookmarkStart w:id="130" w:name="_Toc106954973"/>
      <w:r w:rsidRPr="009A698E">
        <w:rPr>
          <w:rFonts w:ascii="Arial" w:hAnsi="Arial"/>
          <w:b/>
        </w:rPr>
        <w:t xml:space="preserve"> </w:t>
      </w:r>
      <w:r w:rsidRPr="00FC2834">
        <w:rPr>
          <w:rFonts w:ascii="Arial" w:hAnsi="Arial"/>
          <w:b/>
        </w:rPr>
        <w:t>Figure 8.2.4.5-1</w:t>
      </w:r>
      <w:bookmarkEnd w:id="128"/>
      <w:r w:rsidRPr="00F85AC5">
        <w:rPr>
          <w:rFonts w:ascii="Arial" w:hAnsi="Arial" w:hint="eastAsia"/>
          <w:b/>
        </w:rPr>
        <w:t>:</w:t>
      </w:r>
      <w:r w:rsidRPr="00F85AC5">
        <w:rPr>
          <w:rFonts w:ascii="Arial" w:hAnsi="Arial"/>
          <w:b/>
        </w:rPr>
        <w:t xml:space="preserve"> </w:t>
      </w:r>
      <w:proofErr w:type="spellStart"/>
      <w:r w:rsidRPr="00F85AC5">
        <w:rPr>
          <w:rFonts w:ascii="Arial" w:hAnsi="Arial"/>
          <w:b/>
        </w:rPr>
        <w:t>UMa</w:t>
      </w:r>
      <w:r w:rsidRPr="00F85AC5">
        <w:rPr>
          <w:b/>
          <w:vertAlign w:val="subscript"/>
        </w:rPr>
        <w:t>dyn</w:t>
      </w:r>
      <w:proofErr w:type="spellEnd"/>
      <w:r w:rsidRPr="00F85AC5">
        <w:rPr>
          <w:vertAlign w:val="subscript"/>
        </w:rPr>
        <w:t xml:space="preserve"> </w:t>
      </w:r>
      <w:r w:rsidRPr="00F85AC5">
        <w:rPr>
          <w:rFonts w:ascii="Arial" w:hAnsi="Arial"/>
          <w:b/>
        </w:rPr>
        <w:t xml:space="preserve">Temporal Correlation Function of </w:t>
      </w:r>
      <w:proofErr w:type="spellStart"/>
      <w:r w:rsidRPr="00F85AC5">
        <w:rPr>
          <w:rFonts w:ascii="Arial" w:hAnsi="Arial"/>
          <w:b/>
        </w:rPr>
        <w:t>UMa</w:t>
      </w:r>
      <w:proofErr w:type="spellEnd"/>
      <w:r w:rsidRPr="00F85AC5">
        <w:rPr>
          <w:rFonts w:ascii="Arial" w:hAnsi="Arial"/>
          <w:b/>
        </w:rPr>
        <w:t xml:space="preserve"> Route for Two Different TFC Time Lags</w:t>
      </w:r>
      <w:bookmarkEnd w:id="129"/>
    </w:p>
    <w:p w14:paraId="73B624DE" w14:textId="51F1C184" w:rsidR="009A698E" w:rsidRPr="00F85AC5" w:rsidRDefault="009A698E" w:rsidP="009A698E">
      <w:pPr>
        <w:pStyle w:val="TH"/>
      </w:pPr>
      <w:bookmarkStart w:id="131" w:name="_Hlk176087530"/>
      <w:bookmarkStart w:id="132" w:name="_Toc106956123"/>
      <w:bookmarkStart w:id="133" w:name="_Toc176852325"/>
      <w:bookmarkEnd w:id="130"/>
      <w:r w:rsidRPr="00F85AC5">
        <w:t>Table 8.2.4.5-1</w:t>
      </w:r>
      <w:bookmarkEnd w:id="131"/>
      <w:r w:rsidRPr="00F85AC5">
        <w:rPr>
          <w:rFonts w:hint="eastAsia"/>
          <w:lang w:eastAsia="zh-CN"/>
        </w:rPr>
        <w:t>:</w:t>
      </w:r>
      <w:r w:rsidRPr="00F85AC5">
        <w:t xml:space="preserve"> Dynamic </w:t>
      </w:r>
      <w:proofErr w:type="spellStart"/>
      <w:r w:rsidRPr="00F85AC5">
        <w:t>UMa</w:t>
      </w:r>
      <w:r w:rsidRPr="00F85AC5">
        <w:rPr>
          <w:vertAlign w:val="subscript"/>
        </w:rPr>
        <w:t>dyn</w:t>
      </w:r>
      <w:proofErr w:type="spellEnd"/>
      <w:r w:rsidRPr="00F85AC5">
        <w:rPr>
          <w:vertAlign w:val="subscript"/>
        </w:rPr>
        <w:t xml:space="preserve"> </w:t>
      </w:r>
      <w:r w:rsidRPr="00F85AC5">
        <w:t xml:space="preserve">Temporal Correlation Targets of the </w:t>
      </w:r>
      <w:proofErr w:type="spellStart"/>
      <w:r w:rsidRPr="00F85AC5">
        <w:t>UMa</w:t>
      </w:r>
      <w:proofErr w:type="spellEnd"/>
      <w:r w:rsidRPr="00F85AC5">
        <w:t xml:space="preserve"> Route</w:t>
      </w:r>
      <w:bookmarkEnd w:id="132"/>
      <w:bookmarkEnd w:id="133"/>
      <w:r w:rsidRPr="00F85AC5">
        <w:t xml:space="preserve"> with full path loss model </w:t>
      </w:r>
      <w:r w:rsidR="007B3CAF">
        <w:t>[7]</w:t>
      </w:r>
    </w:p>
    <w:tbl>
      <w:tblPr>
        <w:tblStyle w:val="TableGrid1"/>
        <w:tblW w:w="0" w:type="auto"/>
        <w:jc w:val="center"/>
        <w:tblLook w:val="04A0" w:firstRow="1" w:lastRow="0" w:firstColumn="1" w:lastColumn="0" w:noHBand="0" w:noVBand="1"/>
      </w:tblPr>
      <w:tblGrid>
        <w:gridCol w:w="1187"/>
        <w:gridCol w:w="2490"/>
        <w:gridCol w:w="2552"/>
      </w:tblGrid>
      <w:tr w:rsidR="007F3B33" w:rsidRPr="009F24EE" w14:paraId="7F31493E" w14:textId="77777777" w:rsidTr="00C12606">
        <w:trPr>
          <w:jc w:val="center"/>
        </w:trPr>
        <w:tc>
          <w:tcPr>
            <w:tcW w:w="1187" w:type="dxa"/>
          </w:tcPr>
          <w:p w14:paraId="4F827A20" w14:textId="77777777" w:rsidR="007F3B33" w:rsidRPr="0049363A" w:rsidRDefault="007F3B33" w:rsidP="00C12606">
            <w:pPr>
              <w:pStyle w:val="TAH"/>
            </w:pPr>
            <w:r w:rsidRPr="0049363A">
              <w:t>Segment #</w:t>
            </w:r>
          </w:p>
        </w:tc>
        <w:tc>
          <w:tcPr>
            <w:tcW w:w="2490" w:type="dxa"/>
          </w:tcPr>
          <w:p w14:paraId="5B93F990" w14:textId="77777777" w:rsidR="007F3B33" w:rsidRPr="0049363A" w:rsidRDefault="007F3B33" w:rsidP="00C12606">
            <w:pPr>
              <w:pStyle w:val="TAH"/>
            </w:pPr>
            <w:proofErr w:type="spellStart"/>
            <w:r w:rsidRPr="00F85AC5">
              <w:t>UMa</w:t>
            </w:r>
            <w:r w:rsidRPr="00F85AC5">
              <w:rPr>
                <w:vertAlign w:val="subscript"/>
              </w:rPr>
              <w:t>dyn</w:t>
            </w:r>
            <w:proofErr w:type="spellEnd"/>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56D9DE48" w14:textId="77777777" w:rsidR="007F3B33" w:rsidRPr="0049363A" w:rsidRDefault="007F3B33" w:rsidP="00C12606">
            <w:pPr>
              <w:pStyle w:val="TAH"/>
            </w:pPr>
            <w:proofErr w:type="spellStart"/>
            <w:r w:rsidRPr="00F85AC5">
              <w:t>UMa</w:t>
            </w:r>
            <w:r w:rsidRPr="00F85AC5">
              <w:rPr>
                <w:vertAlign w:val="subscript"/>
              </w:rPr>
              <w:t>dyn</w:t>
            </w:r>
            <w:proofErr w:type="spellEnd"/>
            <w:r w:rsidRPr="00F85AC5">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7F3B33" w:rsidRPr="009F24EE" w14:paraId="316EE758" w14:textId="77777777" w:rsidTr="00C12606">
        <w:trPr>
          <w:jc w:val="center"/>
        </w:trPr>
        <w:tc>
          <w:tcPr>
            <w:tcW w:w="1187" w:type="dxa"/>
          </w:tcPr>
          <w:p w14:paraId="20D3CE9B" w14:textId="77777777" w:rsidR="007F3B33" w:rsidRPr="009F24EE" w:rsidRDefault="007F3B33" w:rsidP="00C12606">
            <w:pPr>
              <w:pStyle w:val="TAC"/>
            </w:pPr>
            <w:r w:rsidRPr="009F24EE">
              <w:t>1</w:t>
            </w:r>
          </w:p>
        </w:tc>
        <w:tc>
          <w:tcPr>
            <w:tcW w:w="2490" w:type="dxa"/>
          </w:tcPr>
          <w:p w14:paraId="78A9C62E" w14:textId="77777777" w:rsidR="007F3B33" w:rsidRPr="009F24EE" w:rsidRDefault="007F3B33" w:rsidP="00C12606">
            <w:pPr>
              <w:pStyle w:val="TAC"/>
            </w:pPr>
            <w:r w:rsidRPr="009F24EE">
              <w:t>[0.97</w:t>
            </w:r>
            <w:r>
              <w:t>0</w:t>
            </w:r>
            <w:r w:rsidRPr="009F24EE">
              <w:t>]</w:t>
            </w:r>
          </w:p>
        </w:tc>
        <w:tc>
          <w:tcPr>
            <w:tcW w:w="2552" w:type="dxa"/>
          </w:tcPr>
          <w:p w14:paraId="2424C38E" w14:textId="77777777" w:rsidR="007F3B33" w:rsidRPr="009F24EE" w:rsidRDefault="007F3B33" w:rsidP="00C12606">
            <w:pPr>
              <w:pStyle w:val="TAC"/>
            </w:pPr>
            <w:r w:rsidRPr="009F24EE">
              <w:t>[0.8</w:t>
            </w:r>
            <w:r>
              <w:t>76</w:t>
            </w:r>
            <w:r w:rsidRPr="009F24EE">
              <w:t>]</w:t>
            </w:r>
          </w:p>
        </w:tc>
      </w:tr>
      <w:tr w:rsidR="007F3B33" w:rsidRPr="009F24EE" w14:paraId="36C12A8E" w14:textId="77777777" w:rsidTr="00C12606">
        <w:trPr>
          <w:jc w:val="center"/>
        </w:trPr>
        <w:tc>
          <w:tcPr>
            <w:tcW w:w="1187" w:type="dxa"/>
          </w:tcPr>
          <w:p w14:paraId="06ADDCC2" w14:textId="77777777" w:rsidR="007F3B33" w:rsidRPr="009F24EE" w:rsidRDefault="007F3B33" w:rsidP="00C12606">
            <w:pPr>
              <w:pStyle w:val="TAC"/>
            </w:pPr>
            <w:r w:rsidRPr="009F24EE">
              <w:t>2</w:t>
            </w:r>
          </w:p>
        </w:tc>
        <w:tc>
          <w:tcPr>
            <w:tcW w:w="2490" w:type="dxa"/>
          </w:tcPr>
          <w:p w14:paraId="56FAC462" w14:textId="77777777" w:rsidR="007F3B33" w:rsidRPr="009F24EE" w:rsidRDefault="007F3B33" w:rsidP="00C12606">
            <w:pPr>
              <w:pStyle w:val="TAC"/>
            </w:pPr>
            <w:r w:rsidRPr="009F24EE">
              <w:t>[0.96</w:t>
            </w:r>
            <w:r>
              <w:t>1</w:t>
            </w:r>
            <w:r w:rsidRPr="009F24EE">
              <w:t>]</w:t>
            </w:r>
          </w:p>
        </w:tc>
        <w:tc>
          <w:tcPr>
            <w:tcW w:w="2552" w:type="dxa"/>
          </w:tcPr>
          <w:p w14:paraId="6D4CCF7F" w14:textId="77777777" w:rsidR="007F3B33" w:rsidRPr="009F24EE" w:rsidRDefault="007F3B33" w:rsidP="00C12606">
            <w:pPr>
              <w:pStyle w:val="TAC"/>
            </w:pPr>
            <w:r w:rsidRPr="009F24EE">
              <w:t>[0.8</w:t>
            </w:r>
            <w:r>
              <w:t>79</w:t>
            </w:r>
            <w:r w:rsidRPr="009F24EE">
              <w:t>]</w:t>
            </w:r>
          </w:p>
        </w:tc>
      </w:tr>
      <w:tr w:rsidR="007F3B33" w:rsidRPr="009F24EE" w14:paraId="07E59F5A" w14:textId="77777777" w:rsidTr="00C12606">
        <w:trPr>
          <w:jc w:val="center"/>
        </w:trPr>
        <w:tc>
          <w:tcPr>
            <w:tcW w:w="1187" w:type="dxa"/>
          </w:tcPr>
          <w:p w14:paraId="2B8A6753" w14:textId="77777777" w:rsidR="007F3B33" w:rsidRPr="009F24EE" w:rsidRDefault="007F3B33" w:rsidP="00C12606">
            <w:pPr>
              <w:pStyle w:val="TAC"/>
            </w:pPr>
            <w:r w:rsidRPr="009F24EE">
              <w:t>3</w:t>
            </w:r>
          </w:p>
        </w:tc>
        <w:tc>
          <w:tcPr>
            <w:tcW w:w="2490" w:type="dxa"/>
          </w:tcPr>
          <w:p w14:paraId="77AA978B" w14:textId="77777777" w:rsidR="007F3B33" w:rsidRPr="009F24EE" w:rsidRDefault="007F3B33" w:rsidP="00C12606">
            <w:pPr>
              <w:pStyle w:val="TAC"/>
            </w:pPr>
            <w:r w:rsidRPr="009F24EE">
              <w:t>[0.99</w:t>
            </w:r>
            <w:r>
              <w:t>4</w:t>
            </w:r>
            <w:r w:rsidRPr="009F24EE">
              <w:t>]</w:t>
            </w:r>
          </w:p>
        </w:tc>
        <w:tc>
          <w:tcPr>
            <w:tcW w:w="2552" w:type="dxa"/>
          </w:tcPr>
          <w:p w14:paraId="668498C5" w14:textId="77777777" w:rsidR="007F3B33" w:rsidRPr="009F24EE" w:rsidRDefault="007F3B33" w:rsidP="00C12606">
            <w:pPr>
              <w:pStyle w:val="TAC"/>
            </w:pPr>
            <w:r w:rsidRPr="009F24EE">
              <w:t>[0.8</w:t>
            </w:r>
            <w:r>
              <w:t>86</w:t>
            </w:r>
            <w:r w:rsidRPr="009F24EE">
              <w:t>]</w:t>
            </w:r>
          </w:p>
        </w:tc>
      </w:tr>
      <w:tr w:rsidR="007F3B33" w:rsidRPr="009F24EE" w14:paraId="1248EFB9" w14:textId="77777777" w:rsidTr="00C12606">
        <w:trPr>
          <w:jc w:val="center"/>
        </w:trPr>
        <w:tc>
          <w:tcPr>
            <w:tcW w:w="1187" w:type="dxa"/>
          </w:tcPr>
          <w:p w14:paraId="0F1EF4BF" w14:textId="77777777" w:rsidR="007F3B33" w:rsidRPr="009F24EE" w:rsidRDefault="007F3B33" w:rsidP="00C12606">
            <w:pPr>
              <w:pStyle w:val="TAC"/>
            </w:pPr>
            <w:r w:rsidRPr="009F24EE">
              <w:t>4</w:t>
            </w:r>
          </w:p>
        </w:tc>
        <w:tc>
          <w:tcPr>
            <w:tcW w:w="2490" w:type="dxa"/>
          </w:tcPr>
          <w:p w14:paraId="31A00DF1" w14:textId="77777777" w:rsidR="007F3B33" w:rsidRPr="009F24EE" w:rsidRDefault="007F3B33" w:rsidP="00C12606">
            <w:pPr>
              <w:pStyle w:val="TAC"/>
            </w:pPr>
            <w:r w:rsidRPr="009F24EE">
              <w:t>[0.4</w:t>
            </w:r>
            <w:r>
              <w:t>36</w:t>
            </w:r>
            <w:r w:rsidRPr="009F24EE">
              <w:t>]</w:t>
            </w:r>
          </w:p>
        </w:tc>
        <w:tc>
          <w:tcPr>
            <w:tcW w:w="2552" w:type="dxa"/>
          </w:tcPr>
          <w:p w14:paraId="6443A61F" w14:textId="77777777" w:rsidR="007F3B33" w:rsidRPr="009F24EE" w:rsidRDefault="007F3B33" w:rsidP="00C12606">
            <w:pPr>
              <w:pStyle w:val="TAC"/>
            </w:pPr>
            <w:r w:rsidRPr="009F24EE">
              <w:t>[0.3</w:t>
            </w:r>
            <w:r>
              <w:t>55</w:t>
            </w:r>
            <w:r w:rsidRPr="009F24EE">
              <w:t>]</w:t>
            </w:r>
          </w:p>
        </w:tc>
      </w:tr>
      <w:tr w:rsidR="007F3B33" w:rsidRPr="009F24EE" w14:paraId="6ECDE38C" w14:textId="77777777" w:rsidTr="00C12606">
        <w:trPr>
          <w:jc w:val="center"/>
        </w:trPr>
        <w:tc>
          <w:tcPr>
            <w:tcW w:w="1187" w:type="dxa"/>
          </w:tcPr>
          <w:p w14:paraId="1321345F" w14:textId="77777777" w:rsidR="007F3B33" w:rsidRPr="009F24EE" w:rsidRDefault="007F3B33" w:rsidP="00C12606">
            <w:pPr>
              <w:pStyle w:val="TAC"/>
            </w:pPr>
            <w:r w:rsidRPr="009F24EE">
              <w:t>5</w:t>
            </w:r>
          </w:p>
        </w:tc>
        <w:tc>
          <w:tcPr>
            <w:tcW w:w="2490" w:type="dxa"/>
          </w:tcPr>
          <w:p w14:paraId="7BE2E1C5" w14:textId="77777777" w:rsidR="007F3B33" w:rsidRPr="009F24EE" w:rsidRDefault="007F3B33" w:rsidP="00C12606">
            <w:pPr>
              <w:pStyle w:val="TAC"/>
            </w:pPr>
            <w:r w:rsidRPr="009F24EE">
              <w:t>[0.64</w:t>
            </w:r>
            <w:r>
              <w:t>8</w:t>
            </w:r>
            <w:r w:rsidRPr="009F24EE">
              <w:t>]</w:t>
            </w:r>
          </w:p>
        </w:tc>
        <w:tc>
          <w:tcPr>
            <w:tcW w:w="2552" w:type="dxa"/>
          </w:tcPr>
          <w:p w14:paraId="49FC4AC9" w14:textId="77777777" w:rsidR="007F3B33" w:rsidRPr="009F24EE" w:rsidRDefault="007F3B33" w:rsidP="00C12606">
            <w:pPr>
              <w:pStyle w:val="TAC"/>
            </w:pPr>
            <w:r w:rsidRPr="009F24EE">
              <w:t>[0.3</w:t>
            </w:r>
            <w:r>
              <w:t>45</w:t>
            </w:r>
            <w:r w:rsidRPr="009F24EE">
              <w:t>]</w:t>
            </w:r>
          </w:p>
        </w:tc>
      </w:tr>
      <w:tr w:rsidR="007F3B33" w:rsidRPr="009F24EE" w14:paraId="3063CAC4" w14:textId="77777777" w:rsidTr="00C12606">
        <w:trPr>
          <w:jc w:val="center"/>
        </w:trPr>
        <w:tc>
          <w:tcPr>
            <w:tcW w:w="1187" w:type="dxa"/>
          </w:tcPr>
          <w:p w14:paraId="6B9F6C97" w14:textId="77777777" w:rsidR="007F3B33" w:rsidRPr="009F24EE" w:rsidRDefault="007F3B33" w:rsidP="00C12606">
            <w:pPr>
              <w:pStyle w:val="TAC"/>
            </w:pPr>
            <w:r w:rsidRPr="009F24EE">
              <w:t>6</w:t>
            </w:r>
          </w:p>
        </w:tc>
        <w:tc>
          <w:tcPr>
            <w:tcW w:w="2490" w:type="dxa"/>
          </w:tcPr>
          <w:p w14:paraId="5E15CB13" w14:textId="4299D592" w:rsidR="007F3B33" w:rsidRPr="009F24EE" w:rsidRDefault="007F3B33" w:rsidP="00C12606">
            <w:pPr>
              <w:pStyle w:val="TAC"/>
            </w:pPr>
            <w:r w:rsidRPr="009F24EE">
              <w:t>[0.52</w:t>
            </w:r>
            <w:r>
              <w:t>1</w:t>
            </w:r>
            <w:r w:rsidRPr="009F24EE">
              <w:t>]</w:t>
            </w:r>
          </w:p>
        </w:tc>
        <w:tc>
          <w:tcPr>
            <w:tcW w:w="2552" w:type="dxa"/>
          </w:tcPr>
          <w:p w14:paraId="051C793D" w14:textId="77777777" w:rsidR="007F3B33" w:rsidRPr="009F24EE" w:rsidRDefault="007F3B33" w:rsidP="00C12606">
            <w:pPr>
              <w:pStyle w:val="TAC"/>
            </w:pPr>
            <w:r w:rsidRPr="009F24EE">
              <w:t>[0.</w:t>
            </w:r>
            <w:r>
              <w:t>100</w:t>
            </w:r>
            <w:r w:rsidRPr="009F24EE">
              <w:t>]</w:t>
            </w:r>
          </w:p>
        </w:tc>
      </w:tr>
      <w:tr w:rsidR="007F3B33" w:rsidRPr="009F24EE" w14:paraId="514EEC8C" w14:textId="77777777" w:rsidTr="00C12606">
        <w:trPr>
          <w:jc w:val="center"/>
        </w:trPr>
        <w:tc>
          <w:tcPr>
            <w:tcW w:w="1187" w:type="dxa"/>
          </w:tcPr>
          <w:p w14:paraId="7F667E1E" w14:textId="77777777" w:rsidR="007F3B33" w:rsidRPr="009F24EE" w:rsidRDefault="007F3B33" w:rsidP="00C12606">
            <w:pPr>
              <w:pStyle w:val="TAC"/>
            </w:pPr>
            <w:r w:rsidRPr="009F24EE">
              <w:t>7</w:t>
            </w:r>
          </w:p>
        </w:tc>
        <w:tc>
          <w:tcPr>
            <w:tcW w:w="2490" w:type="dxa"/>
          </w:tcPr>
          <w:p w14:paraId="1A013897" w14:textId="77777777" w:rsidR="007F3B33" w:rsidRPr="009F24EE" w:rsidRDefault="007F3B33" w:rsidP="00C12606">
            <w:pPr>
              <w:pStyle w:val="TAC"/>
            </w:pPr>
            <w:r w:rsidRPr="009F24EE">
              <w:t>[0</w:t>
            </w:r>
            <w:r>
              <w:t>.801</w:t>
            </w:r>
            <w:r w:rsidRPr="009F24EE">
              <w:t>]</w:t>
            </w:r>
          </w:p>
        </w:tc>
        <w:tc>
          <w:tcPr>
            <w:tcW w:w="2552" w:type="dxa"/>
          </w:tcPr>
          <w:p w14:paraId="3BE4BDB7" w14:textId="77777777" w:rsidR="007F3B33" w:rsidRPr="009F24EE" w:rsidRDefault="007F3B33" w:rsidP="00C12606">
            <w:pPr>
              <w:pStyle w:val="TAC"/>
            </w:pPr>
            <w:r w:rsidRPr="009F24EE">
              <w:t>[0.22</w:t>
            </w:r>
            <w:r>
              <w:t>8</w:t>
            </w:r>
            <w:r w:rsidRPr="009F24EE">
              <w:t>]</w:t>
            </w:r>
          </w:p>
        </w:tc>
      </w:tr>
      <w:tr w:rsidR="007F3B33" w:rsidRPr="009F24EE" w14:paraId="12108DFE" w14:textId="77777777" w:rsidTr="00C12606">
        <w:trPr>
          <w:jc w:val="center"/>
        </w:trPr>
        <w:tc>
          <w:tcPr>
            <w:tcW w:w="1187" w:type="dxa"/>
          </w:tcPr>
          <w:p w14:paraId="5BD5933F" w14:textId="77777777" w:rsidR="007F3B33" w:rsidRPr="009F24EE" w:rsidRDefault="007F3B33" w:rsidP="00C12606">
            <w:pPr>
              <w:pStyle w:val="TAC"/>
            </w:pPr>
            <w:r w:rsidRPr="009F24EE">
              <w:t>8</w:t>
            </w:r>
          </w:p>
        </w:tc>
        <w:tc>
          <w:tcPr>
            <w:tcW w:w="2490" w:type="dxa"/>
          </w:tcPr>
          <w:p w14:paraId="2B7EB04E" w14:textId="77777777" w:rsidR="007F3B33" w:rsidRPr="009F24EE" w:rsidRDefault="007F3B33" w:rsidP="00C12606">
            <w:pPr>
              <w:pStyle w:val="TAC"/>
            </w:pPr>
            <w:r w:rsidRPr="009F24EE">
              <w:t>[0.8</w:t>
            </w:r>
            <w:r>
              <w:t>37</w:t>
            </w:r>
            <w:r w:rsidRPr="009F24EE">
              <w:t>]</w:t>
            </w:r>
          </w:p>
        </w:tc>
        <w:tc>
          <w:tcPr>
            <w:tcW w:w="2552" w:type="dxa"/>
          </w:tcPr>
          <w:p w14:paraId="363E60B3" w14:textId="22A31C1B" w:rsidR="007F3B33" w:rsidRPr="009F24EE" w:rsidRDefault="007F3B33" w:rsidP="00C12606">
            <w:pPr>
              <w:pStyle w:val="TAC"/>
            </w:pPr>
            <w:r w:rsidRPr="009F24EE">
              <w:t>[0.</w:t>
            </w:r>
            <w:r>
              <w:t>398</w:t>
            </w:r>
            <w:r w:rsidRPr="009F24EE">
              <w:t>]</w:t>
            </w:r>
          </w:p>
        </w:tc>
      </w:tr>
      <w:tr w:rsidR="007F3B33" w:rsidRPr="009F24EE" w14:paraId="46B1407A" w14:textId="77777777" w:rsidTr="00C12606">
        <w:trPr>
          <w:jc w:val="center"/>
        </w:trPr>
        <w:tc>
          <w:tcPr>
            <w:tcW w:w="1187" w:type="dxa"/>
          </w:tcPr>
          <w:p w14:paraId="20241062" w14:textId="77777777" w:rsidR="007F3B33" w:rsidRPr="009F24EE" w:rsidRDefault="007F3B33" w:rsidP="00C12606">
            <w:pPr>
              <w:pStyle w:val="TAC"/>
            </w:pPr>
            <w:r w:rsidRPr="009F24EE">
              <w:t>9</w:t>
            </w:r>
          </w:p>
        </w:tc>
        <w:tc>
          <w:tcPr>
            <w:tcW w:w="2490" w:type="dxa"/>
          </w:tcPr>
          <w:p w14:paraId="2295418A" w14:textId="702CCB34" w:rsidR="007F3B33" w:rsidRPr="009F24EE" w:rsidRDefault="007F3B33" w:rsidP="00C12606">
            <w:pPr>
              <w:pStyle w:val="TAC"/>
            </w:pPr>
            <w:r w:rsidRPr="009F24EE">
              <w:t>[0.9</w:t>
            </w:r>
            <w:r>
              <w:t>39</w:t>
            </w:r>
            <w:r w:rsidRPr="009F24EE">
              <w:t>]</w:t>
            </w:r>
          </w:p>
        </w:tc>
        <w:tc>
          <w:tcPr>
            <w:tcW w:w="2552" w:type="dxa"/>
          </w:tcPr>
          <w:p w14:paraId="53001EFA" w14:textId="77777777" w:rsidR="007F3B33" w:rsidRPr="009F24EE" w:rsidRDefault="007F3B33" w:rsidP="00C12606">
            <w:pPr>
              <w:pStyle w:val="TAC"/>
            </w:pPr>
            <w:r w:rsidRPr="009F24EE">
              <w:t>[0.6</w:t>
            </w:r>
            <w:r>
              <w:t>16</w:t>
            </w:r>
            <w:r w:rsidRPr="009F24EE">
              <w:t>]</w:t>
            </w:r>
          </w:p>
        </w:tc>
      </w:tr>
    </w:tbl>
    <w:p w14:paraId="1DEBB527" w14:textId="3CB29E18" w:rsidR="007F3B33" w:rsidRDefault="007F3B33" w:rsidP="007F3B33"/>
    <w:p w14:paraId="769159AE" w14:textId="017C7F9B" w:rsidR="007F3B33" w:rsidRDefault="007F3B33" w:rsidP="007F3B33">
      <w:pPr>
        <w:pStyle w:val="TH"/>
      </w:pPr>
      <w:r w:rsidRPr="00383BAA">
        <w:rPr>
          <w:noProof/>
        </w:rPr>
        <w:lastRenderedPageBreak/>
        <w:t xml:space="preserve"> </w:t>
      </w:r>
      <w:r w:rsidRPr="007A7064">
        <w:rPr>
          <w:noProof/>
        </w:rPr>
        <w:drawing>
          <wp:inline distT="0" distB="0" distL="0" distR="0" wp14:anchorId="433CA69C" wp14:editId="08D08F7C">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pic:nvPicPr>
                  <pic:blipFill>
                    <a:blip r:embed="rId29"/>
                    <a:stretch>
                      <a:fillRect/>
                    </a:stretch>
                  </pic:blipFill>
                  <pic:spPr>
                    <a:xfrm>
                      <a:off x="0" y="0"/>
                      <a:ext cx="6122035" cy="3673475"/>
                    </a:xfrm>
                    <a:prstGeom prst="rect">
                      <a:avLst/>
                    </a:prstGeom>
                  </pic:spPr>
                </pic:pic>
              </a:graphicData>
            </a:graphic>
          </wp:inline>
        </w:drawing>
      </w:r>
      <w:r w:rsidRPr="009A698E">
        <w:t xml:space="preserve"> </w:t>
      </w:r>
    </w:p>
    <w:p w14:paraId="1B9AA06C" w14:textId="40556DC0" w:rsidR="009A698E" w:rsidRPr="00F85AC5" w:rsidRDefault="009A698E" w:rsidP="00EE05F9">
      <w:pPr>
        <w:jc w:val="center"/>
        <w:rPr>
          <w:rFonts w:ascii="Arial Narrow" w:hAnsi="Arial Narrow"/>
          <w:b/>
        </w:rPr>
      </w:pPr>
      <w:r w:rsidRPr="009A698E">
        <w:rPr>
          <w:rFonts w:ascii="Arial" w:hAnsi="Arial"/>
          <w:b/>
        </w:rPr>
        <w:t xml:space="preserve"> </w:t>
      </w:r>
      <w:r w:rsidRPr="00926E9B">
        <w:rPr>
          <w:rFonts w:ascii="Arial" w:hAnsi="Arial"/>
          <w:b/>
        </w:rPr>
        <w:t>Figure 8.2.4.5-2</w:t>
      </w:r>
      <w:r w:rsidRPr="00F85AC5">
        <w:rPr>
          <w:rFonts w:ascii="Arial" w:hAnsi="Arial" w:hint="eastAsia"/>
          <w:b/>
        </w:rPr>
        <w:t>:</w:t>
      </w:r>
      <w:r w:rsidRPr="00F85AC5">
        <w:rPr>
          <w:rFonts w:ascii="Arial" w:hAnsi="Arial"/>
          <w:b/>
        </w:rPr>
        <w:t xml:space="preserve"> </w:t>
      </w:r>
      <w:proofErr w:type="spellStart"/>
      <w:r w:rsidRPr="00F85AC5">
        <w:rPr>
          <w:rFonts w:ascii="Arial" w:hAnsi="Arial"/>
          <w:b/>
        </w:rPr>
        <w:t>UMi</w:t>
      </w:r>
      <w:r w:rsidRPr="00F85AC5">
        <w:rPr>
          <w:b/>
          <w:vertAlign w:val="subscript"/>
        </w:rPr>
        <w:t>dyn</w:t>
      </w:r>
      <w:proofErr w:type="spellEnd"/>
      <w:r w:rsidRPr="00F85AC5">
        <w:rPr>
          <w:b/>
          <w:vertAlign w:val="subscript"/>
        </w:rPr>
        <w:t xml:space="preserve"> </w:t>
      </w:r>
      <w:r w:rsidRPr="00F85AC5">
        <w:rPr>
          <w:rFonts w:ascii="Arial" w:hAnsi="Arial"/>
          <w:b/>
        </w:rPr>
        <w:t xml:space="preserve">Temporal Correlation Function of </w:t>
      </w:r>
      <w:proofErr w:type="spellStart"/>
      <w:r w:rsidRPr="00F85AC5">
        <w:rPr>
          <w:rFonts w:ascii="Arial" w:hAnsi="Arial"/>
          <w:b/>
        </w:rPr>
        <w:t>UMi</w:t>
      </w:r>
      <w:proofErr w:type="spellEnd"/>
      <w:r w:rsidRPr="00F85AC5">
        <w:rPr>
          <w:rFonts w:ascii="Arial" w:hAnsi="Arial"/>
          <w:b/>
        </w:rPr>
        <w:t xml:space="preserve"> Route for Two Different TFC Time Lags </w:t>
      </w:r>
    </w:p>
    <w:p w14:paraId="16090749" w14:textId="537D85BA" w:rsidR="009A698E" w:rsidRPr="00F85AC5" w:rsidRDefault="009A698E" w:rsidP="009A698E">
      <w:pPr>
        <w:pStyle w:val="TH"/>
      </w:pPr>
      <w:r w:rsidRPr="00F85AC5">
        <w:t>Table 8.2.4.5-2</w:t>
      </w:r>
      <w:r w:rsidRPr="00F85AC5">
        <w:rPr>
          <w:rFonts w:hint="eastAsia"/>
          <w:lang w:eastAsia="zh-CN"/>
        </w:rPr>
        <w:t>:</w:t>
      </w:r>
      <w:r w:rsidRPr="00F85AC5">
        <w:t xml:space="preserve"> Dynamic </w:t>
      </w:r>
      <w:proofErr w:type="spellStart"/>
      <w:r w:rsidRPr="00F85AC5">
        <w:t>UMi</w:t>
      </w:r>
      <w:r w:rsidRPr="00F85AC5">
        <w:rPr>
          <w:vertAlign w:val="subscript"/>
        </w:rPr>
        <w:t>dyn</w:t>
      </w:r>
      <w:proofErr w:type="spellEnd"/>
      <w:r w:rsidRPr="00F85AC5">
        <w:rPr>
          <w:vertAlign w:val="subscript"/>
        </w:rPr>
        <w:t xml:space="preserve"> </w:t>
      </w:r>
      <w:r w:rsidRPr="00F85AC5">
        <w:t xml:space="preserve">Temporal Correlation Targets of the </w:t>
      </w:r>
      <w:proofErr w:type="spellStart"/>
      <w:r w:rsidRPr="00F85AC5">
        <w:t>UMi</w:t>
      </w:r>
      <w:proofErr w:type="spellEnd"/>
      <w:r w:rsidRPr="00F85AC5">
        <w:t xml:space="preserve"> Route with full path loss model </w:t>
      </w:r>
      <w:r w:rsidR="007B3CAF">
        <w:t>[7]</w:t>
      </w:r>
    </w:p>
    <w:tbl>
      <w:tblPr>
        <w:tblStyle w:val="TableGrid1"/>
        <w:tblW w:w="0" w:type="auto"/>
        <w:jc w:val="center"/>
        <w:tblLook w:val="04A0" w:firstRow="1" w:lastRow="0" w:firstColumn="1" w:lastColumn="0" w:noHBand="0" w:noVBand="1"/>
      </w:tblPr>
      <w:tblGrid>
        <w:gridCol w:w="1187"/>
        <w:gridCol w:w="2490"/>
        <w:gridCol w:w="2552"/>
      </w:tblGrid>
      <w:tr w:rsidR="007F3B33" w:rsidRPr="009F24EE" w14:paraId="51C8E00C" w14:textId="77777777" w:rsidTr="00C12606">
        <w:trPr>
          <w:jc w:val="center"/>
        </w:trPr>
        <w:tc>
          <w:tcPr>
            <w:tcW w:w="1187" w:type="dxa"/>
          </w:tcPr>
          <w:p w14:paraId="7656512B" w14:textId="77777777" w:rsidR="007F3B33" w:rsidRPr="0049363A" w:rsidRDefault="007F3B33" w:rsidP="00C12606">
            <w:pPr>
              <w:pStyle w:val="TAH"/>
            </w:pPr>
            <w:r w:rsidRPr="0049363A">
              <w:t>Segment #</w:t>
            </w:r>
          </w:p>
        </w:tc>
        <w:tc>
          <w:tcPr>
            <w:tcW w:w="2490" w:type="dxa"/>
          </w:tcPr>
          <w:p w14:paraId="6874C9EB" w14:textId="77777777" w:rsidR="007F3B33" w:rsidRPr="0049363A" w:rsidRDefault="007F3B33" w:rsidP="00C12606">
            <w:pPr>
              <w:pStyle w:val="TAH"/>
            </w:pPr>
            <w:r w:rsidRPr="00F85AC5">
              <w:t xml:space="preserve">Target </w:t>
            </w:r>
            <w:proofErr w:type="spellStart"/>
            <w:r w:rsidRPr="00F85AC5">
              <w:t>UMi</w:t>
            </w:r>
            <w:r w:rsidRPr="00F85AC5">
              <w:rPr>
                <w:vertAlign w:val="subscript"/>
              </w:rPr>
              <w:t>dyn</w:t>
            </w:r>
            <w:proofErr w:type="spellEnd"/>
            <w:r w:rsidRPr="00F85AC5">
              <w:rPr>
                <w:vertAlign w:val="subscript"/>
              </w:rPr>
              <w:t xml:space="preserve">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3731A67" w14:textId="77777777" w:rsidR="007F3B33" w:rsidRPr="0049363A" w:rsidRDefault="007F3B33" w:rsidP="00C12606">
            <w:pPr>
              <w:pStyle w:val="TAH"/>
            </w:pPr>
            <w:r w:rsidRPr="00F85AC5">
              <w:t xml:space="preserve">Target </w:t>
            </w:r>
            <w:proofErr w:type="spellStart"/>
            <w:r w:rsidRPr="00F85AC5">
              <w:t>UMi</w:t>
            </w:r>
            <w:r w:rsidRPr="00F85AC5">
              <w:rPr>
                <w:vertAlign w:val="subscript"/>
              </w:rPr>
              <w:t>dyn</w:t>
            </w:r>
            <w:proofErr w:type="spellEnd"/>
            <w:r w:rsidRPr="00F85AC5">
              <w:rPr>
                <w:vertAlign w:val="subscript"/>
              </w:rPr>
              <w:t xml:space="preserve"> </w:t>
            </w:r>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7F3B33" w:rsidRPr="009F24EE" w14:paraId="1849CFC3" w14:textId="77777777" w:rsidTr="00C12606">
        <w:trPr>
          <w:jc w:val="center"/>
        </w:trPr>
        <w:tc>
          <w:tcPr>
            <w:tcW w:w="1187" w:type="dxa"/>
          </w:tcPr>
          <w:p w14:paraId="22480527" w14:textId="77777777" w:rsidR="007F3B33" w:rsidRPr="009F24EE" w:rsidRDefault="007F3B33" w:rsidP="00C12606">
            <w:pPr>
              <w:pStyle w:val="TAC"/>
            </w:pPr>
            <w:r w:rsidRPr="009F24EE">
              <w:t>1</w:t>
            </w:r>
          </w:p>
        </w:tc>
        <w:tc>
          <w:tcPr>
            <w:tcW w:w="2490" w:type="dxa"/>
          </w:tcPr>
          <w:p w14:paraId="3FFA6603" w14:textId="77777777" w:rsidR="007F3B33" w:rsidRPr="009F24EE" w:rsidRDefault="007F3B33" w:rsidP="00C12606">
            <w:pPr>
              <w:pStyle w:val="TAC"/>
            </w:pPr>
            <w:r w:rsidRPr="009F24EE">
              <w:t>[0.</w:t>
            </w:r>
            <w:r>
              <w:t>871</w:t>
            </w:r>
            <w:r w:rsidRPr="009F24EE">
              <w:t>]</w:t>
            </w:r>
          </w:p>
        </w:tc>
        <w:tc>
          <w:tcPr>
            <w:tcW w:w="2552" w:type="dxa"/>
          </w:tcPr>
          <w:p w14:paraId="04284774" w14:textId="118003D2" w:rsidR="007F3B33" w:rsidRPr="009F24EE" w:rsidRDefault="007F3B33" w:rsidP="00C12606">
            <w:pPr>
              <w:pStyle w:val="TAC"/>
            </w:pPr>
            <w:r w:rsidRPr="009F24EE">
              <w:t>[0.</w:t>
            </w:r>
            <w:r>
              <w:t>436</w:t>
            </w:r>
            <w:r w:rsidRPr="009F24EE">
              <w:t>]</w:t>
            </w:r>
          </w:p>
        </w:tc>
      </w:tr>
      <w:tr w:rsidR="007F3B33" w:rsidRPr="009F24EE" w14:paraId="0D66F7AB" w14:textId="77777777" w:rsidTr="00C12606">
        <w:trPr>
          <w:jc w:val="center"/>
        </w:trPr>
        <w:tc>
          <w:tcPr>
            <w:tcW w:w="1187" w:type="dxa"/>
          </w:tcPr>
          <w:p w14:paraId="62B41C2B" w14:textId="77777777" w:rsidR="007F3B33" w:rsidRPr="009F24EE" w:rsidRDefault="007F3B33" w:rsidP="00C12606">
            <w:pPr>
              <w:pStyle w:val="TAC"/>
            </w:pPr>
            <w:r w:rsidRPr="009F24EE">
              <w:t>2</w:t>
            </w:r>
          </w:p>
        </w:tc>
        <w:tc>
          <w:tcPr>
            <w:tcW w:w="2490" w:type="dxa"/>
          </w:tcPr>
          <w:p w14:paraId="32A97D88" w14:textId="77777777" w:rsidR="007F3B33" w:rsidRPr="009F24EE" w:rsidRDefault="007F3B33" w:rsidP="00C12606">
            <w:pPr>
              <w:pStyle w:val="TAC"/>
            </w:pPr>
            <w:r w:rsidRPr="009F24EE">
              <w:t>[0.</w:t>
            </w:r>
            <w:r>
              <w:t>952</w:t>
            </w:r>
            <w:r w:rsidRPr="009F24EE">
              <w:t>]</w:t>
            </w:r>
          </w:p>
        </w:tc>
        <w:tc>
          <w:tcPr>
            <w:tcW w:w="2552" w:type="dxa"/>
          </w:tcPr>
          <w:p w14:paraId="2B419111" w14:textId="77777777" w:rsidR="007F3B33" w:rsidRPr="009F24EE" w:rsidRDefault="007F3B33" w:rsidP="00C12606">
            <w:pPr>
              <w:pStyle w:val="TAC"/>
            </w:pPr>
            <w:r w:rsidRPr="009F24EE">
              <w:t>[0.</w:t>
            </w:r>
            <w:r>
              <w:t>857</w:t>
            </w:r>
            <w:r w:rsidRPr="009F24EE">
              <w:t>]</w:t>
            </w:r>
          </w:p>
        </w:tc>
      </w:tr>
      <w:tr w:rsidR="007F3B33" w:rsidRPr="009F24EE" w14:paraId="594E5F5B" w14:textId="77777777" w:rsidTr="00C12606">
        <w:trPr>
          <w:jc w:val="center"/>
        </w:trPr>
        <w:tc>
          <w:tcPr>
            <w:tcW w:w="1187" w:type="dxa"/>
          </w:tcPr>
          <w:p w14:paraId="42382154" w14:textId="77777777" w:rsidR="007F3B33" w:rsidRPr="009F24EE" w:rsidRDefault="007F3B33" w:rsidP="00C12606">
            <w:pPr>
              <w:pStyle w:val="TAC"/>
            </w:pPr>
            <w:r w:rsidRPr="009F24EE">
              <w:t>3</w:t>
            </w:r>
          </w:p>
        </w:tc>
        <w:tc>
          <w:tcPr>
            <w:tcW w:w="2490" w:type="dxa"/>
          </w:tcPr>
          <w:p w14:paraId="7E6374EB" w14:textId="771F3B32" w:rsidR="007F3B33" w:rsidRPr="009F24EE" w:rsidRDefault="007F3B33" w:rsidP="00C12606">
            <w:pPr>
              <w:pStyle w:val="TAC"/>
            </w:pPr>
            <w:r w:rsidRPr="009F24EE">
              <w:t>[0.</w:t>
            </w:r>
            <w:r>
              <w:t>513</w:t>
            </w:r>
            <w:r w:rsidRPr="009F24EE">
              <w:t>]</w:t>
            </w:r>
          </w:p>
        </w:tc>
        <w:tc>
          <w:tcPr>
            <w:tcW w:w="2552" w:type="dxa"/>
          </w:tcPr>
          <w:p w14:paraId="488960AB" w14:textId="042ED7F1" w:rsidR="007F3B33" w:rsidRPr="009F24EE" w:rsidRDefault="007F3B33" w:rsidP="00C12606">
            <w:pPr>
              <w:pStyle w:val="TAC"/>
            </w:pPr>
            <w:r w:rsidRPr="009F24EE">
              <w:t>[0.</w:t>
            </w:r>
            <w:r>
              <w:t>188</w:t>
            </w:r>
            <w:r w:rsidRPr="009F24EE">
              <w:t>]</w:t>
            </w:r>
          </w:p>
        </w:tc>
      </w:tr>
      <w:tr w:rsidR="007F3B33" w:rsidRPr="009F24EE" w14:paraId="367A4D1A" w14:textId="77777777" w:rsidTr="00C12606">
        <w:trPr>
          <w:jc w:val="center"/>
        </w:trPr>
        <w:tc>
          <w:tcPr>
            <w:tcW w:w="1187" w:type="dxa"/>
          </w:tcPr>
          <w:p w14:paraId="2EACFABB" w14:textId="77777777" w:rsidR="007F3B33" w:rsidRPr="009F24EE" w:rsidRDefault="007F3B33" w:rsidP="00C12606">
            <w:pPr>
              <w:pStyle w:val="TAC"/>
            </w:pPr>
            <w:r w:rsidRPr="009F24EE">
              <w:t>4</w:t>
            </w:r>
          </w:p>
        </w:tc>
        <w:tc>
          <w:tcPr>
            <w:tcW w:w="2490" w:type="dxa"/>
          </w:tcPr>
          <w:p w14:paraId="3D1B9527" w14:textId="77777777" w:rsidR="007F3B33" w:rsidRPr="009F24EE" w:rsidRDefault="007F3B33" w:rsidP="00C12606">
            <w:pPr>
              <w:pStyle w:val="TAC"/>
            </w:pPr>
            <w:r w:rsidRPr="009F24EE">
              <w:t>[0.</w:t>
            </w:r>
            <w:r>
              <w:t>698</w:t>
            </w:r>
            <w:r w:rsidRPr="009F24EE">
              <w:t>]</w:t>
            </w:r>
          </w:p>
        </w:tc>
        <w:tc>
          <w:tcPr>
            <w:tcW w:w="2552" w:type="dxa"/>
          </w:tcPr>
          <w:p w14:paraId="6635BC01" w14:textId="141EE5E3" w:rsidR="007F3B33" w:rsidRPr="009F24EE" w:rsidRDefault="007F3B33" w:rsidP="00C12606">
            <w:pPr>
              <w:pStyle w:val="TAC"/>
            </w:pPr>
            <w:r w:rsidRPr="009F24EE">
              <w:t>[0.</w:t>
            </w:r>
            <w:r>
              <w:t>064</w:t>
            </w:r>
            <w:r w:rsidRPr="009F24EE">
              <w:t>]</w:t>
            </w:r>
          </w:p>
        </w:tc>
      </w:tr>
      <w:tr w:rsidR="007F3B33" w:rsidRPr="009F24EE" w14:paraId="1EDF8995" w14:textId="77777777" w:rsidTr="00C12606">
        <w:trPr>
          <w:jc w:val="center"/>
        </w:trPr>
        <w:tc>
          <w:tcPr>
            <w:tcW w:w="1187" w:type="dxa"/>
          </w:tcPr>
          <w:p w14:paraId="0CECB704" w14:textId="77777777" w:rsidR="007F3B33" w:rsidRPr="009F24EE" w:rsidRDefault="007F3B33" w:rsidP="00C12606">
            <w:pPr>
              <w:pStyle w:val="TAC"/>
            </w:pPr>
            <w:r w:rsidRPr="009F24EE">
              <w:t>5</w:t>
            </w:r>
          </w:p>
        </w:tc>
        <w:tc>
          <w:tcPr>
            <w:tcW w:w="2490" w:type="dxa"/>
          </w:tcPr>
          <w:p w14:paraId="7035BC63" w14:textId="0065E4D3" w:rsidR="007F3B33" w:rsidRPr="009F24EE" w:rsidRDefault="007F3B33" w:rsidP="00C12606">
            <w:pPr>
              <w:pStyle w:val="TAC"/>
            </w:pPr>
            <w:r w:rsidRPr="009F24EE">
              <w:t>[0.</w:t>
            </w:r>
            <w:r>
              <w:t>744</w:t>
            </w:r>
            <w:r w:rsidRPr="009F24EE">
              <w:t>]</w:t>
            </w:r>
          </w:p>
        </w:tc>
        <w:tc>
          <w:tcPr>
            <w:tcW w:w="2552" w:type="dxa"/>
          </w:tcPr>
          <w:p w14:paraId="58891B0C" w14:textId="60081E55" w:rsidR="007F3B33" w:rsidRPr="009F24EE" w:rsidRDefault="007F3B33" w:rsidP="00C12606">
            <w:pPr>
              <w:pStyle w:val="TAC"/>
            </w:pPr>
            <w:r w:rsidRPr="009F24EE">
              <w:t>[0.</w:t>
            </w:r>
            <w:r>
              <w:t>374</w:t>
            </w:r>
            <w:r w:rsidRPr="009F24EE">
              <w:t>]</w:t>
            </w:r>
          </w:p>
        </w:tc>
      </w:tr>
      <w:tr w:rsidR="007F3B33" w:rsidRPr="009F24EE" w14:paraId="4FAF6234" w14:textId="77777777" w:rsidTr="00C12606">
        <w:trPr>
          <w:jc w:val="center"/>
        </w:trPr>
        <w:tc>
          <w:tcPr>
            <w:tcW w:w="1187" w:type="dxa"/>
          </w:tcPr>
          <w:p w14:paraId="00ADD407" w14:textId="77777777" w:rsidR="007F3B33" w:rsidRPr="009F24EE" w:rsidRDefault="007F3B33" w:rsidP="00C12606">
            <w:pPr>
              <w:pStyle w:val="TAC"/>
            </w:pPr>
            <w:r w:rsidRPr="009F24EE">
              <w:t>6</w:t>
            </w:r>
          </w:p>
        </w:tc>
        <w:tc>
          <w:tcPr>
            <w:tcW w:w="2490" w:type="dxa"/>
          </w:tcPr>
          <w:p w14:paraId="27ABBB2E" w14:textId="77777777" w:rsidR="007F3B33" w:rsidRPr="009F24EE" w:rsidRDefault="007F3B33" w:rsidP="00C12606">
            <w:pPr>
              <w:pStyle w:val="TAC"/>
            </w:pPr>
            <w:r w:rsidRPr="009F24EE">
              <w:t>[0.</w:t>
            </w:r>
            <w:r>
              <w:t>959</w:t>
            </w:r>
            <w:r w:rsidRPr="009F24EE">
              <w:t>]</w:t>
            </w:r>
          </w:p>
        </w:tc>
        <w:tc>
          <w:tcPr>
            <w:tcW w:w="2552" w:type="dxa"/>
          </w:tcPr>
          <w:p w14:paraId="023894C1" w14:textId="32809F1D" w:rsidR="007F3B33" w:rsidRPr="009F24EE" w:rsidRDefault="007F3B33" w:rsidP="00C12606">
            <w:pPr>
              <w:pStyle w:val="TAC"/>
            </w:pPr>
            <w:r w:rsidRPr="009F24EE">
              <w:t>[0.</w:t>
            </w:r>
            <w:r>
              <w:t>813</w:t>
            </w:r>
            <w:r w:rsidRPr="009F24EE">
              <w:t>]</w:t>
            </w:r>
          </w:p>
        </w:tc>
      </w:tr>
      <w:tr w:rsidR="007F3B33" w:rsidRPr="009F24EE" w14:paraId="32A49523" w14:textId="77777777" w:rsidTr="00C12606">
        <w:trPr>
          <w:jc w:val="center"/>
        </w:trPr>
        <w:tc>
          <w:tcPr>
            <w:tcW w:w="1187" w:type="dxa"/>
          </w:tcPr>
          <w:p w14:paraId="16573BED" w14:textId="77777777" w:rsidR="007F3B33" w:rsidRPr="009F24EE" w:rsidRDefault="007F3B33" w:rsidP="00C12606">
            <w:pPr>
              <w:pStyle w:val="TAC"/>
            </w:pPr>
            <w:r w:rsidRPr="009F24EE">
              <w:t>7</w:t>
            </w:r>
          </w:p>
        </w:tc>
        <w:tc>
          <w:tcPr>
            <w:tcW w:w="2490" w:type="dxa"/>
          </w:tcPr>
          <w:p w14:paraId="2BA2A96C" w14:textId="77777777" w:rsidR="007F3B33" w:rsidRPr="009F24EE" w:rsidRDefault="007F3B33" w:rsidP="00C12606">
            <w:pPr>
              <w:pStyle w:val="TAC"/>
            </w:pPr>
            <w:r w:rsidRPr="009F24EE">
              <w:t>[0.</w:t>
            </w:r>
            <w:r>
              <w:t>965</w:t>
            </w:r>
            <w:r w:rsidRPr="009F24EE">
              <w:t>]</w:t>
            </w:r>
          </w:p>
        </w:tc>
        <w:tc>
          <w:tcPr>
            <w:tcW w:w="2552" w:type="dxa"/>
          </w:tcPr>
          <w:p w14:paraId="1A4A622A" w14:textId="77777777" w:rsidR="007F3B33" w:rsidRPr="009F24EE" w:rsidRDefault="007F3B33" w:rsidP="00C12606">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134" w:name="_Ref59974718"/>
      <w:bookmarkStart w:id="135" w:name="_Toc85822056"/>
      <w:bookmarkStart w:id="136" w:name="_Toc173152210"/>
      <w:bookmarkStart w:id="137" w:name="_Toc180424240"/>
      <w:r>
        <w:t>8.2.5</w:t>
      </w:r>
      <w:r>
        <w:tab/>
      </w:r>
      <w:r w:rsidRPr="00B76419">
        <w:t>Validation of Spatial Correlation</w:t>
      </w:r>
      <w:bookmarkEnd w:id="134"/>
      <w:bookmarkEnd w:id="135"/>
      <w:bookmarkEnd w:id="136"/>
      <w:bookmarkEnd w:id="137"/>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138" w:name="_Toc173152211"/>
      <w:bookmarkStart w:id="139" w:name="_Toc180424241"/>
      <w:r>
        <w:t>8.2.5.1</w:t>
      </w:r>
      <w:r>
        <w:tab/>
        <w:t xml:space="preserve">SCF </w:t>
      </w:r>
      <w:r w:rsidRPr="00B76419">
        <w:t>Method of Measurement</w:t>
      </w:r>
      <w:bookmarkEnd w:id="138"/>
      <w:bookmarkEnd w:id="139"/>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40" w:name="_Toc106956159"/>
      <w:r>
        <w:lastRenderedPageBreak/>
        <w:t>Table 8.2.5.1-1</w:t>
      </w:r>
      <w:r w:rsidR="00EC4555">
        <w:rPr>
          <w:rFonts w:hint="eastAsia"/>
          <w:lang w:eastAsia="zh-CN"/>
        </w:rPr>
        <w:t>:</w:t>
      </w:r>
      <w:r w:rsidRPr="00B76419">
        <w:t xml:space="preserve"> MPAC SCF Signal Generator Settings</w:t>
      </w:r>
      <w:bookmarkEnd w:id="1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141"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1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4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42"/>
    </w:p>
    <w:p w14:paraId="3FAA6147" w14:textId="34A9F9DD" w:rsidR="00523098" w:rsidRPr="00B76419" w:rsidRDefault="00523098" w:rsidP="00523098">
      <w:pPr>
        <w:pStyle w:val="TH"/>
      </w:pPr>
      <w:bookmarkStart w:id="14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4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144" w:name="_Toc173152212"/>
      <w:bookmarkStart w:id="145" w:name="_Toc180424242"/>
      <w:r>
        <w:lastRenderedPageBreak/>
        <w:t>8.2.5.2</w:t>
      </w:r>
      <w:r>
        <w:tab/>
        <w:t xml:space="preserve">SCF </w:t>
      </w:r>
      <w:r w:rsidRPr="00B76419">
        <w:t>Measurement Antenna</w:t>
      </w:r>
      <w:bookmarkEnd w:id="144"/>
      <w:bookmarkEnd w:id="145"/>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146" w:name="_Toc173152213"/>
      <w:bookmarkStart w:id="147" w:name="_Toc180424243"/>
      <w:r>
        <w:t>8.2.5.3</w:t>
      </w:r>
      <w:r>
        <w:tab/>
        <w:t>SCF</w:t>
      </w:r>
      <w:r w:rsidRPr="00B76419">
        <w:t xml:space="preserve"> Measurement Results Analysis</w:t>
      </w:r>
      <w:bookmarkEnd w:id="146"/>
      <w:bookmarkEnd w:id="147"/>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148" w:name="_Toc173152214"/>
      <w:bookmarkStart w:id="149" w:name="_Toc180424244"/>
      <w:r>
        <w:t>8.2.5.4</w:t>
      </w:r>
      <w:r>
        <w:tab/>
        <w:t>Target Values</w:t>
      </w:r>
      <w:bookmarkEnd w:id="148"/>
      <w:bookmarkEnd w:id="149"/>
    </w:p>
    <w:p w14:paraId="42B8A965" w14:textId="229AA6D9" w:rsidR="007F3B33" w:rsidRDefault="009A698E" w:rsidP="009A698E">
      <w:pPr>
        <w:rPr>
          <w:rFonts w:ascii="Arial" w:hAnsi="Arial"/>
          <w:b/>
        </w:rPr>
      </w:pPr>
      <w:r w:rsidRPr="00843541">
        <w:t xml:space="preserve">The target values </w:t>
      </w:r>
      <w:r>
        <w:t xml:space="preserve">for the </w:t>
      </w:r>
      <w:proofErr w:type="spellStart"/>
      <w:r>
        <w:t>UMa</w:t>
      </w:r>
      <w:proofErr w:type="spellEnd"/>
      <w:r>
        <w:t xml:space="preserve"> route </w:t>
      </w:r>
      <w:r w:rsidRPr="00843541">
        <w:t xml:space="preserve">are specified in </w:t>
      </w:r>
      <w:hyperlink w:anchor="_Hlk176088316" w:history="1" w:docLocation="1,89079,89094,4094,TABLHEADER BEST,Table 4.2.4.2-1">
        <w:r w:rsidRPr="00836483">
          <w:rPr>
            <w:rStyle w:val="ab"/>
            <w:color w:val="auto"/>
            <w:u w:val="none"/>
          </w:rPr>
          <w:t>Table</w:t>
        </w:r>
      </w:hyperlink>
      <w:r>
        <w:rPr>
          <w:rStyle w:val="ab"/>
          <w:color w:val="auto"/>
          <w:u w:val="none"/>
        </w:rPr>
        <w:t xml:space="preserve"> </w:t>
      </w:r>
      <w:r>
        <w:t>8.2.5.4-1</w:t>
      </w:r>
      <w:r w:rsidRPr="00843541">
        <w:t xml:space="preserve"> and illustrated in </w:t>
      </w:r>
      <w:hyperlink w:anchor="_Hlk176088241" w:history="1" w:docLocation="1,88764,88780,4094,FIGBEST,Figure 4.2.4.2-1">
        <w:r w:rsidRPr="00836483">
          <w:rPr>
            <w:rStyle w:val="ab"/>
            <w:color w:val="auto"/>
            <w:u w:val="none"/>
          </w:rPr>
          <w:t xml:space="preserve">Figure </w:t>
        </w:r>
        <w:r>
          <w:t>8.2.5.4</w:t>
        </w:r>
        <w:r w:rsidRPr="00836483">
          <w:rPr>
            <w:rStyle w:val="ab"/>
            <w:color w:val="auto"/>
            <w:u w:val="none"/>
          </w:rPr>
          <w:t>-1</w:t>
        </w:r>
      </w:hyperlink>
      <w:r w:rsidRPr="00843541">
        <w:t xml:space="preserve">, which uses the time segments along the dynamic </w:t>
      </w:r>
      <w:proofErr w:type="spellStart"/>
      <w:r w:rsidRPr="00F85AC5">
        <w:t>UMa</w:t>
      </w:r>
      <w:r w:rsidRPr="00F85AC5">
        <w:rPr>
          <w:vertAlign w:val="subscript"/>
        </w:rPr>
        <w:t>dyn</w:t>
      </w:r>
      <w:proofErr w:type="spellEnd"/>
      <w:r w:rsidRPr="00F85AC5">
        <w:t xml:space="preserve"> model proposed in </w:t>
      </w:r>
      <w:hyperlink w:anchor="_Hlk176085569" w:history="1" w:docLocation="1,68642,68657,4094,TABLHEADER BEST,Table 4.2.1.2-1">
        <w:r w:rsidRPr="00F85AC5">
          <w:t>Table 8.2.2.3-1</w:t>
        </w:r>
      </w:hyperlink>
      <w:r w:rsidRPr="00F85AC5">
        <w:t xml:space="preserve">. The target values for the </w:t>
      </w:r>
      <w:proofErr w:type="spellStart"/>
      <w:r w:rsidRPr="00F85AC5">
        <w:t>UMi</w:t>
      </w:r>
      <w:proofErr w:type="spellEnd"/>
      <w:r w:rsidRPr="00F85AC5">
        <w:t xml:space="preserve"> route are specified in </w:t>
      </w:r>
      <w:hyperlink w:anchor="_Hlk176088316" w:history="1" w:docLocation="1,89079,89094,4094,TABLHEADER BEST,Table 4.2.4.2-1">
        <w:r w:rsidRPr="00F85AC5">
          <w:rPr>
            <w:rStyle w:val="ab"/>
            <w:color w:val="auto"/>
            <w:u w:val="none"/>
          </w:rPr>
          <w:t>Table</w:t>
        </w:r>
      </w:hyperlink>
      <w:r w:rsidRPr="00F85AC5">
        <w:rPr>
          <w:rStyle w:val="ab"/>
          <w:color w:val="auto"/>
          <w:u w:val="none"/>
        </w:rPr>
        <w:t xml:space="preserve"> </w:t>
      </w:r>
      <w:r w:rsidRPr="00F85AC5">
        <w:t xml:space="preserve">8.2.5.4-2 and illustrated in </w:t>
      </w:r>
      <w:hyperlink w:anchor="_Hlk176088241" w:history="1" w:docLocation="1,88764,88780,4094,FIGBEST,Figure 4.2.4.2-1">
        <w:r w:rsidRPr="00F85AC5">
          <w:rPr>
            <w:rStyle w:val="ab"/>
            <w:color w:val="auto"/>
            <w:u w:val="none"/>
          </w:rPr>
          <w:t xml:space="preserve">Figure </w:t>
        </w:r>
        <w:r w:rsidRPr="00F85AC5">
          <w:t>8.2.5.4</w:t>
        </w:r>
        <w:r w:rsidRPr="00F85AC5">
          <w:rPr>
            <w:rStyle w:val="ab"/>
            <w:color w:val="auto"/>
            <w:u w:val="none"/>
          </w:rPr>
          <w:t>-2</w:t>
        </w:r>
      </w:hyperlink>
      <w:r w:rsidRPr="00F85AC5">
        <w:t xml:space="preserve">, which uses the time segments along the dynamic </w:t>
      </w:r>
      <w:proofErr w:type="spellStart"/>
      <w:r w:rsidRPr="00F85AC5">
        <w:t>UMi</w:t>
      </w:r>
      <w:r w:rsidRPr="00F85AC5">
        <w:rPr>
          <w:vertAlign w:val="subscript"/>
        </w:rPr>
        <w:t>dyn</w:t>
      </w:r>
      <w:proofErr w:type="spellEnd"/>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bookmarkStart w:id="150" w:name="_Hlk176088241"/>
      <w:bookmarkStart w:id="151" w:name="_Toc176852299"/>
      <w:bookmarkStart w:id="152" w:name="_Toc106955070"/>
      <w:r w:rsidRPr="009A698E">
        <w:rPr>
          <w:rFonts w:ascii="Arial" w:hAnsi="Arial"/>
          <w:b/>
        </w:rPr>
        <w:t xml:space="preserve"> </w:t>
      </w:r>
    </w:p>
    <w:p w14:paraId="4AE2C69E" w14:textId="0B64E38B" w:rsidR="007F3B33" w:rsidRDefault="007F3B33" w:rsidP="007F3B33">
      <w:pPr>
        <w:pStyle w:val="TH"/>
      </w:pPr>
      <w:r w:rsidRPr="00E92E56">
        <w:rPr>
          <w:noProof/>
        </w:rPr>
        <w:drawing>
          <wp:inline distT="0" distB="0" distL="0" distR="0" wp14:anchorId="6E49253B" wp14:editId="07263815">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pic:nvPicPr>
                  <pic:blipFill>
                    <a:blip r:embed="rId31"/>
                    <a:stretch>
                      <a:fillRect/>
                    </a:stretch>
                  </pic:blipFill>
                  <pic:spPr>
                    <a:xfrm>
                      <a:off x="0" y="0"/>
                      <a:ext cx="6122035" cy="4285615"/>
                    </a:xfrm>
                    <a:prstGeom prst="rect">
                      <a:avLst/>
                    </a:prstGeom>
                  </pic:spPr>
                </pic:pic>
              </a:graphicData>
            </a:graphic>
          </wp:inline>
        </w:drawing>
      </w:r>
      <w:r w:rsidRPr="009A698E">
        <w:t xml:space="preserve"> </w:t>
      </w:r>
    </w:p>
    <w:p w14:paraId="3596628D" w14:textId="77777777" w:rsidR="007F3B33" w:rsidRDefault="007F3B33" w:rsidP="009A698E">
      <w:pPr>
        <w:rPr>
          <w:rFonts w:ascii="Arial" w:hAnsi="Arial"/>
          <w:b/>
        </w:rPr>
      </w:pPr>
    </w:p>
    <w:p w14:paraId="3B6770F0" w14:textId="387A1454" w:rsidR="00523098" w:rsidRPr="00F34E65" w:rsidRDefault="009A698E" w:rsidP="000531D0">
      <w:pPr>
        <w:jc w:val="center"/>
        <w:rPr>
          <w:rFonts w:ascii="Arial Narrow" w:hAnsi="Arial Narrow"/>
          <w:b/>
        </w:rPr>
      </w:pPr>
      <w:r w:rsidRPr="00F34E65">
        <w:rPr>
          <w:rFonts w:ascii="Arial" w:hAnsi="Arial"/>
          <w:b/>
        </w:rPr>
        <w:t xml:space="preserve">Figure </w:t>
      </w:r>
      <w:bookmarkEnd w:id="150"/>
      <w:r w:rsidRPr="00F34E65">
        <w:rPr>
          <w:rFonts w:ascii="Arial" w:hAnsi="Arial"/>
          <w:b/>
        </w:rPr>
        <w:t>8.2.5.4-1</w:t>
      </w:r>
      <w:r w:rsidRPr="00F34E65">
        <w:rPr>
          <w:rFonts w:ascii="Arial" w:hAnsi="Arial" w:hint="eastAsia"/>
          <w:b/>
        </w:rPr>
        <w:t>:</w:t>
      </w:r>
      <w:r w:rsidRPr="00F34E65">
        <w:rPr>
          <w:rFonts w:ascii="Arial" w:hAnsi="Arial"/>
          <w:b/>
        </w:rPr>
        <w:t xml:space="preserve"> </w:t>
      </w:r>
      <w:proofErr w:type="spellStart"/>
      <w:r w:rsidRPr="00F85AC5">
        <w:rPr>
          <w:rFonts w:ascii="Arial" w:hAnsi="Arial"/>
          <w:b/>
        </w:rPr>
        <w:t>UMa</w:t>
      </w:r>
      <w:r w:rsidRPr="00F85AC5">
        <w:rPr>
          <w:b/>
          <w:vertAlign w:val="subscript"/>
        </w:rPr>
        <w:t>dyn</w:t>
      </w:r>
      <w:proofErr w:type="spellEnd"/>
      <w:r w:rsidRPr="00F85AC5">
        <w:t xml:space="preserve"> </w:t>
      </w:r>
      <w:r w:rsidRPr="00F85AC5">
        <w:rPr>
          <w:rFonts w:ascii="Arial" w:hAnsi="Arial"/>
          <w:b/>
        </w:rPr>
        <w:t xml:space="preserve">Spatial Correlation Function of </w:t>
      </w:r>
      <w:proofErr w:type="spellStart"/>
      <w:r w:rsidRPr="00F85AC5">
        <w:rPr>
          <w:rFonts w:ascii="Arial" w:hAnsi="Arial"/>
          <w:b/>
        </w:rPr>
        <w:t>UMa</w:t>
      </w:r>
      <w:proofErr w:type="spellEnd"/>
      <w:r w:rsidRPr="00F85AC5">
        <w:rPr>
          <w:rFonts w:ascii="Arial" w:hAnsi="Arial"/>
          <w:b/>
        </w:rPr>
        <w:t xml:space="preserve"> Route with full path loss model </w:t>
      </w:r>
      <w:r w:rsidR="007B3CAF">
        <w:rPr>
          <w:rFonts w:ascii="Arial" w:hAnsi="Arial"/>
          <w:b/>
        </w:rPr>
        <w:t>[7]</w:t>
      </w:r>
      <w:r w:rsidRPr="00F85AC5">
        <w:rPr>
          <w:rFonts w:ascii="Arial" w:hAnsi="Arial"/>
          <w:b/>
        </w:rPr>
        <w:t xml:space="preserve"> for Three Different SFC Test Antenna Positions</w:t>
      </w:r>
      <w:bookmarkEnd w:id="151"/>
    </w:p>
    <w:p w14:paraId="7750A078" w14:textId="3E6AA345" w:rsidR="009A698E" w:rsidRDefault="009A698E" w:rsidP="009A698E">
      <w:pPr>
        <w:pStyle w:val="TH"/>
      </w:pPr>
      <w:bookmarkStart w:id="153" w:name="_Hlk176088316"/>
      <w:bookmarkStart w:id="154" w:name="_Toc106956180"/>
      <w:bookmarkStart w:id="155" w:name="_Toc176852329"/>
      <w:bookmarkEnd w:id="152"/>
      <w:r w:rsidRPr="004F7F6E">
        <w:lastRenderedPageBreak/>
        <w:t xml:space="preserve">Table </w:t>
      </w:r>
      <w:r>
        <w:t>8.2.5.4-1</w:t>
      </w:r>
      <w:bookmarkEnd w:id="153"/>
      <w:r>
        <w:rPr>
          <w:rFonts w:hint="eastAsia"/>
          <w:lang w:eastAsia="zh-CN"/>
        </w:rPr>
        <w:t>:</w:t>
      </w:r>
      <w:r>
        <w:t xml:space="preserve"> </w:t>
      </w:r>
      <w:proofErr w:type="spellStart"/>
      <w:r w:rsidRPr="00F85AC5">
        <w:t>UMa</w:t>
      </w:r>
      <w:r w:rsidRPr="00F85AC5">
        <w:rPr>
          <w:vertAlign w:val="subscript"/>
        </w:rPr>
        <w:t>dyn</w:t>
      </w:r>
      <w:proofErr w:type="spellEnd"/>
      <w:r w:rsidRPr="00F85AC5">
        <w:t xml:space="preserve"> Spatial Correlation Targets of the </w:t>
      </w:r>
      <w:proofErr w:type="spellStart"/>
      <w:r w:rsidRPr="00F85AC5">
        <w:t>UMa</w:t>
      </w:r>
      <w:proofErr w:type="spellEnd"/>
      <w:r w:rsidRPr="00F85AC5">
        <w:t xml:space="preserve"> Route with full path loss model </w:t>
      </w:r>
      <w:r w:rsidR="007B3CAF">
        <w:t>[7]</w:t>
      </w:r>
      <w:r w:rsidRPr="00F85AC5">
        <w:t xml:space="preserve"> for 2450</w:t>
      </w:r>
      <w:r w:rsidRPr="009F24EE">
        <w:t xml:space="preserve"> MHz</w:t>
      </w:r>
      <w:bookmarkEnd w:id="154"/>
      <w:bookmarkEnd w:id="155"/>
    </w:p>
    <w:tbl>
      <w:tblPr>
        <w:tblStyle w:val="TableGrid1"/>
        <w:tblW w:w="0" w:type="auto"/>
        <w:jc w:val="center"/>
        <w:tblLook w:val="04A0" w:firstRow="1" w:lastRow="0" w:firstColumn="1" w:lastColumn="0" w:noHBand="0" w:noVBand="1"/>
      </w:tblPr>
      <w:tblGrid>
        <w:gridCol w:w="1187"/>
        <w:gridCol w:w="1498"/>
        <w:gridCol w:w="1559"/>
        <w:gridCol w:w="1559"/>
      </w:tblGrid>
      <w:tr w:rsidR="007F3B33" w:rsidRPr="009F24EE" w14:paraId="7CCD0BE1" w14:textId="77777777" w:rsidTr="00C12606">
        <w:trPr>
          <w:jc w:val="center"/>
        </w:trPr>
        <w:tc>
          <w:tcPr>
            <w:tcW w:w="1187" w:type="dxa"/>
          </w:tcPr>
          <w:p w14:paraId="1FDB0B56" w14:textId="77777777" w:rsidR="007F3B33" w:rsidRPr="009F24EE" w:rsidRDefault="007F3B33" w:rsidP="00C12606">
            <w:pPr>
              <w:pStyle w:val="TAH"/>
            </w:pPr>
            <w:r w:rsidRPr="009F24EE">
              <w:t>Segment #</w:t>
            </w:r>
          </w:p>
        </w:tc>
        <w:tc>
          <w:tcPr>
            <w:tcW w:w="1498" w:type="dxa"/>
          </w:tcPr>
          <w:p w14:paraId="314EA2E8"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30CC6EC1"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2DC1BF1A" w14:textId="77777777" w:rsidR="007F3B33" w:rsidRPr="009F24EE" w:rsidRDefault="007F3B33"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7F3B33" w:rsidRPr="009F24EE" w14:paraId="56F23981" w14:textId="77777777" w:rsidTr="00C12606">
        <w:trPr>
          <w:jc w:val="center"/>
        </w:trPr>
        <w:tc>
          <w:tcPr>
            <w:tcW w:w="1187" w:type="dxa"/>
          </w:tcPr>
          <w:p w14:paraId="614DA2DC" w14:textId="77777777" w:rsidR="007F3B33" w:rsidRPr="009F24EE" w:rsidRDefault="007F3B33" w:rsidP="00C12606">
            <w:pPr>
              <w:pStyle w:val="TAC"/>
            </w:pPr>
            <w:r w:rsidRPr="009F24EE">
              <w:t>1</w:t>
            </w:r>
          </w:p>
        </w:tc>
        <w:tc>
          <w:tcPr>
            <w:tcW w:w="1498" w:type="dxa"/>
          </w:tcPr>
          <w:p w14:paraId="7A6DAFF4" w14:textId="77777777" w:rsidR="007F3B33" w:rsidRPr="009F24EE" w:rsidRDefault="007F3B33" w:rsidP="00C12606">
            <w:pPr>
              <w:pStyle w:val="TAC"/>
            </w:pPr>
            <w:r w:rsidRPr="009F24EE">
              <w:t>[</w:t>
            </w:r>
            <w:r>
              <w:t>0.986</w:t>
            </w:r>
            <w:r w:rsidRPr="009F24EE">
              <w:t>]</w:t>
            </w:r>
          </w:p>
        </w:tc>
        <w:tc>
          <w:tcPr>
            <w:tcW w:w="1559" w:type="dxa"/>
          </w:tcPr>
          <w:p w14:paraId="5D042245" w14:textId="77777777" w:rsidR="007F3B33" w:rsidRPr="009F24EE" w:rsidRDefault="007F3B33" w:rsidP="00C12606">
            <w:pPr>
              <w:pStyle w:val="TAC"/>
            </w:pPr>
            <w:r w:rsidRPr="009F24EE">
              <w:t>[0.9</w:t>
            </w:r>
            <w:r>
              <w:t>08</w:t>
            </w:r>
            <w:r w:rsidRPr="009F24EE">
              <w:t>]</w:t>
            </w:r>
          </w:p>
        </w:tc>
        <w:tc>
          <w:tcPr>
            <w:tcW w:w="1559" w:type="dxa"/>
          </w:tcPr>
          <w:p w14:paraId="02A38A03" w14:textId="77777777" w:rsidR="007F3B33" w:rsidRPr="009F24EE" w:rsidRDefault="007F3B33" w:rsidP="00C12606">
            <w:pPr>
              <w:pStyle w:val="TAC"/>
            </w:pPr>
            <w:r w:rsidRPr="009F24EE">
              <w:t>[0.9</w:t>
            </w:r>
            <w:r>
              <w:t>32</w:t>
            </w:r>
            <w:r w:rsidRPr="009F24EE">
              <w:t>]</w:t>
            </w:r>
          </w:p>
        </w:tc>
      </w:tr>
      <w:tr w:rsidR="007F3B33" w:rsidRPr="009F24EE" w14:paraId="08BB454D" w14:textId="77777777" w:rsidTr="00C12606">
        <w:trPr>
          <w:jc w:val="center"/>
        </w:trPr>
        <w:tc>
          <w:tcPr>
            <w:tcW w:w="1187" w:type="dxa"/>
          </w:tcPr>
          <w:p w14:paraId="2594EE59" w14:textId="77777777" w:rsidR="007F3B33" w:rsidRPr="009F24EE" w:rsidRDefault="007F3B33" w:rsidP="00C12606">
            <w:pPr>
              <w:pStyle w:val="TAC"/>
            </w:pPr>
            <w:r w:rsidRPr="009F24EE">
              <w:t>2</w:t>
            </w:r>
          </w:p>
        </w:tc>
        <w:tc>
          <w:tcPr>
            <w:tcW w:w="1498" w:type="dxa"/>
          </w:tcPr>
          <w:p w14:paraId="5D8886B3" w14:textId="77777777" w:rsidR="007F3B33" w:rsidRPr="009F24EE" w:rsidRDefault="007F3B33" w:rsidP="00C12606">
            <w:pPr>
              <w:pStyle w:val="TAC"/>
            </w:pPr>
            <w:r w:rsidRPr="009F24EE">
              <w:t>[</w:t>
            </w:r>
            <w:r>
              <w:t>0.963</w:t>
            </w:r>
            <w:r w:rsidRPr="009F24EE">
              <w:t>]</w:t>
            </w:r>
          </w:p>
        </w:tc>
        <w:tc>
          <w:tcPr>
            <w:tcW w:w="1559" w:type="dxa"/>
          </w:tcPr>
          <w:p w14:paraId="59A46DF9" w14:textId="77777777" w:rsidR="007F3B33" w:rsidRPr="009F24EE" w:rsidRDefault="007F3B33" w:rsidP="00C12606">
            <w:pPr>
              <w:pStyle w:val="TAC"/>
            </w:pPr>
            <w:r w:rsidRPr="009F24EE">
              <w:t>[0.6</w:t>
            </w:r>
            <w:r>
              <w:t>11</w:t>
            </w:r>
            <w:r w:rsidRPr="009F24EE">
              <w:t>]</w:t>
            </w:r>
          </w:p>
        </w:tc>
        <w:tc>
          <w:tcPr>
            <w:tcW w:w="1559" w:type="dxa"/>
          </w:tcPr>
          <w:p w14:paraId="141BC758" w14:textId="77777777" w:rsidR="007F3B33" w:rsidRPr="009F24EE" w:rsidRDefault="007F3B33" w:rsidP="00C12606">
            <w:pPr>
              <w:pStyle w:val="TAC"/>
            </w:pPr>
            <w:r w:rsidRPr="009F24EE">
              <w:t>[0.</w:t>
            </w:r>
            <w:r>
              <w:t>326</w:t>
            </w:r>
            <w:r w:rsidRPr="009F24EE">
              <w:t>]</w:t>
            </w:r>
          </w:p>
        </w:tc>
      </w:tr>
      <w:tr w:rsidR="007F3B33" w:rsidRPr="009F24EE" w14:paraId="2E136302" w14:textId="77777777" w:rsidTr="00C12606">
        <w:trPr>
          <w:jc w:val="center"/>
        </w:trPr>
        <w:tc>
          <w:tcPr>
            <w:tcW w:w="1187" w:type="dxa"/>
          </w:tcPr>
          <w:p w14:paraId="135E55A5" w14:textId="77777777" w:rsidR="007F3B33" w:rsidRPr="009F24EE" w:rsidRDefault="007F3B33" w:rsidP="00C12606">
            <w:pPr>
              <w:pStyle w:val="TAC"/>
            </w:pPr>
            <w:r w:rsidRPr="009F24EE">
              <w:t>3</w:t>
            </w:r>
          </w:p>
        </w:tc>
        <w:tc>
          <w:tcPr>
            <w:tcW w:w="1498" w:type="dxa"/>
          </w:tcPr>
          <w:p w14:paraId="25085709" w14:textId="77777777" w:rsidR="007F3B33" w:rsidRPr="009F24EE" w:rsidRDefault="007F3B33" w:rsidP="00C12606">
            <w:pPr>
              <w:pStyle w:val="TAC"/>
            </w:pPr>
            <w:r w:rsidRPr="009F24EE">
              <w:t>[0.8</w:t>
            </w:r>
            <w:r>
              <w:t>00</w:t>
            </w:r>
            <w:r w:rsidRPr="009F24EE">
              <w:t>]</w:t>
            </w:r>
          </w:p>
        </w:tc>
        <w:tc>
          <w:tcPr>
            <w:tcW w:w="1559" w:type="dxa"/>
          </w:tcPr>
          <w:p w14:paraId="4BFFC1AC" w14:textId="12A2AAFB" w:rsidR="007F3B33" w:rsidRPr="009F24EE" w:rsidRDefault="007F3B33" w:rsidP="00C12606">
            <w:pPr>
              <w:pStyle w:val="TAC"/>
            </w:pPr>
            <w:r w:rsidRPr="009F24EE">
              <w:t>[0.</w:t>
            </w:r>
            <w:r>
              <w:t>159</w:t>
            </w:r>
            <w:r w:rsidRPr="009F24EE">
              <w:t>]</w:t>
            </w:r>
          </w:p>
        </w:tc>
        <w:tc>
          <w:tcPr>
            <w:tcW w:w="1559" w:type="dxa"/>
          </w:tcPr>
          <w:p w14:paraId="2DB5AF50" w14:textId="77777777" w:rsidR="007F3B33" w:rsidRPr="009F24EE" w:rsidRDefault="007F3B33" w:rsidP="00C12606">
            <w:pPr>
              <w:pStyle w:val="TAC"/>
            </w:pPr>
            <w:r w:rsidRPr="009F24EE">
              <w:t>[0.1</w:t>
            </w:r>
            <w:r>
              <w:t>11</w:t>
            </w:r>
            <w:r w:rsidRPr="009F24EE">
              <w:t>]</w:t>
            </w:r>
          </w:p>
        </w:tc>
      </w:tr>
      <w:tr w:rsidR="007F3B33" w:rsidRPr="009F24EE" w14:paraId="645C9877" w14:textId="77777777" w:rsidTr="00C12606">
        <w:trPr>
          <w:jc w:val="center"/>
        </w:trPr>
        <w:tc>
          <w:tcPr>
            <w:tcW w:w="1187" w:type="dxa"/>
          </w:tcPr>
          <w:p w14:paraId="38CA207D" w14:textId="77777777" w:rsidR="007F3B33" w:rsidRPr="009F24EE" w:rsidRDefault="007F3B33" w:rsidP="00C12606">
            <w:pPr>
              <w:pStyle w:val="TAC"/>
            </w:pPr>
            <w:r w:rsidRPr="009F24EE">
              <w:t>4</w:t>
            </w:r>
          </w:p>
        </w:tc>
        <w:tc>
          <w:tcPr>
            <w:tcW w:w="1498" w:type="dxa"/>
          </w:tcPr>
          <w:p w14:paraId="3D4D304E" w14:textId="77777777" w:rsidR="007F3B33" w:rsidRPr="009F24EE" w:rsidRDefault="007F3B33" w:rsidP="00C12606">
            <w:pPr>
              <w:pStyle w:val="TAC"/>
            </w:pPr>
            <w:r w:rsidRPr="009F24EE">
              <w:t>[0.</w:t>
            </w:r>
            <w:r>
              <w:t>699</w:t>
            </w:r>
            <w:r w:rsidRPr="009F24EE">
              <w:t>]</w:t>
            </w:r>
          </w:p>
        </w:tc>
        <w:tc>
          <w:tcPr>
            <w:tcW w:w="1559" w:type="dxa"/>
          </w:tcPr>
          <w:p w14:paraId="5542F275" w14:textId="77777777" w:rsidR="007F3B33" w:rsidRPr="009F24EE" w:rsidRDefault="007F3B33" w:rsidP="00C12606">
            <w:pPr>
              <w:pStyle w:val="TAC"/>
            </w:pPr>
            <w:r w:rsidRPr="009F24EE">
              <w:t>[0.7</w:t>
            </w:r>
            <w:r>
              <w:t>21</w:t>
            </w:r>
            <w:r w:rsidRPr="009F24EE">
              <w:t>]</w:t>
            </w:r>
          </w:p>
        </w:tc>
        <w:tc>
          <w:tcPr>
            <w:tcW w:w="1559" w:type="dxa"/>
          </w:tcPr>
          <w:p w14:paraId="045C4F58" w14:textId="77777777" w:rsidR="007F3B33" w:rsidRPr="009F24EE" w:rsidRDefault="007F3B33" w:rsidP="00C12606">
            <w:pPr>
              <w:pStyle w:val="TAC"/>
            </w:pPr>
            <w:r w:rsidRPr="009F24EE">
              <w:t>[0.</w:t>
            </w:r>
            <w:r>
              <w:t>492</w:t>
            </w:r>
            <w:r w:rsidRPr="009F24EE">
              <w:t>]</w:t>
            </w:r>
          </w:p>
        </w:tc>
      </w:tr>
      <w:tr w:rsidR="007F3B33" w:rsidRPr="009F24EE" w14:paraId="1BD40305" w14:textId="77777777" w:rsidTr="00C12606">
        <w:trPr>
          <w:jc w:val="center"/>
        </w:trPr>
        <w:tc>
          <w:tcPr>
            <w:tcW w:w="1187" w:type="dxa"/>
          </w:tcPr>
          <w:p w14:paraId="4F520198" w14:textId="77777777" w:rsidR="007F3B33" w:rsidRPr="009F24EE" w:rsidRDefault="007F3B33" w:rsidP="00C12606">
            <w:pPr>
              <w:pStyle w:val="TAC"/>
            </w:pPr>
            <w:r w:rsidRPr="009F24EE">
              <w:t>5</w:t>
            </w:r>
          </w:p>
        </w:tc>
        <w:tc>
          <w:tcPr>
            <w:tcW w:w="1498" w:type="dxa"/>
          </w:tcPr>
          <w:p w14:paraId="1814016F" w14:textId="77777777" w:rsidR="007F3B33" w:rsidRPr="009F24EE" w:rsidRDefault="007F3B33" w:rsidP="00C12606">
            <w:pPr>
              <w:pStyle w:val="TAC"/>
            </w:pPr>
            <w:r w:rsidRPr="009F24EE">
              <w:t>[0.8</w:t>
            </w:r>
            <w:r>
              <w:t>31</w:t>
            </w:r>
            <w:r w:rsidRPr="009F24EE">
              <w:t>]</w:t>
            </w:r>
          </w:p>
        </w:tc>
        <w:tc>
          <w:tcPr>
            <w:tcW w:w="1559" w:type="dxa"/>
          </w:tcPr>
          <w:p w14:paraId="5287B14D" w14:textId="77777777" w:rsidR="007F3B33" w:rsidRPr="009F24EE" w:rsidRDefault="007F3B33" w:rsidP="00C12606">
            <w:pPr>
              <w:pStyle w:val="TAC"/>
            </w:pPr>
            <w:r w:rsidRPr="009F24EE">
              <w:t>[0.4</w:t>
            </w:r>
            <w:r>
              <w:t>14</w:t>
            </w:r>
            <w:r w:rsidRPr="009F24EE">
              <w:t>]</w:t>
            </w:r>
          </w:p>
        </w:tc>
        <w:tc>
          <w:tcPr>
            <w:tcW w:w="1559" w:type="dxa"/>
          </w:tcPr>
          <w:p w14:paraId="3AA9B6BB" w14:textId="77777777" w:rsidR="007F3B33" w:rsidRPr="009F24EE" w:rsidRDefault="007F3B33" w:rsidP="00C12606">
            <w:pPr>
              <w:pStyle w:val="TAC"/>
            </w:pPr>
            <w:r w:rsidRPr="009F24EE">
              <w:t>[0.</w:t>
            </w:r>
            <w:r>
              <w:t>156</w:t>
            </w:r>
            <w:r w:rsidRPr="009F24EE">
              <w:t>]</w:t>
            </w:r>
          </w:p>
        </w:tc>
      </w:tr>
      <w:tr w:rsidR="007F3B33" w:rsidRPr="009F24EE" w14:paraId="5D8598C2" w14:textId="77777777" w:rsidTr="00C12606">
        <w:trPr>
          <w:jc w:val="center"/>
        </w:trPr>
        <w:tc>
          <w:tcPr>
            <w:tcW w:w="1187" w:type="dxa"/>
          </w:tcPr>
          <w:p w14:paraId="2F849D8D" w14:textId="77777777" w:rsidR="007F3B33" w:rsidRPr="009F24EE" w:rsidRDefault="007F3B33" w:rsidP="00C12606">
            <w:pPr>
              <w:pStyle w:val="TAC"/>
            </w:pPr>
            <w:r w:rsidRPr="009F24EE">
              <w:t>6</w:t>
            </w:r>
          </w:p>
        </w:tc>
        <w:tc>
          <w:tcPr>
            <w:tcW w:w="1498" w:type="dxa"/>
          </w:tcPr>
          <w:p w14:paraId="0D9CEFAF" w14:textId="77777777" w:rsidR="007F3B33" w:rsidRPr="009F24EE" w:rsidRDefault="007F3B33" w:rsidP="00C12606">
            <w:pPr>
              <w:pStyle w:val="TAC"/>
            </w:pPr>
            <w:r w:rsidRPr="009F24EE">
              <w:t>[0.</w:t>
            </w:r>
            <w:r>
              <w:t>794</w:t>
            </w:r>
            <w:r w:rsidRPr="009F24EE">
              <w:t>]</w:t>
            </w:r>
          </w:p>
        </w:tc>
        <w:tc>
          <w:tcPr>
            <w:tcW w:w="1559" w:type="dxa"/>
          </w:tcPr>
          <w:p w14:paraId="58A3CEA9" w14:textId="058629F7" w:rsidR="007F3B33" w:rsidRPr="009F24EE" w:rsidRDefault="007F3B33" w:rsidP="00C12606">
            <w:pPr>
              <w:pStyle w:val="TAC"/>
            </w:pPr>
            <w:r w:rsidRPr="009F24EE">
              <w:t>[0.</w:t>
            </w:r>
            <w:r>
              <w:t>392</w:t>
            </w:r>
            <w:r w:rsidRPr="009F24EE">
              <w:t>]</w:t>
            </w:r>
          </w:p>
        </w:tc>
        <w:tc>
          <w:tcPr>
            <w:tcW w:w="1559" w:type="dxa"/>
          </w:tcPr>
          <w:p w14:paraId="1F3C0B2E" w14:textId="77777777" w:rsidR="007F3B33" w:rsidRPr="009F24EE" w:rsidRDefault="007F3B33" w:rsidP="00C12606">
            <w:pPr>
              <w:pStyle w:val="TAC"/>
            </w:pPr>
            <w:r w:rsidRPr="009F24EE">
              <w:t>[0.</w:t>
            </w:r>
            <w:r>
              <w:t>454</w:t>
            </w:r>
            <w:r w:rsidRPr="009F24EE">
              <w:t>]</w:t>
            </w:r>
          </w:p>
        </w:tc>
      </w:tr>
      <w:tr w:rsidR="007F3B33" w:rsidRPr="009F24EE" w14:paraId="7013A97A" w14:textId="77777777" w:rsidTr="00C12606">
        <w:trPr>
          <w:jc w:val="center"/>
        </w:trPr>
        <w:tc>
          <w:tcPr>
            <w:tcW w:w="1187" w:type="dxa"/>
          </w:tcPr>
          <w:p w14:paraId="69423B64" w14:textId="77777777" w:rsidR="007F3B33" w:rsidRPr="009F24EE" w:rsidRDefault="007F3B33" w:rsidP="00C12606">
            <w:pPr>
              <w:pStyle w:val="TAC"/>
            </w:pPr>
            <w:r w:rsidRPr="009F24EE">
              <w:t>7</w:t>
            </w:r>
          </w:p>
        </w:tc>
        <w:tc>
          <w:tcPr>
            <w:tcW w:w="1498" w:type="dxa"/>
          </w:tcPr>
          <w:p w14:paraId="2CED6144" w14:textId="77777777" w:rsidR="007F3B33" w:rsidRPr="009F24EE" w:rsidRDefault="007F3B33" w:rsidP="00C12606">
            <w:pPr>
              <w:pStyle w:val="TAC"/>
            </w:pPr>
            <w:r w:rsidRPr="009F24EE">
              <w:t>[0.9</w:t>
            </w:r>
            <w:r>
              <w:t>28</w:t>
            </w:r>
            <w:r w:rsidRPr="009F24EE">
              <w:t>]</w:t>
            </w:r>
          </w:p>
        </w:tc>
        <w:tc>
          <w:tcPr>
            <w:tcW w:w="1559" w:type="dxa"/>
          </w:tcPr>
          <w:p w14:paraId="29B943CC" w14:textId="0704A6DA" w:rsidR="007F3B33" w:rsidRPr="009F24EE" w:rsidRDefault="007F3B33" w:rsidP="00C12606">
            <w:pPr>
              <w:pStyle w:val="TAC"/>
            </w:pPr>
            <w:r w:rsidRPr="009F24EE">
              <w:t>[0.</w:t>
            </w:r>
            <w:r>
              <w:t>482</w:t>
            </w:r>
            <w:r w:rsidRPr="009F24EE">
              <w:t>]</w:t>
            </w:r>
          </w:p>
        </w:tc>
        <w:tc>
          <w:tcPr>
            <w:tcW w:w="1559" w:type="dxa"/>
          </w:tcPr>
          <w:p w14:paraId="436AB7A2" w14:textId="58819C8F" w:rsidR="007F3B33" w:rsidRPr="009F24EE" w:rsidRDefault="007F3B33" w:rsidP="00C12606">
            <w:pPr>
              <w:pStyle w:val="TAC"/>
            </w:pPr>
            <w:r w:rsidRPr="009F24EE">
              <w:t>[0.3</w:t>
            </w:r>
            <w:r>
              <w:t>66</w:t>
            </w:r>
            <w:r w:rsidRPr="009F24EE">
              <w:t>]</w:t>
            </w:r>
          </w:p>
        </w:tc>
      </w:tr>
      <w:tr w:rsidR="007F3B33" w:rsidRPr="009F24EE" w14:paraId="593FCB0F" w14:textId="77777777" w:rsidTr="00C12606">
        <w:trPr>
          <w:jc w:val="center"/>
        </w:trPr>
        <w:tc>
          <w:tcPr>
            <w:tcW w:w="1187" w:type="dxa"/>
          </w:tcPr>
          <w:p w14:paraId="3D598F2D" w14:textId="77777777" w:rsidR="007F3B33" w:rsidRPr="009F24EE" w:rsidRDefault="007F3B33" w:rsidP="00C12606">
            <w:pPr>
              <w:pStyle w:val="TAC"/>
            </w:pPr>
            <w:r w:rsidRPr="009F24EE">
              <w:t>8</w:t>
            </w:r>
          </w:p>
        </w:tc>
        <w:tc>
          <w:tcPr>
            <w:tcW w:w="1498" w:type="dxa"/>
          </w:tcPr>
          <w:p w14:paraId="2FD693E1" w14:textId="7F600FF5" w:rsidR="007F3B33" w:rsidRPr="009F24EE" w:rsidRDefault="007F3B33" w:rsidP="00C12606">
            <w:pPr>
              <w:pStyle w:val="TAC"/>
            </w:pPr>
            <w:r w:rsidRPr="009F24EE">
              <w:t>[0.</w:t>
            </w:r>
            <w:r>
              <w:t>835</w:t>
            </w:r>
            <w:r w:rsidRPr="009F24EE">
              <w:t>]</w:t>
            </w:r>
          </w:p>
        </w:tc>
        <w:tc>
          <w:tcPr>
            <w:tcW w:w="1559" w:type="dxa"/>
          </w:tcPr>
          <w:p w14:paraId="55F3F31B" w14:textId="23512D6E" w:rsidR="007F3B33" w:rsidRPr="009F24EE" w:rsidRDefault="007F3B33" w:rsidP="00C12606">
            <w:pPr>
              <w:pStyle w:val="TAC"/>
            </w:pPr>
            <w:r w:rsidRPr="009F24EE">
              <w:t>[0.2</w:t>
            </w:r>
            <w:r>
              <w:t>85</w:t>
            </w:r>
            <w:r w:rsidRPr="009F24EE">
              <w:t>]</w:t>
            </w:r>
          </w:p>
        </w:tc>
        <w:tc>
          <w:tcPr>
            <w:tcW w:w="1559" w:type="dxa"/>
          </w:tcPr>
          <w:p w14:paraId="0AC240E2" w14:textId="7C489F83" w:rsidR="007F3B33" w:rsidRPr="009F24EE" w:rsidRDefault="007F3B33" w:rsidP="00C12606">
            <w:pPr>
              <w:pStyle w:val="TAC"/>
            </w:pPr>
            <w:r w:rsidRPr="009F24EE">
              <w:t>[0.</w:t>
            </w:r>
            <w:r>
              <w:t>610</w:t>
            </w:r>
            <w:r w:rsidRPr="009F24EE">
              <w:t>]</w:t>
            </w:r>
          </w:p>
        </w:tc>
      </w:tr>
      <w:tr w:rsidR="007F3B33" w:rsidRPr="009F24EE" w14:paraId="23BDC218" w14:textId="77777777" w:rsidTr="00C12606">
        <w:trPr>
          <w:jc w:val="center"/>
        </w:trPr>
        <w:tc>
          <w:tcPr>
            <w:tcW w:w="1187" w:type="dxa"/>
          </w:tcPr>
          <w:p w14:paraId="7F5DD7AF" w14:textId="77777777" w:rsidR="007F3B33" w:rsidRPr="009F24EE" w:rsidRDefault="007F3B33" w:rsidP="00C12606">
            <w:pPr>
              <w:pStyle w:val="TAC"/>
            </w:pPr>
            <w:r w:rsidRPr="009F24EE">
              <w:t>9</w:t>
            </w:r>
          </w:p>
        </w:tc>
        <w:tc>
          <w:tcPr>
            <w:tcW w:w="1498" w:type="dxa"/>
          </w:tcPr>
          <w:p w14:paraId="4E286197" w14:textId="77777777" w:rsidR="007F3B33" w:rsidRPr="009F24EE" w:rsidRDefault="007F3B33" w:rsidP="00C12606">
            <w:pPr>
              <w:pStyle w:val="TAC"/>
            </w:pPr>
            <w:r w:rsidRPr="009F24EE">
              <w:t>[</w:t>
            </w:r>
            <w:r>
              <w:t>0.959</w:t>
            </w:r>
            <w:r w:rsidRPr="009F24EE">
              <w:t>]</w:t>
            </w:r>
          </w:p>
        </w:tc>
        <w:tc>
          <w:tcPr>
            <w:tcW w:w="1559" w:type="dxa"/>
          </w:tcPr>
          <w:p w14:paraId="7E34B1FF" w14:textId="091C5A88" w:rsidR="007F3B33" w:rsidRPr="009F24EE" w:rsidRDefault="007F3B33" w:rsidP="00C12606">
            <w:pPr>
              <w:pStyle w:val="TAC"/>
            </w:pPr>
            <w:r w:rsidRPr="009F24EE">
              <w:t>[0.</w:t>
            </w:r>
            <w:r>
              <w:t>575</w:t>
            </w:r>
            <w:r w:rsidRPr="009F24EE">
              <w:t>]</w:t>
            </w:r>
          </w:p>
        </w:tc>
        <w:tc>
          <w:tcPr>
            <w:tcW w:w="1559" w:type="dxa"/>
          </w:tcPr>
          <w:p w14:paraId="469D832A" w14:textId="77777777" w:rsidR="007F3B33" w:rsidRPr="009F24EE" w:rsidRDefault="007F3B33" w:rsidP="00C12606">
            <w:pPr>
              <w:pStyle w:val="TAC"/>
            </w:pPr>
            <w:r w:rsidRPr="009F24EE">
              <w:t>[0.2</w:t>
            </w:r>
            <w:r>
              <w:t>20</w:t>
            </w:r>
            <w:r w:rsidRPr="009F24EE">
              <w:t>]</w:t>
            </w:r>
          </w:p>
        </w:tc>
      </w:tr>
    </w:tbl>
    <w:p w14:paraId="7E3B89AD" w14:textId="1FC9C34A" w:rsidR="000531D0" w:rsidRDefault="000531D0" w:rsidP="000531D0">
      <w:pPr>
        <w:pStyle w:val="TH"/>
      </w:pPr>
      <w:r w:rsidRPr="00A74BD8">
        <w:rPr>
          <w:noProof/>
        </w:rPr>
        <w:t xml:space="preserve"> </w:t>
      </w:r>
      <w:r w:rsidRPr="007C1BA5">
        <w:rPr>
          <w:noProof/>
        </w:rPr>
        <w:drawing>
          <wp:inline distT="0" distB="0" distL="0" distR="0" wp14:anchorId="3BC3A10D" wp14:editId="5B063FAB">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
                    <pic:cNvPicPr/>
                  </pic:nvPicPr>
                  <pic:blipFill>
                    <a:blip r:embed="rId32"/>
                    <a:stretch>
                      <a:fillRect/>
                    </a:stretch>
                  </pic:blipFill>
                  <pic:spPr>
                    <a:xfrm>
                      <a:off x="0" y="0"/>
                      <a:ext cx="6122035" cy="4285615"/>
                    </a:xfrm>
                    <a:prstGeom prst="rect">
                      <a:avLst/>
                    </a:prstGeom>
                  </pic:spPr>
                </pic:pic>
              </a:graphicData>
            </a:graphic>
          </wp:inline>
        </w:drawing>
      </w:r>
      <w:r w:rsidRPr="009A698E">
        <w:t xml:space="preserve"> </w:t>
      </w:r>
    </w:p>
    <w:p w14:paraId="6CC572F8" w14:textId="77777777" w:rsidR="000531D0" w:rsidRDefault="000531D0" w:rsidP="00EE05F9">
      <w:pPr>
        <w:jc w:val="center"/>
        <w:rPr>
          <w:rFonts w:ascii="Arial" w:hAnsi="Arial"/>
          <w:b/>
        </w:rPr>
      </w:pPr>
    </w:p>
    <w:p w14:paraId="6A816C54" w14:textId="6E59FC5A" w:rsidR="009A698E" w:rsidRPr="00F85AC5" w:rsidRDefault="009A698E" w:rsidP="00EE05F9">
      <w:pPr>
        <w:jc w:val="center"/>
        <w:rPr>
          <w:rFonts w:ascii="Arial Narrow" w:hAnsi="Arial Narrow"/>
          <w:b/>
        </w:rPr>
      </w:pPr>
      <w:r w:rsidRPr="00E4263A">
        <w:rPr>
          <w:rFonts w:ascii="Arial" w:hAnsi="Arial"/>
          <w:b/>
        </w:rPr>
        <w:t>Figure 8.2.5.4-2</w:t>
      </w:r>
      <w:r w:rsidRPr="00F85AC5">
        <w:rPr>
          <w:rFonts w:ascii="Arial" w:hAnsi="Arial" w:hint="eastAsia"/>
          <w:b/>
        </w:rPr>
        <w:t>:</w:t>
      </w:r>
      <w:r w:rsidRPr="00F85AC5">
        <w:rPr>
          <w:rFonts w:ascii="Arial" w:hAnsi="Arial"/>
          <w:b/>
        </w:rPr>
        <w:t xml:space="preserve"> </w:t>
      </w:r>
      <w:proofErr w:type="spellStart"/>
      <w:r w:rsidRPr="00F85AC5">
        <w:rPr>
          <w:rFonts w:ascii="Arial" w:hAnsi="Arial"/>
          <w:b/>
        </w:rPr>
        <w:t>UMi</w:t>
      </w:r>
      <w:r w:rsidRPr="00F85AC5">
        <w:rPr>
          <w:b/>
          <w:vertAlign w:val="subscript"/>
        </w:rPr>
        <w:t>dyn</w:t>
      </w:r>
      <w:proofErr w:type="spellEnd"/>
      <w:r w:rsidRPr="00F85AC5">
        <w:t xml:space="preserve"> </w:t>
      </w:r>
      <w:r w:rsidRPr="00F85AC5">
        <w:rPr>
          <w:rFonts w:ascii="Arial" w:hAnsi="Arial"/>
          <w:b/>
        </w:rPr>
        <w:t xml:space="preserve">Spatial Correlation Function of </w:t>
      </w:r>
      <w:proofErr w:type="spellStart"/>
      <w:r w:rsidRPr="00F85AC5">
        <w:rPr>
          <w:rFonts w:ascii="Arial" w:hAnsi="Arial"/>
          <w:b/>
        </w:rPr>
        <w:t>UMi</w:t>
      </w:r>
      <w:proofErr w:type="spellEnd"/>
      <w:r w:rsidRPr="00F85AC5">
        <w:rPr>
          <w:rFonts w:ascii="Arial" w:hAnsi="Arial"/>
          <w:b/>
        </w:rPr>
        <w:t xml:space="preserve"> Route with full path loss model </w:t>
      </w:r>
      <w:r w:rsidR="007B3CAF">
        <w:rPr>
          <w:rFonts w:ascii="Arial" w:hAnsi="Arial"/>
          <w:b/>
        </w:rPr>
        <w:t>[7]</w:t>
      </w:r>
      <w:r w:rsidRPr="00F85AC5">
        <w:rPr>
          <w:rFonts w:ascii="Arial" w:hAnsi="Arial"/>
          <w:b/>
        </w:rPr>
        <w:t xml:space="preserve"> for Three Different SFC Test Antenna Positions</w:t>
      </w:r>
    </w:p>
    <w:p w14:paraId="0225CB14" w14:textId="0D32FE1D" w:rsidR="009A698E" w:rsidRDefault="009A698E" w:rsidP="009A698E">
      <w:pPr>
        <w:pStyle w:val="TH"/>
      </w:pPr>
      <w:r w:rsidRPr="00F85AC5">
        <w:lastRenderedPageBreak/>
        <w:t>Table 8.2.5.4-2</w:t>
      </w:r>
      <w:r w:rsidRPr="00F85AC5">
        <w:rPr>
          <w:rFonts w:hint="eastAsia"/>
          <w:lang w:eastAsia="zh-CN"/>
        </w:rPr>
        <w:t>:</w:t>
      </w:r>
      <w:r w:rsidRPr="00F85AC5">
        <w:t xml:space="preserve"> </w:t>
      </w:r>
      <w:proofErr w:type="spellStart"/>
      <w:r w:rsidRPr="00F85AC5">
        <w:t>UMi</w:t>
      </w:r>
      <w:r w:rsidRPr="00F85AC5">
        <w:rPr>
          <w:vertAlign w:val="subscript"/>
        </w:rPr>
        <w:t>dyn</w:t>
      </w:r>
      <w:proofErr w:type="spellEnd"/>
      <w:r w:rsidRPr="00F85AC5">
        <w:t xml:space="preserve"> Spatial Correlation Targets of the</w:t>
      </w:r>
      <w:r w:rsidRPr="009F24EE">
        <w:t xml:space="preserve"> </w:t>
      </w:r>
      <w:proofErr w:type="spellStart"/>
      <w:r w:rsidRPr="009F24EE">
        <w:t>UM</w:t>
      </w:r>
      <w:r>
        <w:t>i</w:t>
      </w:r>
      <w:proofErr w:type="spellEnd"/>
      <w:r w:rsidRPr="009F24EE">
        <w:t xml:space="preserve"> Route </w:t>
      </w:r>
      <w:r w:rsidRPr="00872A42">
        <w:t xml:space="preserve">with full path loss model </w:t>
      </w:r>
      <w:r w:rsidR="007B3CAF">
        <w:t>[7]</w:t>
      </w:r>
      <w:r>
        <w:t xml:space="preserve"> </w:t>
      </w:r>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240527" w:rsidRPr="009F24EE" w14:paraId="1D6D02AA" w14:textId="77777777" w:rsidTr="00C12606">
        <w:trPr>
          <w:jc w:val="center"/>
        </w:trPr>
        <w:tc>
          <w:tcPr>
            <w:tcW w:w="1187" w:type="dxa"/>
          </w:tcPr>
          <w:p w14:paraId="6093A33A" w14:textId="77777777" w:rsidR="00240527" w:rsidRPr="009F24EE" w:rsidRDefault="00240527" w:rsidP="00C12606">
            <w:pPr>
              <w:pStyle w:val="TAH"/>
            </w:pPr>
            <w:r w:rsidRPr="009F24EE">
              <w:t>Segment #</w:t>
            </w:r>
          </w:p>
        </w:tc>
        <w:tc>
          <w:tcPr>
            <w:tcW w:w="1498" w:type="dxa"/>
          </w:tcPr>
          <w:p w14:paraId="1AE9CFC6"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16D4A165"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76405796" w14:textId="77777777" w:rsidR="00240527" w:rsidRPr="009F24EE" w:rsidRDefault="00240527" w:rsidP="00C12606">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240527" w:rsidRPr="009F24EE" w14:paraId="596E37ED" w14:textId="77777777" w:rsidTr="00C12606">
        <w:trPr>
          <w:jc w:val="center"/>
        </w:trPr>
        <w:tc>
          <w:tcPr>
            <w:tcW w:w="1187" w:type="dxa"/>
          </w:tcPr>
          <w:p w14:paraId="7A0C0042" w14:textId="77777777" w:rsidR="00240527" w:rsidRPr="009F24EE" w:rsidRDefault="00240527" w:rsidP="00C12606">
            <w:pPr>
              <w:pStyle w:val="TAC"/>
            </w:pPr>
            <w:r w:rsidRPr="009F24EE">
              <w:t>1</w:t>
            </w:r>
          </w:p>
        </w:tc>
        <w:tc>
          <w:tcPr>
            <w:tcW w:w="1498" w:type="dxa"/>
          </w:tcPr>
          <w:p w14:paraId="3972CF46" w14:textId="77777777" w:rsidR="00240527" w:rsidRPr="009F24EE" w:rsidRDefault="00240527" w:rsidP="00C12606">
            <w:pPr>
              <w:pStyle w:val="TAC"/>
            </w:pPr>
            <w:r w:rsidRPr="009F24EE">
              <w:t>[</w:t>
            </w:r>
            <w:r>
              <w:t>0.944</w:t>
            </w:r>
            <w:r w:rsidRPr="009F24EE">
              <w:t>]</w:t>
            </w:r>
          </w:p>
        </w:tc>
        <w:tc>
          <w:tcPr>
            <w:tcW w:w="1559" w:type="dxa"/>
          </w:tcPr>
          <w:p w14:paraId="04868E78" w14:textId="784B43EC" w:rsidR="00240527" w:rsidRPr="009F24EE" w:rsidRDefault="00240527" w:rsidP="00C12606">
            <w:pPr>
              <w:pStyle w:val="TAC"/>
            </w:pPr>
            <w:r w:rsidRPr="009F24EE">
              <w:t>[0.</w:t>
            </w:r>
            <w:r>
              <w:t>755</w:t>
            </w:r>
            <w:r w:rsidRPr="009F24EE">
              <w:t>]</w:t>
            </w:r>
          </w:p>
        </w:tc>
        <w:tc>
          <w:tcPr>
            <w:tcW w:w="1559" w:type="dxa"/>
          </w:tcPr>
          <w:p w14:paraId="3914437F" w14:textId="77777777" w:rsidR="00240527" w:rsidRPr="009F24EE" w:rsidRDefault="00240527" w:rsidP="00C12606">
            <w:pPr>
              <w:pStyle w:val="TAC"/>
            </w:pPr>
            <w:r w:rsidRPr="009F24EE">
              <w:t>[0.</w:t>
            </w:r>
            <w:r>
              <w:t>733</w:t>
            </w:r>
            <w:r w:rsidRPr="009F24EE">
              <w:t>]</w:t>
            </w:r>
          </w:p>
        </w:tc>
      </w:tr>
      <w:tr w:rsidR="00240527" w:rsidRPr="009F24EE" w14:paraId="46D90DA6" w14:textId="77777777" w:rsidTr="00C12606">
        <w:trPr>
          <w:jc w:val="center"/>
        </w:trPr>
        <w:tc>
          <w:tcPr>
            <w:tcW w:w="1187" w:type="dxa"/>
          </w:tcPr>
          <w:p w14:paraId="7464624D" w14:textId="77777777" w:rsidR="00240527" w:rsidRPr="009F24EE" w:rsidRDefault="00240527" w:rsidP="00C12606">
            <w:pPr>
              <w:pStyle w:val="TAC"/>
            </w:pPr>
            <w:r w:rsidRPr="009F24EE">
              <w:t>2</w:t>
            </w:r>
          </w:p>
        </w:tc>
        <w:tc>
          <w:tcPr>
            <w:tcW w:w="1498" w:type="dxa"/>
          </w:tcPr>
          <w:p w14:paraId="4A1C10B1" w14:textId="77777777" w:rsidR="00240527" w:rsidRPr="009F24EE" w:rsidRDefault="00240527" w:rsidP="00C12606">
            <w:pPr>
              <w:pStyle w:val="TAC"/>
            </w:pPr>
            <w:r w:rsidRPr="009F24EE">
              <w:t>[</w:t>
            </w:r>
            <w:r>
              <w:t>0.981</w:t>
            </w:r>
            <w:r w:rsidRPr="009F24EE">
              <w:t>]</w:t>
            </w:r>
          </w:p>
        </w:tc>
        <w:tc>
          <w:tcPr>
            <w:tcW w:w="1559" w:type="dxa"/>
          </w:tcPr>
          <w:p w14:paraId="31B945B8" w14:textId="7A79A712" w:rsidR="00240527" w:rsidRPr="009F24EE" w:rsidRDefault="00240527" w:rsidP="00C12606">
            <w:pPr>
              <w:pStyle w:val="TAC"/>
            </w:pPr>
            <w:r w:rsidRPr="009F24EE">
              <w:t>[0.</w:t>
            </w:r>
            <w:r>
              <w:t>936</w:t>
            </w:r>
            <w:r w:rsidRPr="009F24EE">
              <w:t>]</w:t>
            </w:r>
          </w:p>
        </w:tc>
        <w:tc>
          <w:tcPr>
            <w:tcW w:w="1559" w:type="dxa"/>
          </w:tcPr>
          <w:p w14:paraId="2BB48181" w14:textId="280B64F0" w:rsidR="00240527" w:rsidRPr="009F24EE" w:rsidRDefault="00240527" w:rsidP="00C12606">
            <w:pPr>
              <w:pStyle w:val="TAC"/>
            </w:pPr>
            <w:r w:rsidRPr="009F24EE">
              <w:t>[0.</w:t>
            </w:r>
            <w:r>
              <w:t>937</w:t>
            </w:r>
            <w:r w:rsidRPr="009F24EE">
              <w:t>]</w:t>
            </w:r>
          </w:p>
        </w:tc>
      </w:tr>
      <w:tr w:rsidR="00240527" w:rsidRPr="009F24EE" w14:paraId="5B9EC636" w14:textId="77777777" w:rsidTr="00C12606">
        <w:trPr>
          <w:jc w:val="center"/>
        </w:trPr>
        <w:tc>
          <w:tcPr>
            <w:tcW w:w="1187" w:type="dxa"/>
          </w:tcPr>
          <w:p w14:paraId="0FED86B4" w14:textId="77777777" w:rsidR="00240527" w:rsidRPr="009F24EE" w:rsidRDefault="00240527" w:rsidP="00C12606">
            <w:pPr>
              <w:pStyle w:val="TAC"/>
            </w:pPr>
            <w:r w:rsidRPr="009F24EE">
              <w:t>3</w:t>
            </w:r>
          </w:p>
        </w:tc>
        <w:tc>
          <w:tcPr>
            <w:tcW w:w="1498" w:type="dxa"/>
          </w:tcPr>
          <w:p w14:paraId="2655625C" w14:textId="77777777" w:rsidR="00240527" w:rsidRPr="009F24EE" w:rsidRDefault="00240527" w:rsidP="00C12606">
            <w:pPr>
              <w:pStyle w:val="TAC"/>
            </w:pPr>
            <w:r w:rsidRPr="009F24EE">
              <w:t>[0.</w:t>
            </w:r>
            <w:r>
              <w:t>787</w:t>
            </w:r>
            <w:r w:rsidRPr="009F24EE">
              <w:t>]</w:t>
            </w:r>
          </w:p>
        </w:tc>
        <w:tc>
          <w:tcPr>
            <w:tcW w:w="1559" w:type="dxa"/>
          </w:tcPr>
          <w:p w14:paraId="34AB3B64" w14:textId="582C075B" w:rsidR="00240527" w:rsidRPr="009F24EE" w:rsidRDefault="00240527" w:rsidP="00C12606">
            <w:pPr>
              <w:pStyle w:val="TAC"/>
            </w:pPr>
            <w:r w:rsidRPr="009F24EE">
              <w:t>[0.</w:t>
            </w:r>
            <w:r>
              <w:t>221</w:t>
            </w:r>
            <w:r w:rsidRPr="009F24EE">
              <w:t>]</w:t>
            </w:r>
          </w:p>
        </w:tc>
        <w:tc>
          <w:tcPr>
            <w:tcW w:w="1559" w:type="dxa"/>
          </w:tcPr>
          <w:p w14:paraId="2812283F" w14:textId="2C23026E" w:rsidR="00240527" w:rsidRPr="009F24EE" w:rsidRDefault="00240527" w:rsidP="00C12606">
            <w:pPr>
              <w:pStyle w:val="TAC"/>
            </w:pPr>
            <w:r w:rsidRPr="009F24EE">
              <w:t>[0.</w:t>
            </w:r>
            <w:r>
              <w:t>162</w:t>
            </w:r>
            <w:r w:rsidRPr="009F24EE">
              <w:t>]</w:t>
            </w:r>
          </w:p>
        </w:tc>
      </w:tr>
      <w:tr w:rsidR="00240527" w:rsidRPr="009F24EE" w14:paraId="686BB18D" w14:textId="77777777" w:rsidTr="00C12606">
        <w:trPr>
          <w:jc w:val="center"/>
        </w:trPr>
        <w:tc>
          <w:tcPr>
            <w:tcW w:w="1187" w:type="dxa"/>
          </w:tcPr>
          <w:p w14:paraId="7526F0D6" w14:textId="77777777" w:rsidR="00240527" w:rsidRPr="009F24EE" w:rsidRDefault="00240527" w:rsidP="00C12606">
            <w:pPr>
              <w:pStyle w:val="TAC"/>
            </w:pPr>
            <w:r w:rsidRPr="009F24EE">
              <w:t>4</w:t>
            </w:r>
          </w:p>
        </w:tc>
        <w:tc>
          <w:tcPr>
            <w:tcW w:w="1498" w:type="dxa"/>
          </w:tcPr>
          <w:p w14:paraId="71F23F2B" w14:textId="77777777" w:rsidR="00240527" w:rsidRPr="009F24EE" w:rsidRDefault="00240527" w:rsidP="00C12606">
            <w:pPr>
              <w:pStyle w:val="TAC"/>
            </w:pPr>
            <w:r w:rsidRPr="009F24EE">
              <w:t>[0.7</w:t>
            </w:r>
            <w:r>
              <w:t>64</w:t>
            </w:r>
            <w:r w:rsidRPr="009F24EE">
              <w:t>]</w:t>
            </w:r>
          </w:p>
        </w:tc>
        <w:tc>
          <w:tcPr>
            <w:tcW w:w="1559" w:type="dxa"/>
          </w:tcPr>
          <w:p w14:paraId="756E5785" w14:textId="5620FDAB" w:rsidR="00240527" w:rsidRPr="009F24EE" w:rsidRDefault="00240527" w:rsidP="00C12606">
            <w:pPr>
              <w:pStyle w:val="TAC"/>
            </w:pPr>
            <w:r w:rsidRPr="009F24EE">
              <w:t>[0.</w:t>
            </w:r>
            <w:r>
              <w:t>329</w:t>
            </w:r>
            <w:r w:rsidRPr="009F24EE">
              <w:t>]</w:t>
            </w:r>
          </w:p>
        </w:tc>
        <w:tc>
          <w:tcPr>
            <w:tcW w:w="1559" w:type="dxa"/>
          </w:tcPr>
          <w:p w14:paraId="25206FBF" w14:textId="4AB05C71" w:rsidR="00240527" w:rsidRPr="009F24EE" w:rsidRDefault="00240527" w:rsidP="00C12606">
            <w:pPr>
              <w:pStyle w:val="TAC"/>
            </w:pPr>
            <w:r w:rsidRPr="009F24EE">
              <w:t>[0.</w:t>
            </w:r>
            <w:r>
              <w:t>320</w:t>
            </w:r>
            <w:r w:rsidRPr="009F24EE">
              <w:t>]</w:t>
            </w:r>
          </w:p>
        </w:tc>
      </w:tr>
      <w:tr w:rsidR="00240527" w:rsidRPr="009F24EE" w14:paraId="0E599403" w14:textId="77777777" w:rsidTr="00C12606">
        <w:trPr>
          <w:jc w:val="center"/>
        </w:trPr>
        <w:tc>
          <w:tcPr>
            <w:tcW w:w="1187" w:type="dxa"/>
          </w:tcPr>
          <w:p w14:paraId="06874CC9" w14:textId="77777777" w:rsidR="00240527" w:rsidRPr="009F24EE" w:rsidRDefault="00240527" w:rsidP="00C12606">
            <w:pPr>
              <w:pStyle w:val="TAC"/>
            </w:pPr>
            <w:r w:rsidRPr="009F24EE">
              <w:t>5</w:t>
            </w:r>
          </w:p>
        </w:tc>
        <w:tc>
          <w:tcPr>
            <w:tcW w:w="1498" w:type="dxa"/>
          </w:tcPr>
          <w:p w14:paraId="0F997757" w14:textId="77777777" w:rsidR="00240527" w:rsidRPr="009F24EE" w:rsidRDefault="00240527" w:rsidP="00C12606">
            <w:pPr>
              <w:pStyle w:val="TAC"/>
            </w:pPr>
            <w:r w:rsidRPr="009F24EE">
              <w:t>[0.8</w:t>
            </w:r>
            <w:r>
              <w:t>56</w:t>
            </w:r>
            <w:r w:rsidRPr="009F24EE">
              <w:t>]</w:t>
            </w:r>
          </w:p>
        </w:tc>
        <w:tc>
          <w:tcPr>
            <w:tcW w:w="1559" w:type="dxa"/>
          </w:tcPr>
          <w:p w14:paraId="0D84008D" w14:textId="6AD7344A" w:rsidR="00240527" w:rsidRPr="009F24EE" w:rsidRDefault="00240527" w:rsidP="00C12606">
            <w:pPr>
              <w:pStyle w:val="TAC"/>
            </w:pPr>
            <w:r w:rsidRPr="009F24EE">
              <w:t>[0.</w:t>
            </w:r>
            <w:r>
              <w:t>577</w:t>
            </w:r>
            <w:r w:rsidRPr="009F24EE">
              <w:t>]</w:t>
            </w:r>
          </w:p>
        </w:tc>
        <w:tc>
          <w:tcPr>
            <w:tcW w:w="1559" w:type="dxa"/>
          </w:tcPr>
          <w:p w14:paraId="1C15E0B0" w14:textId="5CFDE188" w:rsidR="00240527" w:rsidRPr="009F24EE" w:rsidRDefault="00240527" w:rsidP="00C12606">
            <w:pPr>
              <w:pStyle w:val="TAC"/>
            </w:pPr>
            <w:r w:rsidRPr="009F24EE">
              <w:t>[0.</w:t>
            </w:r>
            <w:r>
              <w:t>288</w:t>
            </w:r>
            <w:r w:rsidRPr="009F24EE">
              <w:t>]</w:t>
            </w:r>
          </w:p>
        </w:tc>
      </w:tr>
      <w:tr w:rsidR="00240527" w:rsidRPr="009F24EE" w14:paraId="38BD5671" w14:textId="77777777" w:rsidTr="00C12606">
        <w:trPr>
          <w:jc w:val="center"/>
        </w:trPr>
        <w:tc>
          <w:tcPr>
            <w:tcW w:w="1187" w:type="dxa"/>
          </w:tcPr>
          <w:p w14:paraId="1D8FE2ED" w14:textId="77777777" w:rsidR="00240527" w:rsidRPr="009F24EE" w:rsidRDefault="00240527" w:rsidP="00C12606">
            <w:pPr>
              <w:pStyle w:val="TAC"/>
            </w:pPr>
            <w:r w:rsidRPr="009F24EE">
              <w:t>6</w:t>
            </w:r>
          </w:p>
        </w:tc>
        <w:tc>
          <w:tcPr>
            <w:tcW w:w="1498" w:type="dxa"/>
          </w:tcPr>
          <w:p w14:paraId="34015B8A" w14:textId="77777777" w:rsidR="00240527" w:rsidRPr="009F24EE" w:rsidRDefault="00240527" w:rsidP="00C12606">
            <w:pPr>
              <w:pStyle w:val="TAC"/>
            </w:pPr>
            <w:r w:rsidRPr="009F24EE">
              <w:t>[0.</w:t>
            </w:r>
            <w:r>
              <w:t>973</w:t>
            </w:r>
            <w:r w:rsidRPr="009F24EE">
              <w:t>]</w:t>
            </w:r>
          </w:p>
        </w:tc>
        <w:tc>
          <w:tcPr>
            <w:tcW w:w="1559" w:type="dxa"/>
          </w:tcPr>
          <w:p w14:paraId="332194E0" w14:textId="77777777" w:rsidR="00240527" w:rsidRPr="009F24EE" w:rsidRDefault="00240527" w:rsidP="00C12606">
            <w:pPr>
              <w:pStyle w:val="TAC"/>
            </w:pPr>
            <w:r w:rsidRPr="009F24EE">
              <w:t>[0.</w:t>
            </w:r>
            <w:r>
              <w:t>809</w:t>
            </w:r>
            <w:r w:rsidRPr="009F24EE">
              <w:t>]</w:t>
            </w:r>
          </w:p>
        </w:tc>
        <w:tc>
          <w:tcPr>
            <w:tcW w:w="1559" w:type="dxa"/>
          </w:tcPr>
          <w:p w14:paraId="2A5923C0" w14:textId="12C218EB" w:rsidR="00240527" w:rsidRPr="009F24EE" w:rsidRDefault="00240527" w:rsidP="00C12606">
            <w:pPr>
              <w:pStyle w:val="TAC"/>
            </w:pPr>
            <w:r w:rsidRPr="009F24EE">
              <w:t>[0.</w:t>
            </w:r>
            <w:r>
              <w:t>684</w:t>
            </w:r>
            <w:r w:rsidRPr="009F24EE">
              <w:t>]</w:t>
            </w:r>
          </w:p>
        </w:tc>
      </w:tr>
      <w:tr w:rsidR="00240527" w:rsidRPr="009F24EE" w14:paraId="11117CFD" w14:textId="77777777" w:rsidTr="00C12606">
        <w:trPr>
          <w:jc w:val="center"/>
        </w:trPr>
        <w:tc>
          <w:tcPr>
            <w:tcW w:w="1187" w:type="dxa"/>
          </w:tcPr>
          <w:p w14:paraId="52A9F0C9" w14:textId="77777777" w:rsidR="00240527" w:rsidRPr="009F24EE" w:rsidRDefault="00240527" w:rsidP="00C12606">
            <w:pPr>
              <w:pStyle w:val="TAC"/>
            </w:pPr>
            <w:r w:rsidRPr="009F24EE">
              <w:t>7</w:t>
            </w:r>
          </w:p>
        </w:tc>
        <w:tc>
          <w:tcPr>
            <w:tcW w:w="1498" w:type="dxa"/>
          </w:tcPr>
          <w:p w14:paraId="5C8730A6" w14:textId="77777777" w:rsidR="00240527" w:rsidRPr="009F24EE" w:rsidRDefault="00240527" w:rsidP="00C12606">
            <w:pPr>
              <w:pStyle w:val="TAC"/>
            </w:pPr>
            <w:r w:rsidRPr="009F24EE">
              <w:t>[0.9</w:t>
            </w:r>
            <w:r>
              <w:t>82</w:t>
            </w:r>
            <w:r w:rsidRPr="009F24EE">
              <w:t>]</w:t>
            </w:r>
          </w:p>
        </w:tc>
        <w:tc>
          <w:tcPr>
            <w:tcW w:w="1559" w:type="dxa"/>
          </w:tcPr>
          <w:p w14:paraId="49624425" w14:textId="3B42A22C" w:rsidR="00240527" w:rsidRPr="009F24EE" w:rsidRDefault="00240527" w:rsidP="00C12606">
            <w:pPr>
              <w:pStyle w:val="TAC"/>
            </w:pPr>
            <w:r w:rsidRPr="009F24EE">
              <w:t>[0.</w:t>
            </w:r>
            <w:r>
              <w:t>951</w:t>
            </w:r>
            <w:r w:rsidRPr="009F24EE">
              <w:t>]</w:t>
            </w:r>
          </w:p>
        </w:tc>
        <w:tc>
          <w:tcPr>
            <w:tcW w:w="1559" w:type="dxa"/>
          </w:tcPr>
          <w:p w14:paraId="59DD123C" w14:textId="77777777" w:rsidR="00240527" w:rsidRPr="009F24EE" w:rsidRDefault="00240527" w:rsidP="00C12606">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156" w:name="_Toc85822057"/>
      <w:bookmarkStart w:id="157" w:name="_Toc173152215"/>
      <w:bookmarkStart w:id="158" w:name="_Toc180424245"/>
      <w:r>
        <w:t>8.2.6</w:t>
      </w:r>
      <w:r>
        <w:tab/>
      </w:r>
      <w:r w:rsidRPr="00B76419">
        <w:t>Validation of Cross-Polarization</w:t>
      </w:r>
      <w:bookmarkEnd w:id="156"/>
      <w:bookmarkEnd w:id="157"/>
      <w:bookmarkEnd w:id="158"/>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159" w:name="_Toc173152216"/>
      <w:bookmarkStart w:id="160" w:name="_Toc180424246"/>
      <w:r>
        <w:t>8.2.6.1</w:t>
      </w:r>
      <w:r>
        <w:tab/>
        <w:t xml:space="preserve">XPO </w:t>
      </w:r>
      <w:r w:rsidRPr="00B76419">
        <w:t>Method of Measurement</w:t>
      </w:r>
      <w:bookmarkEnd w:id="159"/>
      <w:bookmarkEnd w:id="160"/>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61" w:name="_Toc106956218"/>
      <w:r>
        <w:t>Table 8.2.6.1-1</w:t>
      </w:r>
      <w:r>
        <w:rPr>
          <w:rFonts w:hint="eastAsia"/>
          <w:lang w:eastAsia="zh-CN"/>
        </w:rPr>
        <w:t>:</w:t>
      </w:r>
      <w:r w:rsidRPr="00B76419">
        <w:t xml:space="preserve"> MPAC path loss Signal Generator Settings</w:t>
      </w:r>
      <w:bookmarkEnd w:id="16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162"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1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163" w:name="_Toc173152217"/>
      <w:bookmarkStart w:id="164" w:name="_Toc180424247"/>
      <w:r>
        <w:t>8.2.6.2</w:t>
      </w:r>
      <w:r>
        <w:tab/>
        <w:t>XPO Measurement Antenna</w:t>
      </w:r>
      <w:bookmarkEnd w:id="163"/>
      <w:bookmarkEnd w:id="164"/>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165" w:name="_Toc173152218"/>
      <w:bookmarkStart w:id="166" w:name="_Toc180424248"/>
      <w:r>
        <w:t>8.2.6.3</w:t>
      </w:r>
      <w:r>
        <w:tab/>
        <w:t>XPO</w:t>
      </w:r>
      <w:r w:rsidRPr="00B76419">
        <w:t xml:space="preserve"> Measurement Results Analysis</w:t>
      </w:r>
      <w:bookmarkEnd w:id="165"/>
      <w:bookmarkEnd w:id="166"/>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167" w:name="_Toc173152219"/>
      <w:bookmarkStart w:id="168" w:name="_Toc180424249"/>
      <w:r>
        <w:t>8.2.6.4</w:t>
      </w:r>
      <w:r>
        <w:tab/>
        <w:t>XPO</w:t>
      </w:r>
      <w:r w:rsidRPr="00B76419">
        <w:t xml:space="preserve"> </w:t>
      </w:r>
      <w:r>
        <w:t>Target Values</w:t>
      </w:r>
      <w:bookmarkEnd w:id="167"/>
      <w:bookmarkEnd w:id="168"/>
    </w:p>
    <w:p w14:paraId="10E8336F" w14:textId="77777777" w:rsidR="00802F6A" w:rsidRDefault="00802F6A" w:rsidP="00802F6A">
      <w:r w:rsidRPr="009F24EE">
        <w:t xml:space="preserve">The target values </w:t>
      </w:r>
      <w:r w:rsidRPr="00C14D43">
        <w:t xml:space="preserve">for the </w:t>
      </w:r>
      <w:proofErr w:type="spellStart"/>
      <w:r w:rsidRPr="00C14D43">
        <w:t>UMa</w:t>
      </w:r>
      <w:proofErr w:type="spellEnd"/>
      <w:r w:rsidRPr="00C14D43">
        <w:t xml:space="preserve"> route are specified in </w:t>
      </w:r>
      <w:hyperlink w:anchor="_Hlk176088899" w:history="1" w:docLocation="1,93346,93361,4094,TABLHEADER BEST,Table 4.2.5.3-1">
        <w:r w:rsidRPr="00C14D43">
          <w:rPr>
            <w:rStyle w:val="ab"/>
            <w:color w:val="auto"/>
            <w:u w:val="none"/>
          </w:rPr>
          <w:t xml:space="preserve">Table </w:t>
        </w:r>
        <w:r w:rsidRPr="00C14D43">
          <w:t>8.2.6.4</w:t>
        </w:r>
        <w:r w:rsidRPr="00C14D43">
          <w:rPr>
            <w:rStyle w:val="ab"/>
            <w:color w:val="auto"/>
            <w:u w:val="none"/>
          </w:rPr>
          <w:t>-1</w:t>
        </w:r>
      </w:hyperlink>
      <w:r w:rsidRPr="00C14D43">
        <w:t xml:space="preserve"> and illustrated in </w:t>
      </w:r>
      <w:hyperlink w:anchor="_Hlk176088781" w:history="1" w:docLocation="1,93076,93092,4094,FIGBEST,Figure 4.2.5.3-1">
        <w:r w:rsidRPr="00C14D43">
          <w:rPr>
            <w:rStyle w:val="ab"/>
            <w:color w:val="auto"/>
            <w:u w:val="none"/>
          </w:rPr>
          <w:t xml:space="preserve">Figure </w:t>
        </w:r>
        <w:r w:rsidRPr="00C14D43">
          <w:t>8.2.6.4</w:t>
        </w:r>
        <w:r w:rsidRPr="00C14D43">
          <w:rPr>
            <w:rStyle w:val="ab"/>
            <w:color w:val="auto"/>
            <w:u w:val="none"/>
          </w:rPr>
          <w:t>-1</w:t>
        </w:r>
      </w:hyperlink>
      <w:r w:rsidRPr="00C14D43">
        <w:rPr>
          <w:rStyle w:val="ab"/>
          <w:color w:val="auto"/>
          <w:u w:val="none"/>
        </w:rPr>
        <w:t xml:space="preserve"> </w:t>
      </w:r>
      <w:r w:rsidRPr="00C14D43">
        <w:t xml:space="preserve">which uses the time segments defined in </w:t>
      </w:r>
      <w:hyperlink w:anchor="_Hlk176085569" w:history="1" w:docLocation="1,68642,68657,4094,TABLHEADER BEST,Table 4.2.1.2-1">
        <w:r w:rsidRPr="00C14D43">
          <w:rPr>
            <w:rStyle w:val="ab"/>
            <w:color w:val="auto"/>
            <w:u w:val="none"/>
          </w:rPr>
          <w:t xml:space="preserve">Table </w:t>
        </w:r>
        <w:r w:rsidRPr="00C14D43">
          <w:t>8.2.2.3-1</w:t>
        </w:r>
      </w:hyperlink>
      <w:r w:rsidRPr="00C14D43">
        <w:t xml:space="preserve">. The target values for the </w:t>
      </w:r>
      <w:proofErr w:type="spellStart"/>
      <w:r w:rsidRPr="00C14D43">
        <w:t>UMi</w:t>
      </w:r>
      <w:proofErr w:type="spellEnd"/>
      <w:r w:rsidRPr="00C14D43">
        <w:t xml:space="preserve"> route are specified in </w:t>
      </w:r>
      <w:hyperlink w:anchor="_Hlk176088899" w:history="1" w:docLocation="1,93346,93361,4094,TABLHEADER BEST,Table 4.2.5.3-1">
        <w:r w:rsidRPr="00C14D43">
          <w:rPr>
            <w:rStyle w:val="ab"/>
            <w:color w:val="auto"/>
            <w:u w:val="none"/>
          </w:rPr>
          <w:t xml:space="preserve">Table </w:t>
        </w:r>
        <w:r w:rsidRPr="00C14D43">
          <w:t>8.2.6.4</w:t>
        </w:r>
        <w:r w:rsidRPr="00C14D43">
          <w:rPr>
            <w:rStyle w:val="ab"/>
            <w:color w:val="auto"/>
            <w:u w:val="none"/>
          </w:rPr>
          <w:t>-2</w:t>
        </w:r>
      </w:hyperlink>
      <w:r w:rsidRPr="00C14D43">
        <w:t xml:space="preserve"> and illustrated in </w:t>
      </w:r>
      <w:hyperlink w:anchor="_Hlk176088781" w:history="1" w:docLocation="1,93076,93092,4094,FIGBEST,Figure 4.2.5.3-1">
        <w:r w:rsidRPr="00C14D43">
          <w:rPr>
            <w:rStyle w:val="ab"/>
            <w:color w:val="auto"/>
            <w:u w:val="none"/>
          </w:rPr>
          <w:t xml:space="preserve">Figure </w:t>
        </w:r>
        <w:r w:rsidRPr="00C14D43">
          <w:t>8.2.6.4</w:t>
        </w:r>
        <w:r w:rsidRPr="00C14D43">
          <w:rPr>
            <w:rStyle w:val="ab"/>
            <w:color w:val="auto"/>
            <w:u w:val="none"/>
          </w:rPr>
          <w:t>-2</w:t>
        </w:r>
      </w:hyperlink>
      <w:r w:rsidRPr="00C14D43">
        <w:rPr>
          <w:rStyle w:val="ab"/>
          <w:color w:val="auto"/>
          <w:u w:val="none"/>
        </w:rPr>
        <w:t xml:space="preserve"> </w:t>
      </w:r>
      <w:r w:rsidRPr="00C14D43">
        <w:t xml:space="preserve">which uses the time segments defined in </w:t>
      </w:r>
      <w:hyperlink w:anchor="_Hlk176085569" w:history="1" w:docLocation="1,68642,68657,4094,TABLHEADER BEST,Table 4.2.1.2-1">
        <w:r w:rsidRPr="00C14D43">
          <w:rPr>
            <w:rStyle w:val="ab"/>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065451AC" w:rsidR="009A698E" w:rsidRPr="00F85AC5" w:rsidRDefault="009A698E" w:rsidP="00EE05F9">
      <w:pPr>
        <w:pStyle w:val="TH"/>
      </w:pPr>
      <w:bookmarkStart w:id="169" w:name="_Hlk176088781"/>
      <w:bookmarkStart w:id="170" w:name="_Toc106955132"/>
      <w:bookmarkStart w:id="171" w:name="_Toc176852300"/>
      <w:r w:rsidRPr="007901A1">
        <w:t xml:space="preserve">Figure </w:t>
      </w:r>
      <w:r>
        <w:t>8.2.6.4</w:t>
      </w:r>
      <w:r w:rsidRPr="007901A1">
        <w:t>-1</w:t>
      </w:r>
      <w:bookmarkEnd w:id="169"/>
      <w:r>
        <w:rPr>
          <w:rFonts w:hint="eastAsia"/>
          <w:lang w:eastAsia="zh-CN"/>
        </w:rPr>
        <w:t>:</w:t>
      </w:r>
      <w:r w:rsidRPr="007901A1">
        <w:t xml:space="preserve"> </w:t>
      </w:r>
      <w:r w:rsidRPr="00F85AC5">
        <w:t xml:space="preserve">Simulated Dynamic Narrowband </w:t>
      </w:r>
      <w:proofErr w:type="spellStart"/>
      <w:r w:rsidRPr="00F85AC5">
        <w:t>UMa</w:t>
      </w:r>
      <w:r w:rsidRPr="00F85AC5">
        <w:rPr>
          <w:vertAlign w:val="subscript"/>
        </w:rPr>
        <w:t>dyn</w:t>
      </w:r>
      <w:proofErr w:type="spellEnd"/>
      <w:r w:rsidRPr="00F85AC5">
        <w:t xml:space="preserve"> Polarization Power Ratios with Time Segment Limits for the </w:t>
      </w:r>
      <w:proofErr w:type="spellStart"/>
      <w:r w:rsidRPr="00F85AC5">
        <w:t>UMa</w:t>
      </w:r>
      <w:proofErr w:type="spellEnd"/>
      <w:r w:rsidRPr="00F85AC5">
        <w:t xml:space="preserve"> Route</w:t>
      </w:r>
      <w:bookmarkEnd w:id="170"/>
      <w:bookmarkEnd w:id="171"/>
      <w:r w:rsidRPr="00F85AC5">
        <w:t xml:space="preserve"> with full path loss model </w:t>
      </w:r>
      <w:r w:rsidR="007B3CAF">
        <w:t>[7]</w:t>
      </w:r>
    </w:p>
    <w:p w14:paraId="3E172D56" w14:textId="6BCDE53C" w:rsidR="009A698E" w:rsidRPr="00F85AC5" w:rsidRDefault="009A698E" w:rsidP="009A698E">
      <w:pPr>
        <w:pStyle w:val="TH"/>
      </w:pPr>
      <w:bookmarkStart w:id="172" w:name="_Hlk176088899"/>
      <w:bookmarkStart w:id="173" w:name="_Toc106956234"/>
      <w:bookmarkStart w:id="174" w:name="_Toc176852332"/>
      <w:r w:rsidRPr="00F85AC5">
        <w:t>Table 8.2.6.4-</w:t>
      </w:r>
      <w:bookmarkEnd w:id="172"/>
      <w:r w:rsidRPr="00F85AC5">
        <w:t>1</w:t>
      </w:r>
      <w:r w:rsidRPr="00F85AC5">
        <w:rPr>
          <w:rFonts w:hint="eastAsia"/>
          <w:lang w:eastAsia="zh-CN"/>
        </w:rPr>
        <w:t>:</w:t>
      </w:r>
      <w:r w:rsidRPr="00F85AC5">
        <w:t xml:space="preserve"> </w:t>
      </w:r>
      <w:proofErr w:type="spellStart"/>
      <w:r w:rsidRPr="00F85AC5">
        <w:t>UMa</w:t>
      </w:r>
      <w:r w:rsidRPr="00F85AC5">
        <w:rPr>
          <w:vertAlign w:val="subscript"/>
        </w:rPr>
        <w:t>dyn</w:t>
      </w:r>
      <w:proofErr w:type="spellEnd"/>
      <w:r w:rsidRPr="00F85AC5">
        <w:t xml:space="preserve"> Polarization Power Ratio Target Values for the Measured Channel Gain with V and H Polarized Test Antenna for the </w:t>
      </w:r>
      <w:proofErr w:type="spellStart"/>
      <w:r w:rsidRPr="00F85AC5">
        <w:t>UMa</w:t>
      </w:r>
      <w:proofErr w:type="spellEnd"/>
      <w:r w:rsidRPr="00F85AC5">
        <w:t xml:space="preserve"> Route</w:t>
      </w:r>
      <w:bookmarkEnd w:id="173"/>
      <w:bookmarkEnd w:id="174"/>
      <w:r w:rsidRPr="00F85AC5">
        <w:t xml:space="preserv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rsidP="00873D42">
            <w:pPr>
              <w:pStyle w:val="TAH"/>
            </w:pPr>
            <w:r w:rsidRPr="009F24EE">
              <w:t>Segment #</w:t>
            </w:r>
          </w:p>
        </w:tc>
        <w:tc>
          <w:tcPr>
            <w:tcW w:w="2263" w:type="dxa"/>
          </w:tcPr>
          <w:p w14:paraId="13022D78" w14:textId="529F9452" w:rsidR="00802F6A" w:rsidRPr="009F24EE" w:rsidRDefault="009A698E" w:rsidP="00873D42">
            <w:pPr>
              <w:pStyle w:val="TAH"/>
            </w:pPr>
            <w:proofErr w:type="spellStart"/>
            <w:r w:rsidRPr="00F85AC5">
              <w:t>UMa</w:t>
            </w:r>
            <w:r w:rsidRPr="00F85AC5">
              <w:rPr>
                <w:vertAlign w:val="subscript"/>
              </w:rPr>
              <w:t>dyn</w:t>
            </w:r>
            <w:proofErr w:type="spellEnd"/>
            <w:r w:rsidRPr="00F85AC5">
              <w:t xml:space="preserve"> XPO Target [dB]</w:t>
            </w:r>
          </w:p>
        </w:tc>
      </w:tr>
      <w:tr w:rsidR="00802F6A" w:rsidRPr="009F24EE" w14:paraId="7A61429A" w14:textId="77777777" w:rsidTr="009A698E">
        <w:trPr>
          <w:jc w:val="center"/>
        </w:trPr>
        <w:tc>
          <w:tcPr>
            <w:tcW w:w="1276" w:type="dxa"/>
          </w:tcPr>
          <w:p w14:paraId="2195A440" w14:textId="77777777" w:rsidR="00802F6A" w:rsidRPr="009F24EE" w:rsidRDefault="00802F6A" w:rsidP="00873D42">
            <w:pPr>
              <w:pStyle w:val="TAC"/>
            </w:pPr>
            <w:r w:rsidRPr="009F24EE">
              <w:t>1</w:t>
            </w:r>
          </w:p>
        </w:tc>
        <w:tc>
          <w:tcPr>
            <w:tcW w:w="2263" w:type="dxa"/>
          </w:tcPr>
          <w:p w14:paraId="04CAFD3A" w14:textId="77777777" w:rsidR="00802F6A" w:rsidRPr="009F24EE" w:rsidRDefault="00802F6A" w:rsidP="00873D42">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rsidP="00873D42">
            <w:pPr>
              <w:pStyle w:val="TAC"/>
            </w:pPr>
            <w:r w:rsidRPr="009F24EE">
              <w:t>2</w:t>
            </w:r>
          </w:p>
        </w:tc>
        <w:tc>
          <w:tcPr>
            <w:tcW w:w="2263" w:type="dxa"/>
          </w:tcPr>
          <w:p w14:paraId="75C667C2" w14:textId="77777777" w:rsidR="00802F6A" w:rsidRPr="009F24EE" w:rsidRDefault="00802F6A" w:rsidP="00873D42">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rsidP="00873D42">
            <w:pPr>
              <w:pStyle w:val="TAC"/>
            </w:pPr>
            <w:r w:rsidRPr="009F24EE">
              <w:t>3</w:t>
            </w:r>
          </w:p>
        </w:tc>
        <w:tc>
          <w:tcPr>
            <w:tcW w:w="2263" w:type="dxa"/>
          </w:tcPr>
          <w:p w14:paraId="17614E72" w14:textId="77777777" w:rsidR="00802F6A" w:rsidRPr="009F24EE" w:rsidRDefault="00802F6A" w:rsidP="00873D42">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rsidP="00873D42">
            <w:pPr>
              <w:pStyle w:val="TAC"/>
            </w:pPr>
            <w:r w:rsidRPr="009F24EE">
              <w:t>4</w:t>
            </w:r>
          </w:p>
        </w:tc>
        <w:tc>
          <w:tcPr>
            <w:tcW w:w="2263" w:type="dxa"/>
          </w:tcPr>
          <w:p w14:paraId="7BFD21D5" w14:textId="77777777" w:rsidR="00802F6A" w:rsidRPr="009F24EE" w:rsidRDefault="00802F6A" w:rsidP="00873D42">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rsidP="00873D42">
            <w:pPr>
              <w:pStyle w:val="TAC"/>
            </w:pPr>
            <w:r w:rsidRPr="009F24EE">
              <w:t>5</w:t>
            </w:r>
          </w:p>
        </w:tc>
        <w:tc>
          <w:tcPr>
            <w:tcW w:w="2263" w:type="dxa"/>
          </w:tcPr>
          <w:p w14:paraId="5C307D80" w14:textId="77777777" w:rsidR="00802F6A" w:rsidRPr="009F24EE" w:rsidRDefault="00802F6A" w:rsidP="00873D42">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rsidP="00873D42">
            <w:pPr>
              <w:pStyle w:val="TAC"/>
            </w:pPr>
            <w:r w:rsidRPr="009F24EE">
              <w:t>6</w:t>
            </w:r>
          </w:p>
        </w:tc>
        <w:tc>
          <w:tcPr>
            <w:tcW w:w="2263" w:type="dxa"/>
          </w:tcPr>
          <w:p w14:paraId="67BFE11E" w14:textId="77777777" w:rsidR="00802F6A" w:rsidRPr="009F24EE" w:rsidRDefault="00802F6A" w:rsidP="00873D42">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rsidP="00873D42">
            <w:pPr>
              <w:pStyle w:val="TAC"/>
            </w:pPr>
            <w:r w:rsidRPr="009F24EE">
              <w:t>7</w:t>
            </w:r>
          </w:p>
        </w:tc>
        <w:tc>
          <w:tcPr>
            <w:tcW w:w="2263" w:type="dxa"/>
          </w:tcPr>
          <w:p w14:paraId="6B305DEA" w14:textId="77777777" w:rsidR="00802F6A" w:rsidRPr="009F24EE" w:rsidRDefault="00802F6A" w:rsidP="00873D42">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rsidP="00873D42">
            <w:pPr>
              <w:pStyle w:val="TAC"/>
            </w:pPr>
            <w:r w:rsidRPr="009F24EE">
              <w:t>8</w:t>
            </w:r>
          </w:p>
        </w:tc>
        <w:tc>
          <w:tcPr>
            <w:tcW w:w="2263" w:type="dxa"/>
          </w:tcPr>
          <w:p w14:paraId="76BF9BB6" w14:textId="77777777" w:rsidR="00802F6A" w:rsidRPr="009F24EE" w:rsidRDefault="00802F6A" w:rsidP="00873D42">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rsidP="00873D42">
            <w:pPr>
              <w:pStyle w:val="TAC"/>
            </w:pPr>
            <w:r w:rsidRPr="009F24EE">
              <w:t>9</w:t>
            </w:r>
          </w:p>
        </w:tc>
        <w:tc>
          <w:tcPr>
            <w:tcW w:w="226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4">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54E02003" w:rsidR="009A698E" w:rsidRPr="00F85AC5" w:rsidRDefault="009A698E" w:rsidP="00EE05F9">
      <w:pPr>
        <w:pStyle w:val="TH"/>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 xml:space="preserve">Dynamic Narrowband </w:t>
      </w:r>
      <w:proofErr w:type="spellStart"/>
      <w:r w:rsidRPr="00F85AC5">
        <w:t>UMi</w:t>
      </w:r>
      <w:r w:rsidRPr="00F85AC5">
        <w:rPr>
          <w:vertAlign w:val="subscript"/>
        </w:rPr>
        <w:t>dyn</w:t>
      </w:r>
      <w:proofErr w:type="spellEnd"/>
      <w:r w:rsidRPr="00F85AC5">
        <w:t xml:space="preserve"> Polarization Power Ratios with Time Segment Limits for the </w:t>
      </w:r>
      <w:proofErr w:type="spellStart"/>
      <w:r w:rsidRPr="00F85AC5">
        <w:t>UMi</w:t>
      </w:r>
      <w:proofErr w:type="spellEnd"/>
      <w:r w:rsidRPr="00F85AC5">
        <w:t xml:space="preserve"> Route with full path loss model </w:t>
      </w:r>
      <w:r w:rsidR="007B3CAF">
        <w:t>[7]</w:t>
      </w:r>
    </w:p>
    <w:p w14:paraId="37536393" w14:textId="3538FE9D" w:rsidR="009A698E" w:rsidRPr="00F85AC5" w:rsidRDefault="009A698E" w:rsidP="009A698E">
      <w:pPr>
        <w:pStyle w:val="TH"/>
      </w:pPr>
      <w:r w:rsidRPr="00F85AC5">
        <w:t>Table 8.2.6.4-2</w:t>
      </w:r>
      <w:r w:rsidRPr="00F85AC5">
        <w:rPr>
          <w:rFonts w:hint="eastAsia"/>
          <w:lang w:eastAsia="zh-CN"/>
        </w:rPr>
        <w:t>:</w:t>
      </w:r>
      <w:r w:rsidRPr="00F85AC5">
        <w:t xml:space="preserve"> </w:t>
      </w:r>
      <w:proofErr w:type="spellStart"/>
      <w:r w:rsidRPr="00F85AC5">
        <w:t>UMi</w:t>
      </w:r>
      <w:r w:rsidRPr="00F85AC5">
        <w:rPr>
          <w:vertAlign w:val="subscript"/>
        </w:rPr>
        <w:t>dyn</w:t>
      </w:r>
      <w:proofErr w:type="spellEnd"/>
      <w:r w:rsidRPr="00F85AC5">
        <w:t xml:space="preserve"> Polarization Power Ratio Target Values for the Measured Channel Gain with V and H Polarized Test Antenna for the </w:t>
      </w:r>
      <w:proofErr w:type="spellStart"/>
      <w:r w:rsidRPr="00F85AC5">
        <w:t>UMi</w:t>
      </w:r>
      <w:proofErr w:type="spellEnd"/>
      <w:r w:rsidRPr="00F85AC5">
        <w:t xml:space="preserve"> Route with full path loss model </w:t>
      </w:r>
      <w:r w:rsidR="007B3CAF">
        <w:t>[7]</w:t>
      </w:r>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rsidP="00873D42">
            <w:pPr>
              <w:pStyle w:val="TAH"/>
            </w:pPr>
            <w:r w:rsidRPr="009F24EE">
              <w:t>Segment #</w:t>
            </w:r>
          </w:p>
        </w:tc>
        <w:tc>
          <w:tcPr>
            <w:tcW w:w="2263" w:type="dxa"/>
          </w:tcPr>
          <w:p w14:paraId="117A08F5" w14:textId="4AC065FC" w:rsidR="00802F6A" w:rsidRPr="009F24EE" w:rsidRDefault="009A698E" w:rsidP="00873D42">
            <w:pPr>
              <w:pStyle w:val="TAH"/>
            </w:pPr>
            <w:proofErr w:type="spellStart"/>
            <w:r w:rsidRPr="00F85AC5">
              <w:t>UMi</w:t>
            </w:r>
            <w:r w:rsidRPr="00F85AC5">
              <w:rPr>
                <w:vertAlign w:val="subscript"/>
              </w:rPr>
              <w:t>dyn</w:t>
            </w:r>
            <w:proofErr w:type="spellEnd"/>
            <w:r w:rsidRPr="00F85AC5">
              <w:t xml:space="preserve"> XPO Target [dB]</w:t>
            </w:r>
          </w:p>
        </w:tc>
      </w:tr>
      <w:tr w:rsidR="00802F6A" w:rsidRPr="009F24EE" w14:paraId="078D5AEB" w14:textId="77777777" w:rsidTr="009A698E">
        <w:trPr>
          <w:jc w:val="center"/>
        </w:trPr>
        <w:tc>
          <w:tcPr>
            <w:tcW w:w="1276" w:type="dxa"/>
          </w:tcPr>
          <w:p w14:paraId="195C17CF" w14:textId="77777777" w:rsidR="00802F6A" w:rsidRPr="009F24EE" w:rsidRDefault="00802F6A" w:rsidP="00873D42">
            <w:pPr>
              <w:pStyle w:val="TAC"/>
            </w:pPr>
            <w:r w:rsidRPr="009F24EE">
              <w:t>1</w:t>
            </w:r>
          </w:p>
        </w:tc>
        <w:tc>
          <w:tcPr>
            <w:tcW w:w="2263" w:type="dxa"/>
          </w:tcPr>
          <w:p w14:paraId="7D0A19D1" w14:textId="77777777" w:rsidR="00802F6A" w:rsidRPr="009F24EE" w:rsidRDefault="00802F6A" w:rsidP="00873D42">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rsidP="00873D42">
            <w:pPr>
              <w:pStyle w:val="TAC"/>
            </w:pPr>
            <w:r w:rsidRPr="009F24EE">
              <w:t>2</w:t>
            </w:r>
          </w:p>
        </w:tc>
        <w:tc>
          <w:tcPr>
            <w:tcW w:w="2263" w:type="dxa"/>
          </w:tcPr>
          <w:p w14:paraId="08C7769C" w14:textId="77777777" w:rsidR="00802F6A" w:rsidRPr="009F24EE" w:rsidRDefault="00802F6A" w:rsidP="00873D42">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rsidP="00873D42">
            <w:pPr>
              <w:pStyle w:val="TAC"/>
            </w:pPr>
            <w:r w:rsidRPr="009F24EE">
              <w:t>3</w:t>
            </w:r>
          </w:p>
        </w:tc>
        <w:tc>
          <w:tcPr>
            <w:tcW w:w="2263" w:type="dxa"/>
          </w:tcPr>
          <w:p w14:paraId="135210CF" w14:textId="77777777" w:rsidR="00802F6A" w:rsidRPr="009F24EE" w:rsidRDefault="00802F6A" w:rsidP="00873D42">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rsidP="00873D42">
            <w:pPr>
              <w:pStyle w:val="TAC"/>
            </w:pPr>
            <w:r w:rsidRPr="009F24EE">
              <w:t>4</w:t>
            </w:r>
          </w:p>
        </w:tc>
        <w:tc>
          <w:tcPr>
            <w:tcW w:w="2263" w:type="dxa"/>
          </w:tcPr>
          <w:p w14:paraId="534F2722" w14:textId="77777777" w:rsidR="00802F6A" w:rsidRPr="009F24EE" w:rsidRDefault="00802F6A" w:rsidP="00873D42">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rsidP="00873D42">
            <w:pPr>
              <w:pStyle w:val="TAC"/>
            </w:pPr>
            <w:r w:rsidRPr="009F24EE">
              <w:t>5</w:t>
            </w:r>
          </w:p>
        </w:tc>
        <w:tc>
          <w:tcPr>
            <w:tcW w:w="2263" w:type="dxa"/>
          </w:tcPr>
          <w:p w14:paraId="78FE9767" w14:textId="77777777" w:rsidR="00802F6A" w:rsidRPr="009F24EE" w:rsidRDefault="00802F6A" w:rsidP="00873D42">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rsidP="00873D42">
            <w:pPr>
              <w:pStyle w:val="TAC"/>
            </w:pPr>
            <w:r w:rsidRPr="009F24EE">
              <w:t>6</w:t>
            </w:r>
          </w:p>
        </w:tc>
        <w:tc>
          <w:tcPr>
            <w:tcW w:w="2263" w:type="dxa"/>
          </w:tcPr>
          <w:p w14:paraId="59CDEBF9" w14:textId="77777777" w:rsidR="00802F6A" w:rsidRPr="009F24EE" w:rsidRDefault="00802F6A" w:rsidP="00873D42">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rsidP="00873D42">
            <w:pPr>
              <w:pStyle w:val="TAC"/>
            </w:pPr>
            <w:r w:rsidRPr="009F24EE">
              <w:t>7</w:t>
            </w:r>
          </w:p>
        </w:tc>
        <w:tc>
          <w:tcPr>
            <w:tcW w:w="226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175" w:name="_Toc180424250"/>
      <w:r>
        <w:rPr>
          <w:rFonts w:hint="eastAsia"/>
          <w:lang w:eastAsia="zh-CN"/>
        </w:rPr>
        <w:t>8.3</w:t>
      </w:r>
      <w:r>
        <w:tab/>
      </w:r>
      <w:r>
        <w:rPr>
          <w:rFonts w:hint="eastAsia"/>
          <w:lang w:eastAsia="zh-CN"/>
        </w:rPr>
        <w:t>Validation p</w:t>
      </w:r>
      <w:r w:rsidRPr="00BC6CA6">
        <w:rPr>
          <w:lang w:eastAsia="zh-CN"/>
        </w:rPr>
        <w:t>ass/fail criteria</w:t>
      </w:r>
      <w:bookmarkEnd w:id="17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176" w:name="_Toc180424251"/>
      <w:r>
        <w:rPr>
          <w:rFonts w:hint="eastAsia"/>
          <w:lang w:eastAsia="zh-CN"/>
        </w:rPr>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176"/>
    </w:p>
    <w:p w14:paraId="0125AFBD" w14:textId="77777777" w:rsidR="002556D3" w:rsidRDefault="002556D3" w:rsidP="002556D3">
      <w:pPr>
        <w:pStyle w:val="2"/>
        <w:rPr>
          <w:lang w:eastAsia="zh-CN"/>
        </w:rPr>
      </w:pPr>
      <w:bookmarkStart w:id="177" w:name="_Toc180424252"/>
      <w:r>
        <w:rPr>
          <w:rFonts w:hint="eastAsia"/>
          <w:lang w:eastAsia="zh-CN"/>
        </w:rPr>
        <w:t>9.1</w:t>
      </w:r>
      <w:r>
        <w:tab/>
      </w:r>
      <w:r>
        <w:rPr>
          <w:rFonts w:hint="eastAsia"/>
          <w:lang w:eastAsia="zh-CN"/>
        </w:rPr>
        <w:t>General</w:t>
      </w:r>
      <w:bookmarkEnd w:id="177"/>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178" w:name="_Toc18042425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178"/>
    </w:p>
    <w:p w14:paraId="1207212C" w14:textId="668C999C" w:rsidR="00364D72" w:rsidRPr="00D83EDB" w:rsidRDefault="00364D72" w:rsidP="0031513C">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w:t>
      </w:r>
      <w:proofErr w:type="spellStart"/>
      <w:r w:rsidRPr="00D83EDB">
        <w:t>gNB</w:t>
      </w:r>
      <w:proofErr w:type="spellEnd"/>
      <w:r w:rsidRPr="00D83EDB">
        <w:t xml:space="preserve"> parameters in are based on 3GPP MIMO OTA </w:t>
      </w:r>
      <w:proofErr w:type="spellStart"/>
      <w:r w:rsidRPr="00D83EDB">
        <w:t>gNB</w:t>
      </w:r>
      <w:proofErr w:type="spellEnd"/>
      <w:r w:rsidRPr="00D83EDB">
        <w:t xml:space="preserve"> configuration parameters in </w:t>
      </w:r>
      <w:r w:rsidR="00F36C97" w:rsidRPr="00F36C97">
        <w:t xml:space="preserve">TS 38.151 </w:t>
      </w:r>
      <w:r>
        <w:t>[</w:t>
      </w:r>
      <w:r w:rsidR="00F36C97">
        <w:rPr>
          <w:rFonts w:hint="eastAsia"/>
          <w:lang w:eastAsia="zh-CN"/>
        </w:rPr>
        <w:t>4</w:t>
      </w:r>
      <w:r>
        <w:t>]</w:t>
      </w:r>
      <w:r w:rsidRPr="00D83EDB">
        <w:t xml:space="preserve"> and the subsequent reference channels in </w:t>
      </w:r>
      <w:r w:rsidR="00F36C97" w:rsidRPr="00F36C97">
        <w:t xml:space="preserve">TS 38.101-4 </w:t>
      </w:r>
      <w:r>
        <w:t>[8]</w:t>
      </w:r>
      <w:r w:rsidRPr="00D83EDB">
        <w:t xml:space="preserve">. </w:t>
      </w:r>
    </w:p>
    <w:p w14:paraId="36905DBE" w14:textId="6EB8B327" w:rsidR="00364D72" w:rsidRPr="00D83EDB" w:rsidRDefault="00364D72" w:rsidP="00364D72">
      <w:pPr>
        <w:pStyle w:val="TH"/>
      </w:pPr>
      <w:bookmarkStart w:id="179" w:name="_Ref100032064"/>
      <w:bookmarkStart w:id="180" w:name="_Ref102743168"/>
      <w:bookmarkStart w:id="181" w:name="_Hlk102742777"/>
      <w:r>
        <w:lastRenderedPageBreak/>
        <w:t>Table 9.2-1</w:t>
      </w:r>
      <w:r w:rsidRPr="00D83EDB">
        <w:t xml:space="preserve">: FR1 Common test parameters for </w:t>
      </w:r>
      <w:proofErr w:type="spellStart"/>
      <w:r w:rsidRPr="00D83EDB">
        <w:t>gNB</w:t>
      </w:r>
      <w:proofErr w:type="spellEnd"/>
      <w:r w:rsidRPr="00D83EDB">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proofErr w:type="spellStart"/>
            <w:r w:rsidRPr="00D83EDB">
              <w:t>ms</w:t>
            </w:r>
            <w:proofErr w:type="spellEnd"/>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82" w:name="_Ref105582357"/>
      <w:bookmarkEnd w:id="179"/>
      <w:bookmarkEnd w:id="180"/>
      <w:bookmarkEnd w:id="181"/>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83" w:name="_Hlk102742880"/>
      <w:bookmarkStart w:id="184"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83"/>
    <w:bookmarkEnd w:id="184"/>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w:t>
            </w:r>
            <w:proofErr w:type="gramStart"/>
            <w:r w:rsidRPr="00D83EDB">
              <w:t>0,…</w:t>
            </w:r>
            <w:proofErr w:type="gramEnd"/>
            <w:r w:rsidRPr="00D83EDB">
              <w:t>,39}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w:t>
            </w:r>
            <w:proofErr w:type="gramStart"/>
            <w:r w:rsidRPr="00D83EDB">
              <w:t>0,…</w:t>
            </w:r>
            <w:proofErr w:type="gramEnd"/>
            <w:r w:rsidRPr="00D83EDB">
              <w:t xml:space="preserve">,19}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w:t>
            </w:r>
            <w:proofErr w:type="gramStart"/>
            <w:r w:rsidRPr="00D83EDB">
              <w:t>1,…</w:t>
            </w:r>
            <w:proofErr w:type="gramEnd"/>
            <w:r w:rsidRPr="00D83EDB">
              <w:t>,19}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w:t>
            </w:r>
            <w:proofErr w:type="gramStart"/>
            <w:r w:rsidRPr="00D83EDB">
              <w:t>1,…</w:t>
            </w:r>
            <w:proofErr w:type="gramEnd"/>
            <w:r w:rsidRPr="00D83EDB">
              <w:t>,39}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82"/>
    <w:p w14:paraId="655BE7F4" w14:textId="77777777" w:rsidR="00364D72" w:rsidRPr="00D83EDB" w:rsidRDefault="00364D72" w:rsidP="00364D72">
      <w:r w:rsidRPr="00D83EDB">
        <w:t xml:space="preserve">The </w:t>
      </w:r>
      <w:proofErr w:type="spellStart"/>
      <w:r w:rsidRPr="00D83EDB">
        <w:t>gNB</w:t>
      </w:r>
      <w:proofErr w:type="spellEnd"/>
      <w:r w:rsidRPr="00D83EDB">
        <w:t xml:space="preserve">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5"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5"/>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w:t>
            </w:r>
            <w:proofErr w:type="gramStart"/>
            <w:r w:rsidRPr="00D83EDB">
              <w:t>0,…</w:t>
            </w:r>
            <w:proofErr w:type="gramEnd"/>
            <w:r w:rsidRPr="00D83EDB">
              <w:t>,39}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w:t>
            </w:r>
            <w:proofErr w:type="gramStart"/>
            <w:r w:rsidRPr="00D83EDB">
              <w:t>0,…</w:t>
            </w:r>
            <w:proofErr w:type="gramEnd"/>
            <w:r w:rsidRPr="00D83EDB">
              <w:t xml:space="preserve">,19}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w:t>
            </w:r>
            <w:proofErr w:type="gramStart"/>
            <w:r w:rsidRPr="00D83EDB">
              <w:t>1,…</w:t>
            </w:r>
            <w:proofErr w:type="gramEnd"/>
            <w:r w:rsidRPr="00D83EDB">
              <w:t>,19}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w:t>
            </w:r>
            <w:proofErr w:type="gramStart"/>
            <w:r w:rsidRPr="00D83EDB">
              <w:t>1,…</w:t>
            </w:r>
            <w:proofErr w:type="gramEnd"/>
            <w:r w:rsidRPr="00D83EDB">
              <w:t>,39}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186" w:name="_Toc180424254"/>
      <w:r>
        <w:rPr>
          <w:rFonts w:hint="eastAsia"/>
          <w:lang w:eastAsia="zh-CN"/>
        </w:rPr>
        <w:t>9.</w:t>
      </w:r>
      <w:r>
        <w:rPr>
          <w:lang w:eastAsia="zh-CN"/>
        </w:rPr>
        <w:t>3</w:t>
      </w:r>
      <w:r>
        <w:tab/>
      </w:r>
      <w:r w:rsidRPr="003A5827">
        <w:rPr>
          <w:lang w:eastAsia="zh-CN"/>
        </w:rPr>
        <w:t>Dynamic link adaptation for MCS, rank and MIMO precoding</w:t>
      </w:r>
      <w:bookmarkEnd w:id="186"/>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w:t>
      </w:r>
      <w:proofErr w:type="spellStart"/>
      <w:r w:rsidRPr="009F24EE">
        <w:t>gNB</w:t>
      </w:r>
      <w:proofErr w:type="spellEnd"/>
      <w:r w:rsidRPr="009F24EE">
        <w:t xml:space="preserve"> emulator adjusts the MCS and Rank based on the </w:t>
      </w:r>
      <w:r>
        <w:t>D</w:t>
      </w:r>
      <w:r w:rsidRPr="009F24EE">
        <w:t xml:space="preserve">UT’s reporting (CQI/RI reporting). The PDCCH DCI 1_1 and PDCCH DCI_1_0 transmitted by the </w:t>
      </w:r>
      <w:proofErr w:type="spellStart"/>
      <w:r w:rsidRPr="009F24EE">
        <w:t>gNB</w:t>
      </w:r>
      <w:proofErr w:type="spellEnd"/>
      <w:r w:rsidRPr="009F24EE">
        <w:t xml:space="preserve"> contains the link adaptation parameter for the DUT.</w:t>
      </w:r>
    </w:p>
    <w:p w14:paraId="3AF1EB46" w14:textId="77777777" w:rsidR="007B3825" w:rsidRPr="009F24EE" w:rsidRDefault="007B3825" w:rsidP="007B3825">
      <w:r w:rsidRPr="009F24EE">
        <w:t xml:space="preserve">The PDSCH MIMO precoding and beam alignment by the </w:t>
      </w:r>
      <w:proofErr w:type="spellStart"/>
      <w:r w:rsidRPr="009F24EE">
        <w:t>gNB</w:t>
      </w:r>
      <w:proofErr w:type="spellEnd"/>
      <w:r w:rsidRPr="009F24EE">
        <w:t xml:space="preserve"> is configured by modifying the precoding matrix by the </w:t>
      </w:r>
      <w:proofErr w:type="spellStart"/>
      <w:r w:rsidRPr="009F24EE">
        <w:t>gNB</w:t>
      </w:r>
      <w:proofErr w:type="spellEnd"/>
      <w:r w:rsidRPr="009F24EE">
        <w:t xml:space="preserve"> based the PMI reporting from the DUT. Hence, the </w:t>
      </w:r>
      <w:proofErr w:type="spellStart"/>
      <w:r w:rsidRPr="009F24EE">
        <w:t>gNB</w:t>
      </w:r>
      <w:proofErr w:type="spellEnd"/>
      <w:r w:rsidRPr="009F24EE">
        <w:t xml:space="preserve">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7" w:name="_Ref105583430"/>
      <w:bookmarkStart w:id="188" w:name="_Ref105583427"/>
      <w:r w:rsidRPr="009F24EE">
        <w:lastRenderedPageBreak/>
        <w:t xml:space="preserve">Table </w:t>
      </w:r>
      <w:bookmarkEnd w:id="187"/>
      <w:r>
        <w:t>9.3-1</w:t>
      </w:r>
      <w:r w:rsidRPr="009F24EE">
        <w:t>: CSI configuration</w:t>
      </w:r>
      <w:bookmarkEnd w:id="188"/>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 xml:space="preserve">CSI-IM </w:t>
            </w:r>
            <w:proofErr w:type="spellStart"/>
            <w:r w:rsidRPr="009F24EE">
              <w:t>timeConfig</w:t>
            </w:r>
            <w:proofErr w:type="spellEnd"/>
            <w:r w:rsidRPr="009F24EE">
              <w:t>-periodicity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proofErr w:type="spellStart"/>
            <w:r w:rsidRPr="009F24EE">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proofErr w:type="spellStart"/>
            <w:r w:rsidRPr="009F24EE">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proofErr w:type="spellStart"/>
            <w:r w:rsidRPr="009F24EE">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proofErr w:type="spellStart"/>
            <w:r w:rsidRPr="009F24EE">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proofErr w:type="spellStart"/>
            <w:r w:rsidRPr="009F24EE">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proofErr w:type="spellStart"/>
            <w:r w:rsidRPr="009F24EE">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proofErr w:type="spellStart"/>
            <w:r w:rsidRPr="009F24EE">
              <w:t>csi-ReportingBand</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proofErr w:type="spellStart"/>
            <w:r w:rsidRPr="009F24EE">
              <w:t>typeI-SinglePanel</w:t>
            </w:r>
            <w:proofErr w:type="spellEnd"/>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proofErr w:type="spellStart"/>
            <w:r w:rsidRPr="001B65D5">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proofErr w:type="spellStart"/>
            <w:r w:rsidRPr="009F24EE">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w:t>
            </w:r>
            <w:proofErr w:type="spellStart"/>
            <w:r w:rsidRPr="009F24EE">
              <w:t>gNB</w:t>
            </w:r>
            <w:proofErr w:type="spellEnd"/>
            <w:r w:rsidRPr="009F24EE">
              <w:t xml:space="preserve"> downlink before slot#[(</w:t>
            </w:r>
            <w:proofErr w:type="spellStart"/>
            <w:r w:rsidRPr="009F24EE">
              <w:t>n+k</w:t>
            </w:r>
            <w:proofErr w:type="spellEnd"/>
            <w:r w:rsidRPr="009F24EE">
              <w:t xml:space="preserve">/2)]. </w:t>
            </w:r>
          </w:p>
          <w:p w14:paraId="3FF14EF6" w14:textId="49D672C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w:t>
            </w:r>
            <w:r w:rsidR="007B3CAF" w:rsidRPr="007B3CAF">
              <w:rPr>
                <w:rFonts w:eastAsia="宋体"/>
                <w:lang w:eastAsia="zh-CN"/>
              </w:rPr>
              <w:t xml:space="preserve">TS 38.214 </w:t>
            </w:r>
            <w:r>
              <w:rPr>
                <w:rFonts w:eastAsia="宋体"/>
                <w:lang w:eastAsia="zh-CN"/>
              </w:rPr>
              <w:t>[9])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189"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189"/>
    </w:p>
    <w:p w14:paraId="0026260D" w14:textId="6E89F518" w:rsidR="00E0431F" w:rsidRPr="00E16B6E" w:rsidRDefault="00E16B6E" w:rsidP="00E16B6E">
      <w:pPr>
        <w:pStyle w:val="EditorsNote"/>
        <w:ind w:left="0" w:firstLine="0"/>
        <w:rPr>
          <w:i/>
          <w:iCs/>
          <w:color w:val="0000FF"/>
          <w:lang w:eastAsia="zh-CN"/>
        </w:rPr>
      </w:pPr>
      <w:r>
        <w:rPr>
          <w:rFonts w:hint="eastAsia"/>
          <w:i/>
          <w:iCs/>
          <w:color w:val="0000FF"/>
          <w:lang w:eastAsia="zh-CN"/>
        </w:rPr>
        <w:t>&lt;</w:t>
      </w:r>
      <w:r w:rsidR="00E0431F" w:rsidRPr="00E16B6E">
        <w:rPr>
          <w:i/>
          <w:iCs/>
          <w:color w:val="0000FF"/>
          <w:lang w:eastAsia="zh-CN"/>
        </w:rPr>
        <w:t xml:space="preserve">Editor’s Note: The </w:t>
      </w:r>
      <w:proofErr w:type="spellStart"/>
      <w:r w:rsidR="00E0431F" w:rsidRPr="00E16B6E">
        <w:rPr>
          <w:i/>
          <w:iCs/>
          <w:color w:val="0000FF"/>
          <w:lang w:eastAsia="zh-CN"/>
        </w:rPr>
        <w:t>UMa</w:t>
      </w:r>
      <w:proofErr w:type="spellEnd"/>
      <w:r w:rsidR="00E0431F" w:rsidRPr="00E16B6E">
        <w:rPr>
          <w:i/>
          <w:iCs/>
          <w:color w:val="0000FF"/>
          <w:lang w:eastAsia="zh-CN"/>
        </w:rPr>
        <w:t xml:space="preserve"> parameter table A-1 is applicable to frequencies f</w:t>
      </w:r>
      <w:r w:rsidR="00E0431F" w:rsidRPr="00E16B6E">
        <w:rPr>
          <w:i/>
          <w:iCs/>
          <w:color w:val="0000FF"/>
          <w:vertAlign w:val="subscript"/>
          <w:lang w:eastAsia="zh-CN"/>
        </w:rPr>
        <w:t>c</w:t>
      </w:r>
      <w:r w:rsidR="00E0431F" w:rsidRPr="00E16B6E">
        <w:rPr>
          <w:i/>
          <w:iCs/>
          <w:color w:val="0000FF"/>
          <w:lang w:eastAsia="zh-CN"/>
        </w:rPr>
        <w:t xml:space="preserve">≤6 GHz per Table 7.5-6 of 38.901, specifically Note 6. The </w:t>
      </w:r>
      <w:proofErr w:type="spellStart"/>
      <w:r w:rsidR="00E0431F" w:rsidRPr="00E16B6E">
        <w:rPr>
          <w:i/>
          <w:iCs/>
          <w:color w:val="0000FF"/>
          <w:lang w:eastAsia="zh-CN"/>
        </w:rPr>
        <w:t>UMi</w:t>
      </w:r>
      <w:proofErr w:type="spellEnd"/>
      <w:r w:rsidR="00E0431F" w:rsidRPr="00E16B6E">
        <w:rPr>
          <w:i/>
          <w:iCs/>
          <w:color w:val="0000FF"/>
          <w:lang w:eastAsia="zh-CN"/>
        </w:rPr>
        <w:t xml:space="preserve"> parameter table A-2 is applicable to 2450 MHz only as per Note 7 from Table 7.5-6 of 38.901, </w:t>
      </w:r>
      <w:proofErr w:type="spellStart"/>
      <w:r w:rsidR="00E0431F" w:rsidRPr="00E16B6E">
        <w:rPr>
          <w:i/>
          <w:iCs/>
          <w:color w:val="0000FF"/>
          <w:lang w:eastAsia="zh-CN"/>
        </w:rPr>
        <w:t>UMi</w:t>
      </w:r>
      <w:proofErr w:type="spellEnd"/>
      <w:r w:rsidR="00E0431F" w:rsidRPr="00E16B6E">
        <w:rPr>
          <w:i/>
          <w:iCs/>
          <w:color w:val="0000FF"/>
          <w:lang w:eastAsia="zh-CN"/>
        </w:rPr>
        <w:t xml:space="preserve"> parameter tables above f</w:t>
      </w:r>
      <w:r w:rsidR="00E0431F" w:rsidRPr="00E16B6E">
        <w:rPr>
          <w:i/>
          <w:iCs/>
          <w:color w:val="0000FF"/>
          <w:vertAlign w:val="subscript"/>
          <w:lang w:eastAsia="zh-CN"/>
        </w:rPr>
        <w:t>c</w:t>
      </w:r>
      <w:r w:rsidR="00E0431F" w:rsidRPr="00E16B6E">
        <w:rPr>
          <w:i/>
          <w:iCs/>
          <w:color w:val="0000FF"/>
          <w:lang w:eastAsia="zh-CN"/>
        </w:rPr>
        <w:t xml:space="preserve">=2 GHz need to be defined per band. </w:t>
      </w:r>
      <w:r>
        <w:rPr>
          <w:rFonts w:hint="eastAsia"/>
          <w:i/>
          <w:iCs/>
          <w:color w:val="0000FF"/>
          <w:lang w:eastAsia="zh-CN"/>
        </w:rPr>
        <w:t>&gt;</w:t>
      </w:r>
    </w:p>
    <w:p w14:paraId="443F07A6" w14:textId="1B07694A" w:rsidR="007748F0" w:rsidRPr="00B322A8" w:rsidRDefault="007748F0" w:rsidP="007748F0">
      <w:pPr>
        <w:pStyle w:val="TH"/>
        <w:keepNext w:val="0"/>
      </w:pPr>
      <w:bookmarkStart w:id="190" w:name="_Ref82675630"/>
      <w:bookmarkStart w:id="191" w:name="_Ref82675620"/>
      <w:r w:rsidRPr="00B322A8">
        <w:t>Table A-1</w:t>
      </w:r>
      <w:r w:rsidR="00A442A8">
        <w:rPr>
          <w:rFonts w:hint="eastAsia"/>
          <w:lang w:eastAsia="zh-CN"/>
        </w:rPr>
        <w:t>:</w:t>
      </w:r>
      <w:r w:rsidRPr="00B322A8">
        <w:t xml:space="preserve"> </w:t>
      </w:r>
      <w:bookmarkEnd w:id="190"/>
      <w:r w:rsidRPr="00B322A8">
        <w:t xml:space="preserve">Parameter Table for Dynamic </w:t>
      </w:r>
      <w:proofErr w:type="spellStart"/>
      <w:r w:rsidRPr="00B322A8">
        <w:t>UMa</w:t>
      </w:r>
      <w:proofErr w:type="spellEnd"/>
      <w:r w:rsidRPr="00B322A8">
        <w:t xml:space="preserve"> Channel Model </w:t>
      </w:r>
      <w:bookmarkEnd w:id="191"/>
      <w:r w:rsidR="00646A06">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DC17FD" w:rsidRPr="00B322A8" w14:paraId="098D9877" w14:textId="77777777" w:rsidTr="00C12606">
        <w:trPr>
          <w:trHeight w:val="300"/>
          <w:tblHeader/>
        </w:trPr>
        <w:tc>
          <w:tcPr>
            <w:tcW w:w="1267" w:type="dxa"/>
            <w:shd w:val="clear" w:color="auto" w:fill="EDEDED" w:themeFill="accent3" w:themeFillTint="33"/>
            <w:noWrap/>
            <w:hideMark/>
          </w:tcPr>
          <w:p w14:paraId="44BFA6E5" w14:textId="77777777" w:rsidR="00DC17FD" w:rsidRPr="00B322A8" w:rsidRDefault="00DC17FD" w:rsidP="00C12606">
            <w:pPr>
              <w:pStyle w:val="TAH"/>
            </w:pPr>
            <w:r w:rsidRPr="00B322A8">
              <w:lastRenderedPageBreak/>
              <w:t>Way point</w:t>
            </w:r>
          </w:p>
        </w:tc>
        <w:tc>
          <w:tcPr>
            <w:tcW w:w="1100" w:type="dxa"/>
            <w:shd w:val="clear" w:color="auto" w:fill="EDEDED" w:themeFill="accent3" w:themeFillTint="33"/>
            <w:noWrap/>
            <w:hideMark/>
          </w:tcPr>
          <w:p w14:paraId="07728300" w14:textId="77777777" w:rsidR="00DC17FD" w:rsidRPr="00B322A8" w:rsidRDefault="00DC17FD" w:rsidP="00C12606">
            <w:pPr>
              <w:pStyle w:val="TAH"/>
            </w:pPr>
            <w:r w:rsidRPr="00B322A8">
              <w:t>1</w:t>
            </w:r>
          </w:p>
        </w:tc>
        <w:tc>
          <w:tcPr>
            <w:tcW w:w="2107" w:type="dxa"/>
            <w:shd w:val="clear" w:color="auto" w:fill="EDEDED" w:themeFill="accent3" w:themeFillTint="33"/>
            <w:noWrap/>
            <w:hideMark/>
          </w:tcPr>
          <w:p w14:paraId="4F184861" w14:textId="77777777" w:rsidR="00DC17FD" w:rsidRPr="00B322A8" w:rsidRDefault="00DC17FD" w:rsidP="00C12606">
            <w:pPr>
              <w:pStyle w:val="TAH"/>
            </w:pPr>
          </w:p>
        </w:tc>
        <w:tc>
          <w:tcPr>
            <w:tcW w:w="2082" w:type="dxa"/>
            <w:shd w:val="clear" w:color="auto" w:fill="EDEDED" w:themeFill="accent3" w:themeFillTint="33"/>
            <w:noWrap/>
            <w:hideMark/>
          </w:tcPr>
          <w:p w14:paraId="719D7F9C" w14:textId="77777777" w:rsidR="00DC17FD" w:rsidRPr="00B322A8" w:rsidRDefault="00DC17FD" w:rsidP="00C12606">
            <w:pPr>
              <w:pStyle w:val="TAH"/>
            </w:pPr>
          </w:p>
        </w:tc>
        <w:tc>
          <w:tcPr>
            <w:tcW w:w="1058" w:type="dxa"/>
            <w:shd w:val="clear" w:color="auto" w:fill="EDEDED" w:themeFill="accent3" w:themeFillTint="33"/>
            <w:noWrap/>
            <w:hideMark/>
          </w:tcPr>
          <w:p w14:paraId="423583B9" w14:textId="77777777" w:rsidR="00DC17FD" w:rsidRPr="00B322A8" w:rsidRDefault="00DC17FD" w:rsidP="00C12606">
            <w:pPr>
              <w:pStyle w:val="TAH"/>
            </w:pPr>
          </w:p>
        </w:tc>
        <w:tc>
          <w:tcPr>
            <w:tcW w:w="873" w:type="dxa"/>
            <w:shd w:val="clear" w:color="auto" w:fill="EDEDED" w:themeFill="accent3" w:themeFillTint="33"/>
            <w:noWrap/>
            <w:hideMark/>
          </w:tcPr>
          <w:p w14:paraId="1A0B3A62" w14:textId="77777777" w:rsidR="00DC17FD" w:rsidRPr="00B322A8" w:rsidRDefault="00DC17FD" w:rsidP="00C12606">
            <w:pPr>
              <w:pStyle w:val="TAH"/>
            </w:pPr>
          </w:p>
        </w:tc>
        <w:tc>
          <w:tcPr>
            <w:tcW w:w="873" w:type="dxa"/>
            <w:shd w:val="clear" w:color="auto" w:fill="EDEDED" w:themeFill="accent3" w:themeFillTint="33"/>
            <w:noWrap/>
            <w:hideMark/>
          </w:tcPr>
          <w:p w14:paraId="3BCB83D7" w14:textId="77777777" w:rsidR="00DC17FD" w:rsidRPr="00B322A8" w:rsidRDefault="00DC17FD" w:rsidP="00C12606">
            <w:pPr>
              <w:pStyle w:val="TAH"/>
            </w:pPr>
          </w:p>
        </w:tc>
      </w:tr>
      <w:tr w:rsidR="00DC17FD" w:rsidRPr="00B322A8" w14:paraId="15FED584" w14:textId="77777777" w:rsidTr="00BA14A0">
        <w:trPr>
          <w:trHeight w:val="300"/>
          <w:tblHeader/>
        </w:trPr>
        <w:tc>
          <w:tcPr>
            <w:tcW w:w="1267" w:type="dxa"/>
            <w:noWrap/>
            <w:hideMark/>
          </w:tcPr>
          <w:p w14:paraId="181EBA0A" w14:textId="77777777" w:rsidR="00DC17FD" w:rsidRPr="00B322A8" w:rsidRDefault="00DC17FD" w:rsidP="00C12606">
            <w:pPr>
              <w:pStyle w:val="TAL"/>
              <w:keepNext w:val="0"/>
            </w:pPr>
            <w:r w:rsidRPr="00B322A8">
              <w:t>Cluster#</w:t>
            </w:r>
          </w:p>
        </w:tc>
        <w:tc>
          <w:tcPr>
            <w:tcW w:w="1100" w:type="dxa"/>
            <w:noWrap/>
            <w:hideMark/>
          </w:tcPr>
          <w:p w14:paraId="6DD3DCEF" w14:textId="77777777" w:rsidR="00DC17FD" w:rsidRPr="00B322A8" w:rsidRDefault="00DC17FD" w:rsidP="00C12606">
            <w:pPr>
              <w:pStyle w:val="TAL"/>
              <w:keepNext w:val="0"/>
            </w:pPr>
            <w:r w:rsidRPr="00B322A8">
              <w:t>Power [dB]</w:t>
            </w:r>
          </w:p>
        </w:tc>
        <w:tc>
          <w:tcPr>
            <w:tcW w:w="2107" w:type="dxa"/>
            <w:noWrap/>
            <w:hideMark/>
          </w:tcPr>
          <w:p w14:paraId="73CFABB7" w14:textId="77777777" w:rsidR="00DC17FD" w:rsidRPr="00B322A8" w:rsidRDefault="00DC17FD" w:rsidP="00C12606">
            <w:pPr>
              <w:pStyle w:val="TAL"/>
              <w:keepNext w:val="0"/>
            </w:pPr>
            <w:r w:rsidRPr="00B322A8">
              <w:t>Excess delay [ns]</w:t>
            </w:r>
          </w:p>
        </w:tc>
        <w:tc>
          <w:tcPr>
            <w:tcW w:w="2082" w:type="dxa"/>
            <w:noWrap/>
            <w:hideMark/>
          </w:tcPr>
          <w:p w14:paraId="00FB8518"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4C2D95B4"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0BD4E5C6" w14:textId="77777777" w:rsidR="00DC17FD" w:rsidRPr="00B322A8" w:rsidRDefault="00DC17FD" w:rsidP="00C12606">
            <w:pPr>
              <w:pStyle w:val="TAL"/>
              <w:keepNext w:val="0"/>
            </w:pPr>
            <w:r w:rsidRPr="00B322A8">
              <w:t>ASA [°]</w:t>
            </w:r>
          </w:p>
        </w:tc>
        <w:tc>
          <w:tcPr>
            <w:tcW w:w="873" w:type="dxa"/>
            <w:noWrap/>
            <w:hideMark/>
          </w:tcPr>
          <w:p w14:paraId="017F9189"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25092EA9" w14:textId="77777777" w:rsidTr="00BA14A0">
        <w:trPr>
          <w:trHeight w:val="300"/>
          <w:tblHeader/>
        </w:trPr>
        <w:tc>
          <w:tcPr>
            <w:tcW w:w="1267" w:type="dxa"/>
            <w:noWrap/>
            <w:hideMark/>
          </w:tcPr>
          <w:p w14:paraId="6C51EAE4" w14:textId="77777777" w:rsidR="00DC17FD" w:rsidRPr="00B322A8" w:rsidRDefault="00DC17FD" w:rsidP="00C12606">
            <w:pPr>
              <w:pStyle w:val="TAL"/>
              <w:keepNext w:val="0"/>
            </w:pPr>
            <w:r w:rsidRPr="00B322A8">
              <w:t>LOS</w:t>
            </w:r>
          </w:p>
        </w:tc>
        <w:tc>
          <w:tcPr>
            <w:tcW w:w="1100" w:type="dxa"/>
            <w:noWrap/>
            <w:hideMark/>
          </w:tcPr>
          <w:p w14:paraId="1DAD0C2D" w14:textId="77777777" w:rsidR="00DC17FD" w:rsidRPr="00B322A8" w:rsidRDefault="00DC17FD" w:rsidP="00C12606">
            <w:pPr>
              <w:pStyle w:val="TAL"/>
              <w:keepNext w:val="0"/>
            </w:pPr>
            <w:r w:rsidRPr="00B322A8">
              <w:t>-0.51</w:t>
            </w:r>
          </w:p>
        </w:tc>
        <w:tc>
          <w:tcPr>
            <w:tcW w:w="2107" w:type="dxa"/>
            <w:noWrap/>
            <w:hideMark/>
          </w:tcPr>
          <w:p w14:paraId="12B8E667" w14:textId="77777777" w:rsidR="00DC17FD" w:rsidRPr="00B322A8" w:rsidRDefault="00DC17FD" w:rsidP="00C12606">
            <w:pPr>
              <w:pStyle w:val="TAL"/>
              <w:keepNext w:val="0"/>
            </w:pPr>
            <w:r w:rsidRPr="00B322A8">
              <w:t>0</w:t>
            </w:r>
          </w:p>
        </w:tc>
        <w:tc>
          <w:tcPr>
            <w:tcW w:w="2082" w:type="dxa"/>
            <w:noWrap/>
            <w:hideMark/>
          </w:tcPr>
          <w:p w14:paraId="5A6BBEE7" w14:textId="77777777" w:rsidR="00DC17FD" w:rsidRPr="00B322A8" w:rsidRDefault="00DC17FD" w:rsidP="00C12606">
            <w:pPr>
              <w:pStyle w:val="TAL"/>
              <w:keepNext w:val="0"/>
            </w:pPr>
            <w:r w:rsidRPr="00B322A8">
              <w:t>179.99</w:t>
            </w:r>
          </w:p>
        </w:tc>
        <w:tc>
          <w:tcPr>
            <w:tcW w:w="1058" w:type="dxa"/>
            <w:noWrap/>
            <w:hideMark/>
          </w:tcPr>
          <w:p w14:paraId="72879AAD" w14:textId="77777777" w:rsidR="00DC17FD" w:rsidRPr="00B322A8" w:rsidRDefault="00DC17FD" w:rsidP="00C12606">
            <w:pPr>
              <w:pStyle w:val="TAL"/>
              <w:keepNext w:val="0"/>
            </w:pPr>
            <w:r w:rsidRPr="00B322A8">
              <w:t>-0.01</w:t>
            </w:r>
          </w:p>
        </w:tc>
        <w:tc>
          <w:tcPr>
            <w:tcW w:w="873" w:type="dxa"/>
            <w:noWrap/>
            <w:hideMark/>
          </w:tcPr>
          <w:p w14:paraId="5745DB3A" w14:textId="77777777" w:rsidR="00DC17FD" w:rsidRPr="00B322A8" w:rsidRDefault="00DC17FD" w:rsidP="00C12606">
            <w:pPr>
              <w:pStyle w:val="TAL"/>
              <w:keepNext w:val="0"/>
            </w:pPr>
            <w:r w:rsidRPr="00B322A8">
              <w:t>0</w:t>
            </w:r>
          </w:p>
        </w:tc>
        <w:tc>
          <w:tcPr>
            <w:tcW w:w="873" w:type="dxa"/>
            <w:noWrap/>
            <w:hideMark/>
          </w:tcPr>
          <w:p w14:paraId="2DF82DFE" w14:textId="77777777" w:rsidR="00DC17FD" w:rsidRPr="00B322A8" w:rsidRDefault="00DC17FD" w:rsidP="00C12606">
            <w:pPr>
              <w:pStyle w:val="TAL"/>
              <w:keepNext w:val="0"/>
            </w:pPr>
            <w:r w:rsidRPr="00B322A8">
              <w:t>93.09</w:t>
            </w:r>
          </w:p>
        </w:tc>
      </w:tr>
      <w:tr w:rsidR="00DC17FD" w:rsidRPr="00B322A8" w14:paraId="6D1B0342" w14:textId="77777777" w:rsidTr="00BA14A0">
        <w:trPr>
          <w:trHeight w:val="300"/>
          <w:tblHeader/>
        </w:trPr>
        <w:tc>
          <w:tcPr>
            <w:tcW w:w="1267" w:type="dxa"/>
            <w:noWrap/>
            <w:hideMark/>
          </w:tcPr>
          <w:p w14:paraId="6C4FC483" w14:textId="77777777" w:rsidR="00DC17FD" w:rsidRPr="00B322A8" w:rsidRDefault="00DC17FD" w:rsidP="00C12606">
            <w:pPr>
              <w:pStyle w:val="TAL"/>
              <w:keepNext w:val="0"/>
            </w:pPr>
            <w:r w:rsidRPr="00B322A8">
              <w:t>1</w:t>
            </w:r>
          </w:p>
        </w:tc>
        <w:tc>
          <w:tcPr>
            <w:tcW w:w="1100" w:type="dxa"/>
            <w:noWrap/>
            <w:hideMark/>
          </w:tcPr>
          <w:p w14:paraId="4B32BB7E" w14:textId="77777777" w:rsidR="00DC17FD" w:rsidRPr="00B322A8" w:rsidRDefault="00DC17FD" w:rsidP="00C12606">
            <w:pPr>
              <w:pStyle w:val="TAL"/>
              <w:keepNext w:val="0"/>
            </w:pPr>
            <w:r w:rsidRPr="00B322A8">
              <w:t>-13.83</w:t>
            </w:r>
          </w:p>
        </w:tc>
        <w:tc>
          <w:tcPr>
            <w:tcW w:w="2107" w:type="dxa"/>
            <w:noWrap/>
            <w:hideMark/>
          </w:tcPr>
          <w:p w14:paraId="744FABCF" w14:textId="77777777" w:rsidR="00DC17FD" w:rsidRPr="00B322A8" w:rsidRDefault="00DC17FD" w:rsidP="00C12606">
            <w:pPr>
              <w:pStyle w:val="TAL"/>
              <w:keepNext w:val="0"/>
            </w:pPr>
            <w:r w:rsidRPr="00B322A8">
              <w:t>0</w:t>
            </w:r>
          </w:p>
        </w:tc>
        <w:tc>
          <w:tcPr>
            <w:tcW w:w="2082" w:type="dxa"/>
            <w:noWrap/>
            <w:hideMark/>
          </w:tcPr>
          <w:p w14:paraId="2F7F18A4" w14:textId="77777777" w:rsidR="00DC17FD" w:rsidRPr="00B322A8" w:rsidRDefault="00DC17FD" w:rsidP="00C12606">
            <w:pPr>
              <w:pStyle w:val="TAL"/>
              <w:keepNext w:val="0"/>
            </w:pPr>
            <w:r w:rsidRPr="00B322A8">
              <w:t>179.99</w:t>
            </w:r>
          </w:p>
        </w:tc>
        <w:tc>
          <w:tcPr>
            <w:tcW w:w="1058" w:type="dxa"/>
            <w:noWrap/>
            <w:hideMark/>
          </w:tcPr>
          <w:p w14:paraId="39E1098B" w14:textId="77777777" w:rsidR="00DC17FD" w:rsidRPr="00B322A8" w:rsidRDefault="00DC17FD" w:rsidP="00C12606">
            <w:pPr>
              <w:pStyle w:val="TAL"/>
              <w:keepNext w:val="0"/>
            </w:pPr>
            <w:r w:rsidRPr="00B322A8">
              <w:t>-0.01</w:t>
            </w:r>
          </w:p>
        </w:tc>
        <w:tc>
          <w:tcPr>
            <w:tcW w:w="873" w:type="dxa"/>
            <w:noWrap/>
            <w:hideMark/>
          </w:tcPr>
          <w:p w14:paraId="0937FBA8" w14:textId="77777777" w:rsidR="00DC17FD" w:rsidRPr="00B322A8" w:rsidRDefault="00DC17FD" w:rsidP="00C12606">
            <w:pPr>
              <w:pStyle w:val="TAL"/>
              <w:keepNext w:val="0"/>
            </w:pPr>
            <w:r w:rsidRPr="00B322A8">
              <w:t>29.75</w:t>
            </w:r>
          </w:p>
        </w:tc>
        <w:tc>
          <w:tcPr>
            <w:tcW w:w="873" w:type="dxa"/>
            <w:noWrap/>
            <w:hideMark/>
          </w:tcPr>
          <w:p w14:paraId="43BE0D8F" w14:textId="77777777" w:rsidR="00DC17FD" w:rsidRPr="00B322A8" w:rsidRDefault="00DC17FD" w:rsidP="00C12606">
            <w:pPr>
              <w:pStyle w:val="TAL"/>
              <w:keepNext w:val="0"/>
            </w:pPr>
            <w:r w:rsidRPr="00B322A8">
              <w:t>93.09</w:t>
            </w:r>
          </w:p>
        </w:tc>
      </w:tr>
      <w:tr w:rsidR="00DC17FD" w:rsidRPr="00B322A8" w14:paraId="2FF912F3" w14:textId="77777777" w:rsidTr="00BA14A0">
        <w:trPr>
          <w:trHeight w:val="300"/>
          <w:tblHeader/>
        </w:trPr>
        <w:tc>
          <w:tcPr>
            <w:tcW w:w="1267" w:type="dxa"/>
            <w:noWrap/>
            <w:hideMark/>
          </w:tcPr>
          <w:p w14:paraId="4058F2CA" w14:textId="77777777" w:rsidR="00DC17FD" w:rsidRPr="00B322A8" w:rsidRDefault="00DC17FD" w:rsidP="00C12606">
            <w:pPr>
              <w:pStyle w:val="TAL"/>
              <w:keepNext w:val="0"/>
            </w:pPr>
            <w:r w:rsidRPr="00B322A8">
              <w:t>2</w:t>
            </w:r>
          </w:p>
        </w:tc>
        <w:tc>
          <w:tcPr>
            <w:tcW w:w="1100" w:type="dxa"/>
            <w:noWrap/>
            <w:hideMark/>
          </w:tcPr>
          <w:p w14:paraId="2F66F3F2" w14:textId="77777777" w:rsidR="00DC17FD" w:rsidRPr="00B322A8" w:rsidRDefault="00DC17FD" w:rsidP="00C12606">
            <w:pPr>
              <w:pStyle w:val="TAL"/>
              <w:keepNext w:val="0"/>
            </w:pPr>
            <w:r w:rsidRPr="00B322A8">
              <w:t>-19.13</w:t>
            </w:r>
          </w:p>
        </w:tc>
        <w:tc>
          <w:tcPr>
            <w:tcW w:w="2107" w:type="dxa"/>
            <w:noWrap/>
            <w:hideMark/>
          </w:tcPr>
          <w:p w14:paraId="1BA9461C" w14:textId="77777777" w:rsidR="00DC17FD" w:rsidRPr="00B322A8" w:rsidRDefault="00DC17FD" w:rsidP="00C12606">
            <w:pPr>
              <w:pStyle w:val="TAL"/>
              <w:keepNext w:val="0"/>
            </w:pPr>
            <w:r w:rsidRPr="00B322A8">
              <w:t>3</w:t>
            </w:r>
          </w:p>
        </w:tc>
        <w:tc>
          <w:tcPr>
            <w:tcW w:w="2082" w:type="dxa"/>
            <w:noWrap/>
            <w:hideMark/>
          </w:tcPr>
          <w:p w14:paraId="47F366AE" w14:textId="77777777" w:rsidR="00DC17FD" w:rsidRPr="00B322A8" w:rsidRDefault="00DC17FD" w:rsidP="00C12606">
            <w:pPr>
              <w:pStyle w:val="TAL"/>
              <w:keepNext w:val="0"/>
            </w:pPr>
            <w:r w:rsidRPr="00B322A8">
              <w:t>-157.71</w:t>
            </w:r>
          </w:p>
        </w:tc>
        <w:tc>
          <w:tcPr>
            <w:tcW w:w="1058" w:type="dxa"/>
            <w:noWrap/>
            <w:hideMark/>
          </w:tcPr>
          <w:p w14:paraId="5FB6F820" w14:textId="77777777" w:rsidR="00DC17FD" w:rsidRPr="00B322A8" w:rsidRDefault="00DC17FD" w:rsidP="00C12606">
            <w:pPr>
              <w:pStyle w:val="TAL"/>
              <w:keepNext w:val="0"/>
            </w:pPr>
            <w:r w:rsidRPr="00B322A8">
              <w:t>79.75</w:t>
            </w:r>
          </w:p>
        </w:tc>
        <w:tc>
          <w:tcPr>
            <w:tcW w:w="873" w:type="dxa"/>
            <w:noWrap/>
            <w:hideMark/>
          </w:tcPr>
          <w:p w14:paraId="0959D871" w14:textId="77777777" w:rsidR="00DC17FD" w:rsidRPr="00B322A8" w:rsidRDefault="00DC17FD" w:rsidP="00C12606">
            <w:pPr>
              <w:pStyle w:val="TAL"/>
              <w:keepNext w:val="0"/>
            </w:pPr>
            <w:r w:rsidRPr="00B322A8">
              <w:t>29.75</w:t>
            </w:r>
          </w:p>
        </w:tc>
        <w:tc>
          <w:tcPr>
            <w:tcW w:w="873" w:type="dxa"/>
            <w:noWrap/>
            <w:hideMark/>
          </w:tcPr>
          <w:p w14:paraId="56D12158" w14:textId="77777777" w:rsidR="00DC17FD" w:rsidRPr="00B322A8" w:rsidRDefault="00DC17FD" w:rsidP="00C12606">
            <w:pPr>
              <w:pStyle w:val="TAL"/>
              <w:keepNext w:val="0"/>
            </w:pPr>
            <w:r w:rsidRPr="00B322A8">
              <w:t>89.46</w:t>
            </w:r>
          </w:p>
        </w:tc>
      </w:tr>
      <w:tr w:rsidR="00DC17FD" w:rsidRPr="00B322A8" w14:paraId="0747D764" w14:textId="77777777" w:rsidTr="00BA14A0">
        <w:trPr>
          <w:trHeight w:val="300"/>
          <w:tblHeader/>
        </w:trPr>
        <w:tc>
          <w:tcPr>
            <w:tcW w:w="1267" w:type="dxa"/>
            <w:noWrap/>
            <w:hideMark/>
          </w:tcPr>
          <w:p w14:paraId="0158AFED" w14:textId="77777777" w:rsidR="00DC17FD" w:rsidRPr="00B322A8" w:rsidRDefault="00DC17FD" w:rsidP="00C12606">
            <w:pPr>
              <w:pStyle w:val="TAL"/>
              <w:keepNext w:val="0"/>
            </w:pPr>
            <w:r w:rsidRPr="00B322A8">
              <w:t>3</w:t>
            </w:r>
          </w:p>
        </w:tc>
        <w:tc>
          <w:tcPr>
            <w:tcW w:w="1100" w:type="dxa"/>
            <w:noWrap/>
            <w:hideMark/>
          </w:tcPr>
          <w:p w14:paraId="4261BAB0" w14:textId="77777777" w:rsidR="00DC17FD" w:rsidRPr="00B322A8" w:rsidRDefault="00DC17FD" w:rsidP="00C12606">
            <w:pPr>
              <w:pStyle w:val="TAL"/>
              <w:keepNext w:val="0"/>
            </w:pPr>
            <w:r w:rsidRPr="00B322A8">
              <w:t>-21.33</w:t>
            </w:r>
          </w:p>
        </w:tc>
        <w:tc>
          <w:tcPr>
            <w:tcW w:w="2107" w:type="dxa"/>
            <w:noWrap/>
            <w:hideMark/>
          </w:tcPr>
          <w:p w14:paraId="3A43D67E" w14:textId="77777777" w:rsidR="00DC17FD" w:rsidRPr="00B322A8" w:rsidRDefault="00DC17FD" w:rsidP="00C12606">
            <w:pPr>
              <w:pStyle w:val="TAL"/>
              <w:keepNext w:val="0"/>
            </w:pPr>
            <w:r w:rsidRPr="00B322A8">
              <w:t>58</w:t>
            </w:r>
          </w:p>
        </w:tc>
        <w:tc>
          <w:tcPr>
            <w:tcW w:w="2082" w:type="dxa"/>
            <w:noWrap/>
            <w:hideMark/>
          </w:tcPr>
          <w:p w14:paraId="57887BEF" w14:textId="77777777" w:rsidR="00DC17FD" w:rsidRPr="00B322A8" w:rsidRDefault="00DC17FD" w:rsidP="00C12606">
            <w:pPr>
              <w:pStyle w:val="TAL"/>
              <w:keepNext w:val="0"/>
            </w:pPr>
            <w:r w:rsidRPr="00B322A8">
              <w:t>-157.71</w:t>
            </w:r>
          </w:p>
        </w:tc>
        <w:tc>
          <w:tcPr>
            <w:tcW w:w="1058" w:type="dxa"/>
            <w:noWrap/>
            <w:hideMark/>
          </w:tcPr>
          <w:p w14:paraId="2A0769B3" w14:textId="77777777" w:rsidR="00DC17FD" w:rsidRPr="00B322A8" w:rsidRDefault="00DC17FD" w:rsidP="00C12606">
            <w:pPr>
              <w:pStyle w:val="TAL"/>
              <w:keepNext w:val="0"/>
            </w:pPr>
            <w:r w:rsidRPr="00B322A8">
              <w:t>79.75</w:t>
            </w:r>
          </w:p>
        </w:tc>
        <w:tc>
          <w:tcPr>
            <w:tcW w:w="873" w:type="dxa"/>
            <w:noWrap/>
            <w:hideMark/>
          </w:tcPr>
          <w:p w14:paraId="796EC4C0" w14:textId="77777777" w:rsidR="00DC17FD" w:rsidRPr="00B322A8" w:rsidRDefault="00DC17FD" w:rsidP="00C12606">
            <w:pPr>
              <w:pStyle w:val="TAL"/>
              <w:keepNext w:val="0"/>
            </w:pPr>
            <w:r w:rsidRPr="00B322A8">
              <w:t>26.775</w:t>
            </w:r>
          </w:p>
        </w:tc>
        <w:tc>
          <w:tcPr>
            <w:tcW w:w="873" w:type="dxa"/>
            <w:noWrap/>
            <w:hideMark/>
          </w:tcPr>
          <w:p w14:paraId="297EF9F4" w14:textId="77777777" w:rsidR="00DC17FD" w:rsidRPr="00B322A8" w:rsidRDefault="00DC17FD" w:rsidP="00C12606">
            <w:pPr>
              <w:pStyle w:val="TAL"/>
              <w:keepNext w:val="0"/>
            </w:pPr>
            <w:r w:rsidRPr="00B322A8">
              <w:t>89.46</w:t>
            </w:r>
          </w:p>
        </w:tc>
      </w:tr>
      <w:tr w:rsidR="00DC17FD" w:rsidRPr="00B322A8" w14:paraId="7663068F" w14:textId="77777777" w:rsidTr="00BA14A0">
        <w:trPr>
          <w:trHeight w:val="300"/>
          <w:tblHeader/>
        </w:trPr>
        <w:tc>
          <w:tcPr>
            <w:tcW w:w="1267" w:type="dxa"/>
            <w:noWrap/>
            <w:hideMark/>
          </w:tcPr>
          <w:p w14:paraId="6A1ED152" w14:textId="77777777" w:rsidR="00DC17FD" w:rsidRPr="00B322A8" w:rsidRDefault="00DC17FD" w:rsidP="00C12606">
            <w:pPr>
              <w:pStyle w:val="TAL"/>
              <w:keepNext w:val="0"/>
            </w:pPr>
            <w:r w:rsidRPr="00B322A8">
              <w:t>4</w:t>
            </w:r>
          </w:p>
        </w:tc>
        <w:tc>
          <w:tcPr>
            <w:tcW w:w="1100" w:type="dxa"/>
            <w:noWrap/>
            <w:hideMark/>
          </w:tcPr>
          <w:p w14:paraId="3B512742" w14:textId="77777777" w:rsidR="00DC17FD" w:rsidRPr="00B322A8" w:rsidRDefault="00DC17FD" w:rsidP="00C12606">
            <w:pPr>
              <w:pStyle w:val="TAL"/>
              <w:keepNext w:val="0"/>
            </w:pPr>
            <w:r w:rsidRPr="00B322A8">
              <w:t>-23.13</w:t>
            </w:r>
          </w:p>
        </w:tc>
        <w:tc>
          <w:tcPr>
            <w:tcW w:w="2107" w:type="dxa"/>
            <w:noWrap/>
            <w:hideMark/>
          </w:tcPr>
          <w:p w14:paraId="335BDB1B" w14:textId="77777777" w:rsidR="00DC17FD" w:rsidRPr="00B322A8" w:rsidRDefault="00DC17FD" w:rsidP="00C12606">
            <w:pPr>
              <w:pStyle w:val="TAL"/>
              <w:keepNext w:val="0"/>
            </w:pPr>
            <w:r w:rsidRPr="00B322A8">
              <w:t>128</w:t>
            </w:r>
          </w:p>
        </w:tc>
        <w:tc>
          <w:tcPr>
            <w:tcW w:w="2082" w:type="dxa"/>
            <w:noWrap/>
            <w:hideMark/>
          </w:tcPr>
          <w:p w14:paraId="65F16343" w14:textId="77777777" w:rsidR="00DC17FD" w:rsidRPr="00B322A8" w:rsidRDefault="00DC17FD" w:rsidP="00C12606">
            <w:pPr>
              <w:pStyle w:val="TAL"/>
              <w:keepNext w:val="0"/>
            </w:pPr>
            <w:r w:rsidRPr="00B322A8">
              <w:t>-157.71</w:t>
            </w:r>
          </w:p>
        </w:tc>
        <w:tc>
          <w:tcPr>
            <w:tcW w:w="1058" w:type="dxa"/>
            <w:noWrap/>
            <w:hideMark/>
          </w:tcPr>
          <w:p w14:paraId="7879F3FA" w14:textId="77777777" w:rsidR="00DC17FD" w:rsidRPr="00B322A8" w:rsidRDefault="00DC17FD" w:rsidP="00C12606">
            <w:pPr>
              <w:pStyle w:val="TAL"/>
              <w:keepNext w:val="0"/>
            </w:pPr>
            <w:r w:rsidRPr="00B322A8">
              <w:t>79.75</w:t>
            </w:r>
          </w:p>
        </w:tc>
        <w:tc>
          <w:tcPr>
            <w:tcW w:w="873" w:type="dxa"/>
            <w:noWrap/>
            <w:hideMark/>
          </w:tcPr>
          <w:p w14:paraId="7991BA93" w14:textId="77777777" w:rsidR="00DC17FD" w:rsidRPr="00B322A8" w:rsidRDefault="00DC17FD" w:rsidP="00C12606">
            <w:pPr>
              <w:pStyle w:val="TAL"/>
              <w:keepNext w:val="0"/>
            </w:pPr>
            <w:r w:rsidRPr="00B322A8">
              <w:t>23.8</w:t>
            </w:r>
          </w:p>
        </w:tc>
        <w:tc>
          <w:tcPr>
            <w:tcW w:w="873" w:type="dxa"/>
            <w:noWrap/>
            <w:hideMark/>
          </w:tcPr>
          <w:p w14:paraId="66AF83E0" w14:textId="77777777" w:rsidR="00DC17FD" w:rsidRPr="00B322A8" w:rsidRDefault="00DC17FD" w:rsidP="00C12606">
            <w:pPr>
              <w:pStyle w:val="TAL"/>
              <w:keepNext w:val="0"/>
            </w:pPr>
            <w:r w:rsidRPr="00B322A8">
              <w:t>89.46</w:t>
            </w:r>
          </w:p>
        </w:tc>
      </w:tr>
      <w:tr w:rsidR="00DC17FD" w:rsidRPr="00B322A8" w14:paraId="5F58A149" w14:textId="77777777" w:rsidTr="00BA14A0">
        <w:trPr>
          <w:trHeight w:val="300"/>
          <w:tblHeader/>
        </w:trPr>
        <w:tc>
          <w:tcPr>
            <w:tcW w:w="1267" w:type="dxa"/>
            <w:noWrap/>
            <w:hideMark/>
          </w:tcPr>
          <w:p w14:paraId="4FFF8227" w14:textId="77777777" w:rsidR="00DC17FD" w:rsidRPr="00B322A8" w:rsidRDefault="00DC17FD" w:rsidP="00C12606">
            <w:pPr>
              <w:pStyle w:val="TAL"/>
              <w:keepNext w:val="0"/>
            </w:pPr>
            <w:r w:rsidRPr="00B322A8">
              <w:t>5</w:t>
            </w:r>
          </w:p>
        </w:tc>
        <w:tc>
          <w:tcPr>
            <w:tcW w:w="1100" w:type="dxa"/>
            <w:noWrap/>
            <w:hideMark/>
          </w:tcPr>
          <w:p w14:paraId="1830E2B8" w14:textId="77777777" w:rsidR="00DC17FD" w:rsidRPr="00B322A8" w:rsidRDefault="00DC17FD" w:rsidP="00C12606">
            <w:pPr>
              <w:pStyle w:val="TAL"/>
              <w:keepNext w:val="0"/>
            </w:pPr>
            <w:r w:rsidRPr="00B322A8">
              <w:t>-18.23</w:t>
            </w:r>
          </w:p>
        </w:tc>
        <w:tc>
          <w:tcPr>
            <w:tcW w:w="2107" w:type="dxa"/>
            <w:noWrap/>
            <w:hideMark/>
          </w:tcPr>
          <w:p w14:paraId="26766A70" w14:textId="77777777" w:rsidR="00DC17FD" w:rsidRPr="00B322A8" w:rsidRDefault="00DC17FD" w:rsidP="00C12606">
            <w:pPr>
              <w:pStyle w:val="TAL"/>
              <w:keepNext w:val="0"/>
            </w:pPr>
            <w:r w:rsidRPr="00B322A8">
              <w:t>132</w:t>
            </w:r>
          </w:p>
        </w:tc>
        <w:tc>
          <w:tcPr>
            <w:tcW w:w="2082" w:type="dxa"/>
            <w:noWrap/>
            <w:hideMark/>
          </w:tcPr>
          <w:p w14:paraId="27DE0A01" w14:textId="77777777" w:rsidR="00DC17FD" w:rsidRPr="00B322A8" w:rsidRDefault="00DC17FD" w:rsidP="00C12606">
            <w:pPr>
              <w:pStyle w:val="TAL"/>
              <w:keepNext w:val="0"/>
            </w:pPr>
            <w:r w:rsidRPr="00B322A8">
              <w:t>116.76</w:t>
            </w:r>
          </w:p>
        </w:tc>
        <w:tc>
          <w:tcPr>
            <w:tcW w:w="1058" w:type="dxa"/>
            <w:noWrap/>
            <w:hideMark/>
          </w:tcPr>
          <w:p w14:paraId="0C328E80" w14:textId="77777777" w:rsidR="00DC17FD" w:rsidRPr="00B322A8" w:rsidRDefault="00DC17FD" w:rsidP="00C12606">
            <w:pPr>
              <w:pStyle w:val="TAL"/>
              <w:keepNext w:val="0"/>
            </w:pPr>
            <w:r w:rsidRPr="00B322A8">
              <w:t>11.61</w:t>
            </w:r>
          </w:p>
        </w:tc>
        <w:tc>
          <w:tcPr>
            <w:tcW w:w="873" w:type="dxa"/>
            <w:noWrap/>
            <w:hideMark/>
          </w:tcPr>
          <w:p w14:paraId="0A917894" w14:textId="77777777" w:rsidR="00DC17FD" w:rsidRPr="00B322A8" w:rsidRDefault="00DC17FD" w:rsidP="00C12606">
            <w:pPr>
              <w:pStyle w:val="TAL"/>
              <w:keepNext w:val="0"/>
            </w:pPr>
            <w:r w:rsidRPr="00B322A8">
              <w:t>29.75</w:t>
            </w:r>
          </w:p>
        </w:tc>
        <w:tc>
          <w:tcPr>
            <w:tcW w:w="873" w:type="dxa"/>
            <w:noWrap/>
            <w:hideMark/>
          </w:tcPr>
          <w:p w14:paraId="09CB8276" w14:textId="77777777" w:rsidR="00DC17FD" w:rsidRPr="00B322A8" w:rsidRDefault="00DC17FD" w:rsidP="00C12606">
            <w:pPr>
              <w:pStyle w:val="TAL"/>
              <w:keepNext w:val="0"/>
            </w:pPr>
            <w:r w:rsidRPr="00B322A8">
              <w:t>92.81</w:t>
            </w:r>
          </w:p>
        </w:tc>
      </w:tr>
      <w:tr w:rsidR="00DC17FD" w:rsidRPr="00B322A8" w14:paraId="733D764B" w14:textId="77777777" w:rsidTr="00BA14A0">
        <w:trPr>
          <w:trHeight w:val="300"/>
          <w:tblHeader/>
        </w:trPr>
        <w:tc>
          <w:tcPr>
            <w:tcW w:w="1267" w:type="dxa"/>
            <w:noWrap/>
            <w:hideMark/>
          </w:tcPr>
          <w:p w14:paraId="6630651A" w14:textId="77777777" w:rsidR="00DC17FD" w:rsidRPr="00B322A8" w:rsidRDefault="00DC17FD" w:rsidP="00C12606">
            <w:pPr>
              <w:pStyle w:val="TAL"/>
              <w:keepNext w:val="0"/>
            </w:pPr>
            <w:r w:rsidRPr="00B322A8">
              <w:t>6</w:t>
            </w:r>
          </w:p>
        </w:tc>
        <w:tc>
          <w:tcPr>
            <w:tcW w:w="1100" w:type="dxa"/>
            <w:noWrap/>
            <w:hideMark/>
          </w:tcPr>
          <w:p w14:paraId="69A392C0" w14:textId="77777777" w:rsidR="00DC17FD" w:rsidRPr="00B322A8" w:rsidRDefault="00DC17FD" w:rsidP="00C12606">
            <w:pPr>
              <w:pStyle w:val="TAL"/>
              <w:keepNext w:val="0"/>
            </w:pPr>
            <w:r w:rsidRPr="00B322A8">
              <w:t>-23.23</w:t>
            </w:r>
          </w:p>
        </w:tc>
        <w:tc>
          <w:tcPr>
            <w:tcW w:w="2107" w:type="dxa"/>
            <w:noWrap/>
            <w:hideMark/>
          </w:tcPr>
          <w:p w14:paraId="4341B6B4" w14:textId="77777777" w:rsidR="00DC17FD" w:rsidRPr="00B322A8" w:rsidRDefault="00DC17FD" w:rsidP="00C12606">
            <w:pPr>
              <w:pStyle w:val="TAL"/>
              <w:keepNext w:val="0"/>
            </w:pPr>
            <w:r w:rsidRPr="00B322A8">
              <w:t>167</w:t>
            </w:r>
          </w:p>
        </w:tc>
        <w:tc>
          <w:tcPr>
            <w:tcW w:w="2082" w:type="dxa"/>
            <w:noWrap/>
            <w:hideMark/>
          </w:tcPr>
          <w:p w14:paraId="4B0AE0E5" w14:textId="77777777" w:rsidR="00DC17FD" w:rsidRPr="00B322A8" w:rsidRDefault="00DC17FD" w:rsidP="00C12606">
            <w:pPr>
              <w:pStyle w:val="TAL"/>
              <w:keepNext w:val="0"/>
            </w:pPr>
            <w:r w:rsidRPr="00B322A8">
              <w:t>-20.09</w:t>
            </w:r>
          </w:p>
        </w:tc>
        <w:tc>
          <w:tcPr>
            <w:tcW w:w="1058" w:type="dxa"/>
            <w:noWrap/>
            <w:hideMark/>
          </w:tcPr>
          <w:p w14:paraId="7B62924C" w14:textId="77777777" w:rsidR="00DC17FD" w:rsidRPr="00B322A8" w:rsidRDefault="00DC17FD" w:rsidP="00C12606">
            <w:pPr>
              <w:pStyle w:val="TAL"/>
              <w:keepNext w:val="0"/>
            </w:pPr>
            <w:r w:rsidRPr="00B322A8">
              <w:t>30.93</w:t>
            </w:r>
          </w:p>
        </w:tc>
        <w:tc>
          <w:tcPr>
            <w:tcW w:w="873" w:type="dxa"/>
            <w:noWrap/>
            <w:hideMark/>
          </w:tcPr>
          <w:p w14:paraId="0F935709" w14:textId="77777777" w:rsidR="00DC17FD" w:rsidRPr="00B322A8" w:rsidRDefault="00DC17FD" w:rsidP="00C12606">
            <w:pPr>
              <w:pStyle w:val="TAL"/>
              <w:keepNext w:val="0"/>
            </w:pPr>
            <w:r w:rsidRPr="00B322A8">
              <w:t>29.75</w:t>
            </w:r>
          </w:p>
        </w:tc>
        <w:tc>
          <w:tcPr>
            <w:tcW w:w="873" w:type="dxa"/>
            <w:noWrap/>
            <w:hideMark/>
          </w:tcPr>
          <w:p w14:paraId="227EBDA0" w14:textId="77777777" w:rsidR="00DC17FD" w:rsidRPr="00B322A8" w:rsidRDefault="00DC17FD" w:rsidP="00C12606">
            <w:pPr>
              <w:pStyle w:val="TAL"/>
              <w:keepNext w:val="0"/>
            </w:pPr>
            <w:r w:rsidRPr="00B322A8">
              <w:t>93.09</w:t>
            </w:r>
          </w:p>
        </w:tc>
      </w:tr>
      <w:tr w:rsidR="00DC17FD" w:rsidRPr="00B322A8" w14:paraId="26CE9FEA" w14:textId="77777777" w:rsidTr="00BA14A0">
        <w:trPr>
          <w:trHeight w:val="300"/>
          <w:tblHeader/>
        </w:trPr>
        <w:tc>
          <w:tcPr>
            <w:tcW w:w="1267" w:type="dxa"/>
            <w:noWrap/>
            <w:hideMark/>
          </w:tcPr>
          <w:p w14:paraId="17F00CEA" w14:textId="77777777" w:rsidR="00DC17FD" w:rsidRPr="00B322A8" w:rsidRDefault="00DC17FD" w:rsidP="00C12606">
            <w:pPr>
              <w:pStyle w:val="TAL"/>
              <w:keepNext w:val="0"/>
            </w:pPr>
            <w:r w:rsidRPr="00B322A8">
              <w:t>7</w:t>
            </w:r>
          </w:p>
        </w:tc>
        <w:tc>
          <w:tcPr>
            <w:tcW w:w="1100" w:type="dxa"/>
            <w:noWrap/>
            <w:hideMark/>
          </w:tcPr>
          <w:p w14:paraId="6F2C359C" w14:textId="77777777" w:rsidR="00DC17FD" w:rsidRPr="00B322A8" w:rsidRDefault="00DC17FD" w:rsidP="00C12606">
            <w:pPr>
              <w:pStyle w:val="TAL"/>
              <w:keepNext w:val="0"/>
            </w:pPr>
            <w:r w:rsidRPr="00B322A8">
              <w:t>-20.43</w:t>
            </w:r>
          </w:p>
        </w:tc>
        <w:tc>
          <w:tcPr>
            <w:tcW w:w="2107" w:type="dxa"/>
            <w:noWrap/>
            <w:hideMark/>
          </w:tcPr>
          <w:p w14:paraId="0E11A241" w14:textId="77777777" w:rsidR="00DC17FD" w:rsidRPr="00B322A8" w:rsidRDefault="00DC17FD" w:rsidP="00C12606">
            <w:pPr>
              <w:pStyle w:val="TAL"/>
              <w:keepNext w:val="0"/>
            </w:pPr>
            <w:r w:rsidRPr="00B322A8">
              <w:t>170</w:t>
            </w:r>
          </w:p>
        </w:tc>
        <w:tc>
          <w:tcPr>
            <w:tcW w:w="2082" w:type="dxa"/>
            <w:noWrap/>
            <w:hideMark/>
          </w:tcPr>
          <w:p w14:paraId="558A3F66" w14:textId="77777777" w:rsidR="00DC17FD" w:rsidRPr="00B322A8" w:rsidRDefault="00DC17FD" w:rsidP="00C12606">
            <w:pPr>
              <w:pStyle w:val="TAL"/>
              <w:keepNext w:val="0"/>
            </w:pPr>
            <w:r w:rsidRPr="00B322A8">
              <w:t>116.76</w:t>
            </w:r>
          </w:p>
        </w:tc>
        <w:tc>
          <w:tcPr>
            <w:tcW w:w="1058" w:type="dxa"/>
            <w:noWrap/>
            <w:hideMark/>
          </w:tcPr>
          <w:p w14:paraId="33AF1734" w14:textId="77777777" w:rsidR="00DC17FD" w:rsidRPr="00B322A8" w:rsidRDefault="00DC17FD" w:rsidP="00C12606">
            <w:pPr>
              <w:pStyle w:val="TAL"/>
              <w:keepNext w:val="0"/>
            </w:pPr>
            <w:r w:rsidRPr="00B322A8">
              <w:t>11.61</w:t>
            </w:r>
          </w:p>
        </w:tc>
        <w:tc>
          <w:tcPr>
            <w:tcW w:w="873" w:type="dxa"/>
            <w:noWrap/>
            <w:hideMark/>
          </w:tcPr>
          <w:p w14:paraId="5F19F5FD" w14:textId="77777777" w:rsidR="00DC17FD" w:rsidRPr="00B322A8" w:rsidRDefault="00DC17FD" w:rsidP="00C12606">
            <w:pPr>
              <w:pStyle w:val="TAL"/>
              <w:keepNext w:val="0"/>
            </w:pPr>
            <w:r w:rsidRPr="00B322A8">
              <w:t>26.775</w:t>
            </w:r>
          </w:p>
        </w:tc>
        <w:tc>
          <w:tcPr>
            <w:tcW w:w="873" w:type="dxa"/>
            <w:noWrap/>
            <w:hideMark/>
          </w:tcPr>
          <w:p w14:paraId="01FECB6C" w14:textId="77777777" w:rsidR="00DC17FD" w:rsidRPr="00B322A8" w:rsidRDefault="00DC17FD" w:rsidP="00C12606">
            <w:pPr>
              <w:pStyle w:val="TAL"/>
              <w:keepNext w:val="0"/>
            </w:pPr>
            <w:r w:rsidRPr="00B322A8">
              <w:t>92.81</w:t>
            </w:r>
          </w:p>
        </w:tc>
      </w:tr>
      <w:tr w:rsidR="00DC17FD" w:rsidRPr="00B322A8" w14:paraId="41E2EC28" w14:textId="77777777" w:rsidTr="00BA14A0">
        <w:trPr>
          <w:trHeight w:val="300"/>
          <w:tblHeader/>
        </w:trPr>
        <w:tc>
          <w:tcPr>
            <w:tcW w:w="1267" w:type="dxa"/>
            <w:noWrap/>
            <w:hideMark/>
          </w:tcPr>
          <w:p w14:paraId="5FD997E5" w14:textId="77777777" w:rsidR="00DC17FD" w:rsidRPr="00B322A8" w:rsidRDefault="00DC17FD" w:rsidP="00C12606">
            <w:pPr>
              <w:pStyle w:val="TAL"/>
              <w:keepNext w:val="0"/>
            </w:pPr>
            <w:r w:rsidRPr="00B322A8">
              <w:t>8</w:t>
            </w:r>
          </w:p>
        </w:tc>
        <w:tc>
          <w:tcPr>
            <w:tcW w:w="1100" w:type="dxa"/>
            <w:noWrap/>
            <w:hideMark/>
          </w:tcPr>
          <w:p w14:paraId="39A50C66" w14:textId="77777777" w:rsidR="00DC17FD" w:rsidRPr="00B322A8" w:rsidRDefault="00DC17FD" w:rsidP="00C12606">
            <w:pPr>
              <w:pStyle w:val="TAL"/>
              <w:keepNext w:val="0"/>
            </w:pPr>
            <w:r w:rsidRPr="00B322A8">
              <w:t>-22.23</w:t>
            </w:r>
          </w:p>
        </w:tc>
        <w:tc>
          <w:tcPr>
            <w:tcW w:w="2107" w:type="dxa"/>
            <w:noWrap/>
            <w:hideMark/>
          </w:tcPr>
          <w:p w14:paraId="0BD98797" w14:textId="77777777" w:rsidR="00DC17FD" w:rsidRPr="00B322A8" w:rsidRDefault="00DC17FD" w:rsidP="00C12606">
            <w:pPr>
              <w:pStyle w:val="TAL"/>
              <w:keepNext w:val="0"/>
            </w:pPr>
            <w:r w:rsidRPr="00B322A8">
              <w:t>244</w:t>
            </w:r>
          </w:p>
        </w:tc>
        <w:tc>
          <w:tcPr>
            <w:tcW w:w="2082" w:type="dxa"/>
            <w:noWrap/>
            <w:hideMark/>
          </w:tcPr>
          <w:p w14:paraId="333359DD" w14:textId="77777777" w:rsidR="00DC17FD" w:rsidRPr="00B322A8" w:rsidRDefault="00DC17FD" w:rsidP="00C12606">
            <w:pPr>
              <w:pStyle w:val="TAL"/>
              <w:keepNext w:val="0"/>
            </w:pPr>
            <w:r w:rsidRPr="00B322A8">
              <w:t>116.76</w:t>
            </w:r>
          </w:p>
        </w:tc>
        <w:tc>
          <w:tcPr>
            <w:tcW w:w="1058" w:type="dxa"/>
            <w:noWrap/>
            <w:hideMark/>
          </w:tcPr>
          <w:p w14:paraId="540B3AFE" w14:textId="77777777" w:rsidR="00DC17FD" w:rsidRPr="00B322A8" w:rsidRDefault="00DC17FD" w:rsidP="00C12606">
            <w:pPr>
              <w:pStyle w:val="TAL"/>
              <w:keepNext w:val="0"/>
            </w:pPr>
            <w:r w:rsidRPr="00B322A8">
              <w:t>11.61</w:t>
            </w:r>
          </w:p>
        </w:tc>
        <w:tc>
          <w:tcPr>
            <w:tcW w:w="873" w:type="dxa"/>
            <w:noWrap/>
            <w:hideMark/>
          </w:tcPr>
          <w:p w14:paraId="4DE2F598" w14:textId="77777777" w:rsidR="00DC17FD" w:rsidRPr="00B322A8" w:rsidRDefault="00DC17FD" w:rsidP="00C12606">
            <w:pPr>
              <w:pStyle w:val="TAL"/>
              <w:keepNext w:val="0"/>
            </w:pPr>
            <w:r w:rsidRPr="00B322A8">
              <w:t>23.8</w:t>
            </w:r>
          </w:p>
        </w:tc>
        <w:tc>
          <w:tcPr>
            <w:tcW w:w="873" w:type="dxa"/>
            <w:noWrap/>
            <w:hideMark/>
          </w:tcPr>
          <w:p w14:paraId="16F4A176" w14:textId="77777777" w:rsidR="00DC17FD" w:rsidRPr="00B322A8" w:rsidRDefault="00DC17FD" w:rsidP="00C12606">
            <w:pPr>
              <w:pStyle w:val="TAL"/>
              <w:keepNext w:val="0"/>
            </w:pPr>
            <w:r w:rsidRPr="00B322A8">
              <w:t>92.81</w:t>
            </w:r>
          </w:p>
        </w:tc>
      </w:tr>
      <w:tr w:rsidR="00DC17FD" w:rsidRPr="00B322A8" w14:paraId="4C1A43F5" w14:textId="77777777" w:rsidTr="00BA14A0">
        <w:trPr>
          <w:trHeight w:val="300"/>
          <w:tblHeader/>
        </w:trPr>
        <w:tc>
          <w:tcPr>
            <w:tcW w:w="1267" w:type="dxa"/>
            <w:noWrap/>
            <w:hideMark/>
          </w:tcPr>
          <w:p w14:paraId="398A8E87" w14:textId="77777777" w:rsidR="00DC17FD" w:rsidRPr="00B322A8" w:rsidRDefault="00DC17FD" w:rsidP="00C12606">
            <w:pPr>
              <w:pStyle w:val="TAL"/>
              <w:keepNext w:val="0"/>
            </w:pPr>
            <w:r w:rsidRPr="00B322A8">
              <w:t>9</w:t>
            </w:r>
          </w:p>
        </w:tc>
        <w:tc>
          <w:tcPr>
            <w:tcW w:w="1100" w:type="dxa"/>
            <w:noWrap/>
            <w:hideMark/>
          </w:tcPr>
          <w:p w14:paraId="138A9C46" w14:textId="77777777" w:rsidR="00DC17FD" w:rsidRPr="00B322A8" w:rsidRDefault="00DC17FD" w:rsidP="00C12606">
            <w:pPr>
              <w:pStyle w:val="TAL"/>
              <w:keepNext w:val="0"/>
            </w:pPr>
            <w:r w:rsidRPr="00B322A8">
              <w:t>-28.13</w:t>
            </w:r>
          </w:p>
        </w:tc>
        <w:tc>
          <w:tcPr>
            <w:tcW w:w="2107" w:type="dxa"/>
            <w:noWrap/>
            <w:hideMark/>
          </w:tcPr>
          <w:p w14:paraId="4799EAFE" w14:textId="77777777" w:rsidR="00DC17FD" w:rsidRPr="00B322A8" w:rsidRDefault="00DC17FD" w:rsidP="00C12606">
            <w:pPr>
              <w:pStyle w:val="TAL"/>
              <w:keepNext w:val="0"/>
            </w:pPr>
            <w:r w:rsidRPr="00B322A8">
              <w:t>380</w:t>
            </w:r>
          </w:p>
        </w:tc>
        <w:tc>
          <w:tcPr>
            <w:tcW w:w="2082" w:type="dxa"/>
            <w:noWrap/>
            <w:hideMark/>
          </w:tcPr>
          <w:p w14:paraId="76D8E9A3" w14:textId="77777777" w:rsidR="00DC17FD" w:rsidRPr="00B322A8" w:rsidRDefault="00DC17FD" w:rsidP="00C12606">
            <w:pPr>
              <w:pStyle w:val="TAL"/>
              <w:keepNext w:val="0"/>
            </w:pPr>
            <w:r w:rsidRPr="00B322A8">
              <w:t>147.62</w:t>
            </w:r>
          </w:p>
        </w:tc>
        <w:tc>
          <w:tcPr>
            <w:tcW w:w="1058" w:type="dxa"/>
            <w:noWrap/>
            <w:hideMark/>
          </w:tcPr>
          <w:p w14:paraId="7A880A79" w14:textId="77777777" w:rsidR="00DC17FD" w:rsidRPr="00B322A8" w:rsidRDefault="00DC17FD" w:rsidP="00C12606">
            <w:pPr>
              <w:pStyle w:val="TAL"/>
              <w:keepNext w:val="0"/>
            </w:pPr>
            <w:r w:rsidRPr="00B322A8">
              <w:t>-57.68</w:t>
            </w:r>
          </w:p>
        </w:tc>
        <w:tc>
          <w:tcPr>
            <w:tcW w:w="873" w:type="dxa"/>
            <w:noWrap/>
            <w:hideMark/>
          </w:tcPr>
          <w:p w14:paraId="5006B253" w14:textId="77777777" w:rsidR="00DC17FD" w:rsidRPr="00B322A8" w:rsidRDefault="00DC17FD" w:rsidP="00C12606">
            <w:pPr>
              <w:pStyle w:val="TAL"/>
              <w:keepNext w:val="0"/>
            </w:pPr>
            <w:r w:rsidRPr="00B322A8">
              <w:t>29.75</w:t>
            </w:r>
          </w:p>
        </w:tc>
        <w:tc>
          <w:tcPr>
            <w:tcW w:w="873" w:type="dxa"/>
            <w:noWrap/>
            <w:hideMark/>
          </w:tcPr>
          <w:p w14:paraId="2BF4096C" w14:textId="77777777" w:rsidR="00DC17FD" w:rsidRPr="00B322A8" w:rsidRDefault="00DC17FD" w:rsidP="00C12606">
            <w:pPr>
              <w:pStyle w:val="TAL"/>
              <w:keepNext w:val="0"/>
            </w:pPr>
            <w:r w:rsidRPr="00B322A8">
              <w:t>90.27</w:t>
            </w:r>
          </w:p>
        </w:tc>
      </w:tr>
      <w:tr w:rsidR="00DC17FD" w:rsidRPr="00B322A8" w14:paraId="1BB48F0A" w14:textId="77777777" w:rsidTr="00BA14A0">
        <w:trPr>
          <w:trHeight w:val="300"/>
          <w:tblHeader/>
        </w:trPr>
        <w:tc>
          <w:tcPr>
            <w:tcW w:w="1267" w:type="dxa"/>
            <w:noWrap/>
            <w:hideMark/>
          </w:tcPr>
          <w:p w14:paraId="26ADF209" w14:textId="77777777" w:rsidR="00DC17FD" w:rsidRPr="00B322A8" w:rsidRDefault="00DC17FD" w:rsidP="00C12606">
            <w:pPr>
              <w:pStyle w:val="TAL"/>
              <w:keepNext w:val="0"/>
            </w:pPr>
            <w:r w:rsidRPr="00B322A8">
              <w:t>10</w:t>
            </w:r>
          </w:p>
        </w:tc>
        <w:tc>
          <w:tcPr>
            <w:tcW w:w="1100" w:type="dxa"/>
            <w:noWrap/>
            <w:hideMark/>
          </w:tcPr>
          <w:p w14:paraId="7A2B098D" w14:textId="77777777" w:rsidR="00DC17FD" w:rsidRPr="00B322A8" w:rsidRDefault="00DC17FD" w:rsidP="00C12606">
            <w:pPr>
              <w:pStyle w:val="TAL"/>
              <w:keepNext w:val="0"/>
            </w:pPr>
            <w:r w:rsidRPr="00B322A8">
              <w:t>-23.93</w:t>
            </w:r>
          </w:p>
        </w:tc>
        <w:tc>
          <w:tcPr>
            <w:tcW w:w="2107" w:type="dxa"/>
            <w:noWrap/>
            <w:hideMark/>
          </w:tcPr>
          <w:p w14:paraId="601A4E99" w14:textId="77777777" w:rsidR="00DC17FD" w:rsidRPr="00B322A8" w:rsidRDefault="00DC17FD" w:rsidP="00C12606">
            <w:pPr>
              <w:pStyle w:val="TAL"/>
              <w:keepNext w:val="0"/>
            </w:pPr>
            <w:r w:rsidRPr="00B322A8">
              <w:t>747</w:t>
            </w:r>
          </w:p>
        </w:tc>
        <w:tc>
          <w:tcPr>
            <w:tcW w:w="2082" w:type="dxa"/>
            <w:noWrap/>
            <w:hideMark/>
          </w:tcPr>
          <w:p w14:paraId="6C461E78" w14:textId="77777777" w:rsidR="00DC17FD" w:rsidRPr="00B322A8" w:rsidRDefault="00DC17FD" w:rsidP="00C12606">
            <w:pPr>
              <w:pStyle w:val="TAL"/>
              <w:keepNext w:val="0"/>
            </w:pPr>
            <w:r w:rsidRPr="00B322A8">
              <w:t>-14.52</w:t>
            </w:r>
          </w:p>
        </w:tc>
        <w:tc>
          <w:tcPr>
            <w:tcW w:w="1058" w:type="dxa"/>
            <w:noWrap/>
            <w:hideMark/>
          </w:tcPr>
          <w:p w14:paraId="590BC818" w14:textId="77777777" w:rsidR="00DC17FD" w:rsidRPr="00B322A8" w:rsidRDefault="00DC17FD" w:rsidP="00C12606">
            <w:pPr>
              <w:pStyle w:val="TAL"/>
              <w:keepNext w:val="0"/>
            </w:pPr>
            <w:r w:rsidRPr="00B322A8">
              <w:t>-29.43</w:t>
            </w:r>
          </w:p>
        </w:tc>
        <w:tc>
          <w:tcPr>
            <w:tcW w:w="873" w:type="dxa"/>
            <w:noWrap/>
            <w:hideMark/>
          </w:tcPr>
          <w:p w14:paraId="34082D24" w14:textId="77777777" w:rsidR="00DC17FD" w:rsidRPr="00B322A8" w:rsidRDefault="00DC17FD" w:rsidP="00C12606">
            <w:pPr>
              <w:pStyle w:val="TAL"/>
              <w:keepNext w:val="0"/>
            </w:pPr>
            <w:r w:rsidRPr="00B322A8">
              <w:t>29.75</w:t>
            </w:r>
          </w:p>
        </w:tc>
        <w:tc>
          <w:tcPr>
            <w:tcW w:w="873" w:type="dxa"/>
            <w:noWrap/>
            <w:hideMark/>
          </w:tcPr>
          <w:p w14:paraId="38B8918D" w14:textId="77777777" w:rsidR="00DC17FD" w:rsidRPr="00B322A8" w:rsidRDefault="00DC17FD" w:rsidP="00C12606">
            <w:pPr>
              <w:pStyle w:val="TAL"/>
              <w:keepNext w:val="0"/>
            </w:pPr>
            <w:r w:rsidRPr="00B322A8">
              <w:t>91.08</w:t>
            </w:r>
          </w:p>
        </w:tc>
      </w:tr>
      <w:tr w:rsidR="00DC17FD" w:rsidRPr="00B322A8" w14:paraId="2BD6C911" w14:textId="77777777" w:rsidTr="00BA14A0">
        <w:trPr>
          <w:trHeight w:val="300"/>
          <w:tblHeader/>
        </w:trPr>
        <w:tc>
          <w:tcPr>
            <w:tcW w:w="1267" w:type="dxa"/>
            <w:noWrap/>
            <w:hideMark/>
          </w:tcPr>
          <w:p w14:paraId="78E02AAD" w14:textId="77777777" w:rsidR="00DC17FD" w:rsidRPr="00B322A8" w:rsidRDefault="00DC17FD" w:rsidP="00C12606">
            <w:pPr>
              <w:pStyle w:val="TAL"/>
              <w:keepNext w:val="0"/>
            </w:pPr>
            <w:r w:rsidRPr="00B322A8">
              <w:t>11</w:t>
            </w:r>
          </w:p>
        </w:tc>
        <w:tc>
          <w:tcPr>
            <w:tcW w:w="1100" w:type="dxa"/>
            <w:noWrap/>
            <w:hideMark/>
          </w:tcPr>
          <w:p w14:paraId="4AD229F4" w14:textId="77777777" w:rsidR="00DC17FD" w:rsidRPr="00B322A8" w:rsidRDefault="00DC17FD" w:rsidP="00C12606">
            <w:pPr>
              <w:pStyle w:val="TAL"/>
              <w:keepNext w:val="0"/>
            </w:pPr>
            <w:r w:rsidRPr="00B322A8">
              <w:t>-25.13</w:t>
            </w:r>
          </w:p>
        </w:tc>
        <w:tc>
          <w:tcPr>
            <w:tcW w:w="2107" w:type="dxa"/>
            <w:noWrap/>
            <w:hideMark/>
          </w:tcPr>
          <w:p w14:paraId="7BA06043" w14:textId="77777777" w:rsidR="00DC17FD" w:rsidRPr="00B322A8" w:rsidRDefault="00DC17FD" w:rsidP="00C12606">
            <w:pPr>
              <w:pStyle w:val="TAL"/>
              <w:keepNext w:val="0"/>
            </w:pPr>
            <w:r w:rsidRPr="00B322A8">
              <w:t>887</w:t>
            </w:r>
          </w:p>
        </w:tc>
        <w:tc>
          <w:tcPr>
            <w:tcW w:w="2082" w:type="dxa"/>
            <w:noWrap/>
            <w:hideMark/>
          </w:tcPr>
          <w:p w14:paraId="5299D663" w14:textId="77777777" w:rsidR="00DC17FD" w:rsidRPr="00B322A8" w:rsidRDefault="00DC17FD" w:rsidP="00C12606">
            <w:pPr>
              <w:pStyle w:val="TAL"/>
              <w:keepNext w:val="0"/>
            </w:pPr>
            <w:r w:rsidRPr="00B322A8">
              <w:t>44.63</w:t>
            </w:r>
          </w:p>
        </w:tc>
        <w:tc>
          <w:tcPr>
            <w:tcW w:w="1058" w:type="dxa"/>
            <w:noWrap/>
            <w:hideMark/>
          </w:tcPr>
          <w:p w14:paraId="72C26B1B" w14:textId="77777777" w:rsidR="00DC17FD" w:rsidRPr="00B322A8" w:rsidRDefault="00DC17FD" w:rsidP="00C12606">
            <w:pPr>
              <w:pStyle w:val="TAL"/>
              <w:keepNext w:val="0"/>
            </w:pPr>
            <w:r w:rsidRPr="00B322A8">
              <w:t>47.02</w:t>
            </w:r>
          </w:p>
        </w:tc>
        <w:tc>
          <w:tcPr>
            <w:tcW w:w="873" w:type="dxa"/>
            <w:noWrap/>
            <w:hideMark/>
          </w:tcPr>
          <w:p w14:paraId="2793CE2A" w14:textId="77777777" w:rsidR="00DC17FD" w:rsidRPr="00B322A8" w:rsidRDefault="00DC17FD" w:rsidP="00C12606">
            <w:pPr>
              <w:pStyle w:val="TAL"/>
              <w:keepNext w:val="0"/>
            </w:pPr>
            <w:r w:rsidRPr="00B322A8">
              <w:t>29.75</w:t>
            </w:r>
          </w:p>
        </w:tc>
        <w:tc>
          <w:tcPr>
            <w:tcW w:w="873" w:type="dxa"/>
            <w:noWrap/>
            <w:hideMark/>
          </w:tcPr>
          <w:p w14:paraId="6C58F5B3" w14:textId="77777777" w:rsidR="00DC17FD" w:rsidRPr="00B322A8" w:rsidRDefault="00DC17FD" w:rsidP="00C12606">
            <w:pPr>
              <w:pStyle w:val="TAL"/>
              <w:keepNext w:val="0"/>
            </w:pPr>
            <w:r w:rsidRPr="00B322A8">
              <w:t>94.57</w:t>
            </w:r>
          </w:p>
        </w:tc>
      </w:tr>
      <w:tr w:rsidR="00DC17FD" w:rsidRPr="00B322A8" w14:paraId="18C89F81" w14:textId="77777777" w:rsidTr="00BA14A0">
        <w:trPr>
          <w:trHeight w:val="300"/>
          <w:tblHeader/>
        </w:trPr>
        <w:tc>
          <w:tcPr>
            <w:tcW w:w="1267" w:type="dxa"/>
            <w:noWrap/>
            <w:hideMark/>
          </w:tcPr>
          <w:p w14:paraId="69EC6086" w14:textId="77777777" w:rsidR="00DC17FD" w:rsidRPr="00B322A8" w:rsidRDefault="00DC17FD" w:rsidP="00C12606">
            <w:pPr>
              <w:pStyle w:val="TAL"/>
              <w:keepNext w:val="0"/>
            </w:pPr>
            <w:r w:rsidRPr="00B322A8">
              <w:t>12</w:t>
            </w:r>
          </w:p>
        </w:tc>
        <w:tc>
          <w:tcPr>
            <w:tcW w:w="1100" w:type="dxa"/>
            <w:noWrap/>
            <w:hideMark/>
          </w:tcPr>
          <w:p w14:paraId="2C3FDC3B" w14:textId="77777777" w:rsidR="00DC17FD" w:rsidRPr="00B322A8" w:rsidRDefault="00DC17FD" w:rsidP="00C12606">
            <w:pPr>
              <w:pStyle w:val="TAL"/>
              <w:keepNext w:val="0"/>
            </w:pPr>
            <w:r w:rsidRPr="00B322A8">
              <w:t>-30.33</w:t>
            </w:r>
          </w:p>
        </w:tc>
        <w:tc>
          <w:tcPr>
            <w:tcW w:w="2107" w:type="dxa"/>
            <w:noWrap/>
            <w:hideMark/>
          </w:tcPr>
          <w:p w14:paraId="28F09E53" w14:textId="77777777" w:rsidR="00DC17FD" w:rsidRPr="00B322A8" w:rsidRDefault="00DC17FD" w:rsidP="00C12606">
            <w:pPr>
              <w:pStyle w:val="TAL"/>
              <w:keepNext w:val="0"/>
            </w:pPr>
            <w:r w:rsidRPr="00B322A8">
              <w:t>913</w:t>
            </w:r>
          </w:p>
        </w:tc>
        <w:tc>
          <w:tcPr>
            <w:tcW w:w="2082" w:type="dxa"/>
            <w:noWrap/>
            <w:hideMark/>
          </w:tcPr>
          <w:p w14:paraId="31F6964B" w14:textId="77777777" w:rsidR="00DC17FD" w:rsidRPr="00B322A8" w:rsidRDefault="00DC17FD" w:rsidP="00C12606">
            <w:pPr>
              <w:pStyle w:val="TAL"/>
              <w:keepNext w:val="0"/>
            </w:pPr>
            <w:r w:rsidRPr="00B322A8">
              <w:t>95.59</w:t>
            </w:r>
          </w:p>
        </w:tc>
        <w:tc>
          <w:tcPr>
            <w:tcW w:w="1058" w:type="dxa"/>
            <w:noWrap/>
            <w:hideMark/>
          </w:tcPr>
          <w:p w14:paraId="5BF0814D" w14:textId="77777777" w:rsidR="00DC17FD" w:rsidRPr="00B322A8" w:rsidRDefault="00DC17FD" w:rsidP="00C12606">
            <w:pPr>
              <w:pStyle w:val="TAL"/>
              <w:keepNext w:val="0"/>
            </w:pPr>
            <w:r w:rsidRPr="00B322A8">
              <w:t>-118.13</w:t>
            </w:r>
          </w:p>
        </w:tc>
        <w:tc>
          <w:tcPr>
            <w:tcW w:w="873" w:type="dxa"/>
            <w:noWrap/>
            <w:hideMark/>
          </w:tcPr>
          <w:p w14:paraId="349D60CF" w14:textId="77777777" w:rsidR="00DC17FD" w:rsidRPr="00B322A8" w:rsidRDefault="00DC17FD" w:rsidP="00C12606">
            <w:pPr>
              <w:pStyle w:val="TAL"/>
              <w:keepNext w:val="0"/>
            </w:pPr>
            <w:r w:rsidRPr="00B322A8">
              <w:t>29.75</w:t>
            </w:r>
          </w:p>
        </w:tc>
        <w:tc>
          <w:tcPr>
            <w:tcW w:w="873" w:type="dxa"/>
            <w:noWrap/>
            <w:hideMark/>
          </w:tcPr>
          <w:p w14:paraId="1497A604" w14:textId="77777777" w:rsidR="00DC17FD" w:rsidRPr="00B322A8" w:rsidRDefault="00DC17FD" w:rsidP="00C12606">
            <w:pPr>
              <w:pStyle w:val="TAL"/>
              <w:keepNext w:val="0"/>
            </w:pPr>
            <w:r w:rsidRPr="00B322A8">
              <w:t>88</w:t>
            </w:r>
          </w:p>
        </w:tc>
      </w:tr>
      <w:tr w:rsidR="00DC17FD" w:rsidRPr="00B322A8" w14:paraId="43CDC5C6" w14:textId="77777777" w:rsidTr="00BA14A0">
        <w:trPr>
          <w:trHeight w:val="300"/>
          <w:tblHeader/>
        </w:trPr>
        <w:tc>
          <w:tcPr>
            <w:tcW w:w="1267" w:type="dxa"/>
            <w:noWrap/>
            <w:hideMark/>
          </w:tcPr>
          <w:p w14:paraId="639BC63E" w14:textId="77777777" w:rsidR="00DC17FD" w:rsidRPr="00B322A8" w:rsidRDefault="00DC17FD" w:rsidP="00C12606">
            <w:pPr>
              <w:pStyle w:val="TAL"/>
              <w:keepNext w:val="0"/>
            </w:pPr>
            <w:r w:rsidRPr="00B322A8">
              <w:t>13</w:t>
            </w:r>
          </w:p>
        </w:tc>
        <w:tc>
          <w:tcPr>
            <w:tcW w:w="1100" w:type="dxa"/>
            <w:noWrap/>
            <w:hideMark/>
          </w:tcPr>
          <w:p w14:paraId="6A112312" w14:textId="77777777" w:rsidR="00DC17FD" w:rsidRPr="00B322A8" w:rsidRDefault="00DC17FD" w:rsidP="00C12606">
            <w:pPr>
              <w:pStyle w:val="TAL"/>
              <w:keepNext w:val="0"/>
            </w:pPr>
            <w:r w:rsidRPr="00B322A8">
              <w:t>-28.03</w:t>
            </w:r>
          </w:p>
        </w:tc>
        <w:tc>
          <w:tcPr>
            <w:tcW w:w="2107" w:type="dxa"/>
            <w:noWrap/>
            <w:hideMark/>
          </w:tcPr>
          <w:p w14:paraId="2E7B4E9E" w14:textId="77777777" w:rsidR="00DC17FD" w:rsidRPr="00B322A8" w:rsidRDefault="00DC17FD" w:rsidP="00C12606">
            <w:pPr>
              <w:pStyle w:val="TAL"/>
              <w:keepNext w:val="0"/>
            </w:pPr>
            <w:r w:rsidRPr="00B322A8">
              <w:t>1178</w:t>
            </w:r>
          </w:p>
        </w:tc>
        <w:tc>
          <w:tcPr>
            <w:tcW w:w="2082" w:type="dxa"/>
            <w:noWrap/>
            <w:hideMark/>
          </w:tcPr>
          <w:p w14:paraId="4B83DE83" w14:textId="77777777" w:rsidR="00DC17FD" w:rsidRPr="00B322A8" w:rsidRDefault="00DC17FD" w:rsidP="00C12606">
            <w:pPr>
              <w:pStyle w:val="TAL"/>
              <w:keepNext w:val="0"/>
            </w:pPr>
            <w:r w:rsidRPr="00B322A8">
              <w:t>177.77</w:t>
            </w:r>
          </w:p>
        </w:tc>
        <w:tc>
          <w:tcPr>
            <w:tcW w:w="1058" w:type="dxa"/>
            <w:noWrap/>
            <w:hideMark/>
          </w:tcPr>
          <w:p w14:paraId="1CFC1CA3" w14:textId="77777777" w:rsidR="00DC17FD" w:rsidRPr="00B322A8" w:rsidRDefault="00DC17FD" w:rsidP="00C12606">
            <w:pPr>
              <w:pStyle w:val="TAL"/>
              <w:keepNext w:val="0"/>
            </w:pPr>
            <w:r w:rsidRPr="00B322A8">
              <w:t>69.02</w:t>
            </w:r>
          </w:p>
        </w:tc>
        <w:tc>
          <w:tcPr>
            <w:tcW w:w="873" w:type="dxa"/>
            <w:noWrap/>
            <w:hideMark/>
          </w:tcPr>
          <w:p w14:paraId="0EE352EA" w14:textId="77777777" w:rsidR="00DC17FD" w:rsidRPr="00B322A8" w:rsidRDefault="00DC17FD" w:rsidP="00C12606">
            <w:pPr>
              <w:pStyle w:val="TAL"/>
              <w:keepNext w:val="0"/>
            </w:pPr>
            <w:r w:rsidRPr="00B322A8">
              <w:t>29.75</w:t>
            </w:r>
          </w:p>
        </w:tc>
        <w:tc>
          <w:tcPr>
            <w:tcW w:w="873" w:type="dxa"/>
            <w:noWrap/>
            <w:hideMark/>
          </w:tcPr>
          <w:p w14:paraId="41F0893D" w14:textId="77777777" w:rsidR="00DC17FD" w:rsidRPr="00B322A8" w:rsidRDefault="00DC17FD" w:rsidP="00C12606">
            <w:pPr>
              <w:pStyle w:val="TAL"/>
              <w:keepNext w:val="0"/>
            </w:pPr>
            <w:r w:rsidRPr="00B322A8">
              <w:t>89.74</w:t>
            </w:r>
          </w:p>
        </w:tc>
      </w:tr>
      <w:tr w:rsidR="00DC17FD" w:rsidRPr="00B322A8" w14:paraId="7F679DF1" w14:textId="77777777" w:rsidTr="00BA14A0">
        <w:trPr>
          <w:trHeight w:val="300"/>
          <w:tblHeader/>
        </w:trPr>
        <w:tc>
          <w:tcPr>
            <w:tcW w:w="1267" w:type="dxa"/>
            <w:noWrap/>
            <w:hideMark/>
          </w:tcPr>
          <w:p w14:paraId="482903E3" w14:textId="77777777" w:rsidR="00DC17FD" w:rsidRPr="00B322A8" w:rsidRDefault="00DC17FD" w:rsidP="00C12606">
            <w:pPr>
              <w:pStyle w:val="TAL"/>
              <w:keepNext w:val="0"/>
            </w:pPr>
            <w:r w:rsidRPr="00B322A8">
              <w:t>Ini. delay [ns]</w:t>
            </w:r>
          </w:p>
        </w:tc>
        <w:tc>
          <w:tcPr>
            <w:tcW w:w="1100" w:type="dxa"/>
            <w:noWrap/>
            <w:hideMark/>
          </w:tcPr>
          <w:p w14:paraId="6886F5D4" w14:textId="77777777" w:rsidR="00DC17FD" w:rsidRPr="00B322A8" w:rsidRDefault="00DC17FD" w:rsidP="00C12606">
            <w:pPr>
              <w:pStyle w:val="TAL"/>
              <w:keepNext w:val="0"/>
            </w:pPr>
            <w:r w:rsidRPr="00B322A8">
              <w:t>XPR [dB]</w:t>
            </w:r>
          </w:p>
        </w:tc>
        <w:tc>
          <w:tcPr>
            <w:tcW w:w="2107" w:type="dxa"/>
            <w:noWrap/>
            <w:hideMark/>
          </w:tcPr>
          <w:p w14:paraId="1C91A21B" w14:textId="77777777" w:rsidR="00DC17FD" w:rsidRPr="00B322A8" w:rsidRDefault="00DC17FD" w:rsidP="00C12606">
            <w:pPr>
              <w:pStyle w:val="TAL"/>
              <w:keepNext w:val="0"/>
            </w:pPr>
            <w:r w:rsidRPr="00B322A8">
              <w:t>PL [dB]</w:t>
            </w:r>
          </w:p>
        </w:tc>
        <w:tc>
          <w:tcPr>
            <w:tcW w:w="2082" w:type="dxa"/>
            <w:noWrap/>
            <w:hideMark/>
          </w:tcPr>
          <w:p w14:paraId="1A04A25A"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3ED5278B" w14:textId="77777777" w:rsidR="00DC17FD" w:rsidRPr="00B322A8" w:rsidRDefault="00DC17FD" w:rsidP="00C12606">
            <w:pPr>
              <w:pStyle w:val="TAL"/>
              <w:keepNext w:val="0"/>
            </w:pPr>
            <w:r w:rsidRPr="00B322A8">
              <w:t>ASD [°]</w:t>
            </w:r>
          </w:p>
        </w:tc>
        <w:tc>
          <w:tcPr>
            <w:tcW w:w="873" w:type="dxa"/>
            <w:noWrap/>
            <w:hideMark/>
          </w:tcPr>
          <w:p w14:paraId="125AD8F7" w14:textId="77777777" w:rsidR="00DC17FD" w:rsidRPr="00B322A8" w:rsidRDefault="00DC17FD" w:rsidP="00C12606">
            <w:pPr>
              <w:pStyle w:val="TAL"/>
              <w:keepNext w:val="0"/>
            </w:pPr>
            <w:r w:rsidRPr="00B322A8">
              <w:t>ZSA [°]</w:t>
            </w:r>
          </w:p>
        </w:tc>
        <w:tc>
          <w:tcPr>
            <w:tcW w:w="873" w:type="dxa"/>
            <w:noWrap/>
            <w:hideMark/>
          </w:tcPr>
          <w:p w14:paraId="42422A90" w14:textId="77777777" w:rsidR="00DC17FD" w:rsidRPr="00B322A8" w:rsidRDefault="00DC17FD" w:rsidP="00C12606">
            <w:pPr>
              <w:pStyle w:val="TAL"/>
              <w:keepNext w:val="0"/>
            </w:pPr>
            <w:r w:rsidRPr="00B322A8">
              <w:t>ZSD [°]</w:t>
            </w:r>
          </w:p>
        </w:tc>
      </w:tr>
      <w:tr w:rsidR="00DC17FD" w:rsidRPr="00B322A8" w14:paraId="6998C2F9" w14:textId="77777777" w:rsidTr="00BA14A0">
        <w:trPr>
          <w:trHeight w:val="300"/>
          <w:tblHeader/>
        </w:trPr>
        <w:tc>
          <w:tcPr>
            <w:tcW w:w="1267" w:type="dxa"/>
            <w:noWrap/>
            <w:hideMark/>
          </w:tcPr>
          <w:p w14:paraId="45231944" w14:textId="77777777" w:rsidR="00DC17FD" w:rsidRPr="00B322A8" w:rsidRDefault="00DC17FD" w:rsidP="00C12606">
            <w:pPr>
              <w:pStyle w:val="TAL"/>
              <w:keepNext w:val="0"/>
            </w:pPr>
            <w:r w:rsidRPr="00B322A8">
              <w:t>1456</w:t>
            </w:r>
          </w:p>
        </w:tc>
        <w:tc>
          <w:tcPr>
            <w:tcW w:w="1100" w:type="dxa"/>
            <w:noWrap/>
            <w:hideMark/>
          </w:tcPr>
          <w:p w14:paraId="6E8D2323" w14:textId="77777777" w:rsidR="00DC17FD" w:rsidRPr="00B322A8" w:rsidRDefault="00DC17FD" w:rsidP="00C12606">
            <w:pPr>
              <w:pStyle w:val="TAL"/>
              <w:keepNext w:val="0"/>
            </w:pPr>
            <w:r w:rsidRPr="00B322A8">
              <w:t>11</w:t>
            </w:r>
          </w:p>
        </w:tc>
        <w:tc>
          <w:tcPr>
            <w:tcW w:w="2107" w:type="dxa"/>
            <w:noWrap/>
            <w:hideMark/>
          </w:tcPr>
          <w:p w14:paraId="3789E2F6" w14:textId="77777777" w:rsidR="00DC17FD" w:rsidRPr="00B322A8" w:rsidRDefault="00DC17FD" w:rsidP="00C12606">
            <w:pPr>
              <w:pStyle w:val="TAL"/>
              <w:keepNext w:val="0"/>
            </w:pPr>
            <w:r w:rsidRPr="00B322A8">
              <w:t>94.69</w:t>
            </w:r>
          </w:p>
        </w:tc>
        <w:tc>
          <w:tcPr>
            <w:tcW w:w="2082" w:type="dxa"/>
            <w:noWrap/>
            <w:hideMark/>
          </w:tcPr>
          <w:p w14:paraId="3FD4CAEA" w14:textId="77777777" w:rsidR="00DC17FD" w:rsidRPr="00B322A8" w:rsidRDefault="00DC17FD" w:rsidP="00C12606">
            <w:pPr>
              <w:pStyle w:val="TAL"/>
              <w:keepNext w:val="0"/>
            </w:pPr>
            <w:r w:rsidRPr="00B322A8">
              <w:t>90</w:t>
            </w:r>
          </w:p>
        </w:tc>
        <w:tc>
          <w:tcPr>
            <w:tcW w:w="1058" w:type="dxa"/>
            <w:noWrap/>
            <w:hideMark/>
          </w:tcPr>
          <w:p w14:paraId="61793ACA" w14:textId="77777777" w:rsidR="00DC17FD" w:rsidRPr="00B322A8" w:rsidRDefault="00DC17FD" w:rsidP="00C12606">
            <w:pPr>
              <w:pStyle w:val="TAL"/>
              <w:keepNext w:val="0"/>
            </w:pPr>
            <w:r w:rsidRPr="00B322A8">
              <w:t>4.47</w:t>
            </w:r>
          </w:p>
        </w:tc>
        <w:tc>
          <w:tcPr>
            <w:tcW w:w="873" w:type="dxa"/>
            <w:noWrap/>
            <w:hideMark/>
          </w:tcPr>
          <w:p w14:paraId="02D131AD" w14:textId="77777777" w:rsidR="00DC17FD" w:rsidRPr="00B322A8" w:rsidRDefault="00DC17FD" w:rsidP="00C12606">
            <w:pPr>
              <w:pStyle w:val="TAL"/>
              <w:keepNext w:val="0"/>
            </w:pPr>
            <w:r w:rsidRPr="00B322A8">
              <w:t>0</w:t>
            </w:r>
          </w:p>
        </w:tc>
        <w:tc>
          <w:tcPr>
            <w:tcW w:w="873" w:type="dxa"/>
            <w:noWrap/>
            <w:hideMark/>
          </w:tcPr>
          <w:p w14:paraId="2E6B689B" w14:textId="77777777" w:rsidR="00DC17FD" w:rsidRPr="00B322A8" w:rsidRDefault="00DC17FD" w:rsidP="00C12606">
            <w:pPr>
              <w:pStyle w:val="TAL"/>
              <w:keepNext w:val="0"/>
            </w:pPr>
            <w:r w:rsidRPr="00B322A8">
              <w:t>0.84</w:t>
            </w:r>
          </w:p>
        </w:tc>
      </w:tr>
      <w:tr w:rsidR="00DC17FD" w:rsidRPr="00B322A8" w14:paraId="049AAC0E" w14:textId="77777777" w:rsidTr="00BA14A0">
        <w:trPr>
          <w:trHeight w:val="300"/>
          <w:tblHeader/>
        </w:trPr>
        <w:tc>
          <w:tcPr>
            <w:tcW w:w="1267" w:type="dxa"/>
            <w:noWrap/>
            <w:hideMark/>
          </w:tcPr>
          <w:p w14:paraId="247CB1EF" w14:textId="77777777" w:rsidR="00DC17FD" w:rsidRPr="00B322A8" w:rsidRDefault="00DC17FD" w:rsidP="00C12606">
            <w:pPr>
              <w:pStyle w:val="TAL"/>
              <w:keepNext w:val="0"/>
            </w:pPr>
            <w:r w:rsidRPr="00B322A8">
              <w:t>UE speed [m/s]</w:t>
            </w:r>
          </w:p>
        </w:tc>
        <w:tc>
          <w:tcPr>
            <w:tcW w:w="1100" w:type="dxa"/>
            <w:noWrap/>
            <w:hideMark/>
          </w:tcPr>
          <w:p w14:paraId="5EC2F1BE" w14:textId="77777777" w:rsidR="00DC17FD" w:rsidRPr="00B322A8" w:rsidRDefault="00DC17FD" w:rsidP="00C12606">
            <w:pPr>
              <w:pStyle w:val="TAL"/>
              <w:keepNext w:val="0"/>
            </w:pPr>
            <w:r w:rsidRPr="00B322A8">
              <w:t>UE DoT Az [°]</w:t>
            </w:r>
          </w:p>
        </w:tc>
        <w:tc>
          <w:tcPr>
            <w:tcW w:w="2107" w:type="dxa"/>
            <w:noWrap/>
            <w:hideMark/>
          </w:tcPr>
          <w:p w14:paraId="77C0F0A5"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3FDCD5FD"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60A220E" w14:textId="77777777" w:rsidR="00DC17FD" w:rsidRPr="00B322A8" w:rsidRDefault="00DC17FD" w:rsidP="00C12606">
            <w:pPr>
              <w:pStyle w:val="TAL"/>
              <w:keepNext w:val="0"/>
            </w:pPr>
            <w:r w:rsidRPr="00B322A8">
              <w:t>K-factor [dB]</w:t>
            </w:r>
          </w:p>
        </w:tc>
        <w:tc>
          <w:tcPr>
            <w:tcW w:w="873" w:type="dxa"/>
            <w:noWrap/>
            <w:hideMark/>
          </w:tcPr>
          <w:p w14:paraId="1DC93014" w14:textId="77777777" w:rsidR="00DC17FD" w:rsidRPr="00B322A8" w:rsidRDefault="00DC17FD" w:rsidP="00C12606">
            <w:pPr>
              <w:pStyle w:val="TAL"/>
              <w:keepNext w:val="0"/>
            </w:pPr>
            <w:r w:rsidRPr="00B322A8">
              <w:t xml:space="preserve"> </w:t>
            </w:r>
          </w:p>
        </w:tc>
        <w:tc>
          <w:tcPr>
            <w:tcW w:w="873" w:type="dxa"/>
            <w:noWrap/>
            <w:hideMark/>
          </w:tcPr>
          <w:p w14:paraId="4A46438F" w14:textId="77777777" w:rsidR="00DC17FD" w:rsidRPr="00B322A8" w:rsidRDefault="00DC17FD" w:rsidP="00C12606">
            <w:pPr>
              <w:pStyle w:val="TAL"/>
              <w:keepNext w:val="0"/>
            </w:pPr>
          </w:p>
        </w:tc>
      </w:tr>
      <w:tr w:rsidR="00DC17FD" w:rsidRPr="00B322A8" w14:paraId="4BBDB36C" w14:textId="77777777" w:rsidTr="00BA14A0">
        <w:trPr>
          <w:trHeight w:val="300"/>
          <w:tblHeader/>
        </w:trPr>
        <w:tc>
          <w:tcPr>
            <w:tcW w:w="1267" w:type="dxa"/>
            <w:noWrap/>
            <w:hideMark/>
          </w:tcPr>
          <w:p w14:paraId="3CC7462A" w14:textId="77777777" w:rsidR="00DC17FD" w:rsidRPr="00B322A8" w:rsidRDefault="00DC17FD" w:rsidP="00C12606">
            <w:pPr>
              <w:pStyle w:val="TAL"/>
              <w:keepNext w:val="0"/>
            </w:pPr>
            <w:r w:rsidRPr="00B322A8">
              <w:t>8.33</w:t>
            </w:r>
          </w:p>
        </w:tc>
        <w:tc>
          <w:tcPr>
            <w:tcW w:w="1100" w:type="dxa"/>
            <w:noWrap/>
            <w:hideMark/>
          </w:tcPr>
          <w:p w14:paraId="43DB921F" w14:textId="77777777" w:rsidR="00DC17FD" w:rsidRPr="00B322A8" w:rsidRDefault="00DC17FD" w:rsidP="00C12606">
            <w:pPr>
              <w:pStyle w:val="TAL"/>
              <w:keepNext w:val="0"/>
            </w:pPr>
            <w:r w:rsidRPr="00B322A8">
              <w:t>125.17</w:t>
            </w:r>
          </w:p>
        </w:tc>
        <w:tc>
          <w:tcPr>
            <w:tcW w:w="2107" w:type="dxa"/>
            <w:noWrap/>
            <w:hideMark/>
          </w:tcPr>
          <w:p w14:paraId="5981996F" w14:textId="77777777" w:rsidR="00DC17FD" w:rsidRPr="00B322A8" w:rsidRDefault="00DC17FD" w:rsidP="00C12606">
            <w:pPr>
              <w:pStyle w:val="TAL"/>
              <w:keepNext w:val="0"/>
            </w:pPr>
            <w:r w:rsidRPr="00B322A8">
              <w:t>(</w:t>
            </w:r>
            <w:proofErr w:type="gramStart"/>
            <w:r w:rsidRPr="00B322A8">
              <w:t>435.78,-</w:t>
            </w:r>
            <w:proofErr w:type="gramEnd"/>
            <w:r w:rsidRPr="00B322A8">
              <w:t>0.11,1.5)</w:t>
            </w:r>
          </w:p>
        </w:tc>
        <w:tc>
          <w:tcPr>
            <w:tcW w:w="2082" w:type="dxa"/>
            <w:noWrap/>
            <w:hideMark/>
          </w:tcPr>
          <w:p w14:paraId="5BE81FEC" w14:textId="77777777" w:rsidR="00DC17FD" w:rsidRPr="00B322A8" w:rsidRDefault="00DC17FD" w:rsidP="00C12606">
            <w:pPr>
              <w:pStyle w:val="TAL"/>
              <w:keepNext w:val="0"/>
            </w:pPr>
            <w:r w:rsidRPr="00B322A8">
              <w:t>(0,0,25)</w:t>
            </w:r>
          </w:p>
        </w:tc>
        <w:tc>
          <w:tcPr>
            <w:tcW w:w="1058" w:type="dxa"/>
            <w:noWrap/>
            <w:hideMark/>
          </w:tcPr>
          <w:p w14:paraId="731D9073" w14:textId="77777777" w:rsidR="00DC17FD" w:rsidRPr="00B322A8" w:rsidRDefault="00DC17FD" w:rsidP="00C12606">
            <w:pPr>
              <w:pStyle w:val="TAL"/>
              <w:keepNext w:val="0"/>
            </w:pPr>
            <w:r w:rsidRPr="00B322A8">
              <w:t>9</w:t>
            </w:r>
          </w:p>
        </w:tc>
        <w:tc>
          <w:tcPr>
            <w:tcW w:w="873" w:type="dxa"/>
            <w:noWrap/>
            <w:hideMark/>
          </w:tcPr>
          <w:p w14:paraId="503B854F" w14:textId="77777777" w:rsidR="00DC17FD" w:rsidRPr="00B322A8" w:rsidRDefault="00DC17FD" w:rsidP="00C12606">
            <w:pPr>
              <w:pStyle w:val="TAL"/>
              <w:keepNext w:val="0"/>
            </w:pPr>
          </w:p>
        </w:tc>
        <w:tc>
          <w:tcPr>
            <w:tcW w:w="873" w:type="dxa"/>
            <w:noWrap/>
            <w:hideMark/>
          </w:tcPr>
          <w:p w14:paraId="16761985" w14:textId="77777777" w:rsidR="00DC17FD" w:rsidRPr="00B322A8" w:rsidRDefault="00DC17FD" w:rsidP="00C12606">
            <w:pPr>
              <w:pStyle w:val="TAL"/>
              <w:keepNext w:val="0"/>
            </w:pPr>
          </w:p>
        </w:tc>
      </w:tr>
      <w:tr w:rsidR="00DC17FD" w:rsidRPr="00B322A8" w14:paraId="7BD49D30" w14:textId="77777777" w:rsidTr="00BA14A0">
        <w:trPr>
          <w:trHeight w:val="300"/>
          <w:tblHeader/>
        </w:trPr>
        <w:tc>
          <w:tcPr>
            <w:tcW w:w="1267" w:type="dxa"/>
            <w:noWrap/>
            <w:hideMark/>
          </w:tcPr>
          <w:p w14:paraId="4799013D" w14:textId="77777777" w:rsidR="00DC17FD" w:rsidRPr="00B322A8" w:rsidRDefault="00DC17FD" w:rsidP="00C12606">
            <w:pPr>
              <w:pStyle w:val="TAL"/>
              <w:keepNext w:val="0"/>
            </w:pPr>
          </w:p>
        </w:tc>
        <w:tc>
          <w:tcPr>
            <w:tcW w:w="1100" w:type="dxa"/>
            <w:noWrap/>
            <w:hideMark/>
          </w:tcPr>
          <w:p w14:paraId="53D1542E" w14:textId="77777777" w:rsidR="00DC17FD" w:rsidRPr="00B322A8" w:rsidRDefault="00DC17FD" w:rsidP="00C12606">
            <w:pPr>
              <w:pStyle w:val="TAL"/>
              <w:keepNext w:val="0"/>
            </w:pPr>
          </w:p>
        </w:tc>
        <w:tc>
          <w:tcPr>
            <w:tcW w:w="2107" w:type="dxa"/>
            <w:noWrap/>
            <w:hideMark/>
          </w:tcPr>
          <w:p w14:paraId="20974C71" w14:textId="77777777" w:rsidR="00DC17FD" w:rsidRPr="00B322A8" w:rsidRDefault="00DC17FD" w:rsidP="00C12606">
            <w:pPr>
              <w:pStyle w:val="TAL"/>
              <w:keepNext w:val="0"/>
            </w:pPr>
          </w:p>
        </w:tc>
        <w:tc>
          <w:tcPr>
            <w:tcW w:w="2082" w:type="dxa"/>
            <w:noWrap/>
            <w:hideMark/>
          </w:tcPr>
          <w:p w14:paraId="675C5BD2" w14:textId="77777777" w:rsidR="00DC17FD" w:rsidRPr="00B322A8" w:rsidRDefault="00DC17FD" w:rsidP="00C12606">
            <w:pPr>
              <w:pStyle w:val="TAL"/>
              <w:keepNext w:val="0"/>
            </w:pPr>
          </w:p>
        </w:tc>
        <w:tc>
          <w:tcPr>
            <w:tcW w:w="1058" w:type="dxa"/>
            <w:noWrap/>
            <w:hideMark/>
          </w:tcPr>
          <w:p w14:paraId="5D3B8026" w14:textId="77777777" w:rsidR="00DC17FD" w:rsidRPr="00B322A8" w:rsidRDefault="00DC17FD" w:rsidP="00C12606">
            <w:pPr>
              <w:pStyle w:val="TAL"/>
              <w:keepNext w:val="0"/>
            </w:pPr>
          </w:p>
        </w:tc>
        <w:tc>
          <w:tcPr>
            <w:tcW w:w="873" w:type="dxa"/>
            <w:noWrap/>
            <w:hideMark/>
          </w:tcPr>
          <w:p w14:paraId="4EB00B1E" w14:textId="77777777" w:rsidR="00DC17FD" w:rsidRPr="00B322A8" w:rsidRDefault="00DC17FD" w:rsidP="00C12606">
            <w:pPr>
              <w:pStyle w:val="TAL"/>
              <w:keepNext w:val="0"/>
            </w:pPr>
          </w:p>
        </w:tc>
        <w:tc>
          <w:tcPr>
            <w:tcW w:w="873" w:type="dxa"/>
            <w:noWrap/>
            <w:hideMark/>
          </w:tcPr>
          <w:p w14:paraId="52A76B85" w14:textId="77777777" w:rsidR="00DC17FD" w:rsidRPr="00B322A8" w:rsidRDefault="00DC17FD" w:rsidP="00C12606">
            <w:pPr>
              <w:pStyle w:val="TAL"/>
              <w:keepNext w:val="0"/>
            </w:pPr>
          </w:p>
        </w:tc>
      </w:tr>
      <w:tr w:rsidR="00DC17FD" w:rsidRPr="00B322A8" w14:paraId="6017D567" w14:textId="77777777" w:rsidTr="00C12606">
        <w:trPr>
          <w:trHeight w:val="300"/>
          <w:tblHeader/>
        </w:trPr>
        <w:tc>
          <w:tcPr>
            <w:tcW w:w="1267" w:type="dxa"/>
            <w:shd w:val="clear" w:color="auto" w:fill="EDEDED" w:themeFill="accent3" w:themeFillTint="33"/>
            <w:noWrap/>
            <w:hideMark/>
          </w:tcPr>
          <w:p w14:paraId="269F2C68"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43774FE6" w14:textId="77777777" w:rsidR="00DC17FD" w:rsidRPr="00F94504" w:rsidRDefault="00DC17FD" w:rsidP="00C12606">
            <w:pPr>
              <w:pStyle w:val="TAL"/>
              <w:keepNext w:val="0"/>
              <w:rPr>
                <w:b/>
                <w:bCs/>
              </w:rPr>
            </w:pPr>
            <w:r w:rsidRPr="00F94504">
              <w:rPr>
                <w:b/>
                <w:bCs/>
              </w:rPr>
              <w:t>2</w:t>
            </w:r>
          </w:p>
        </w:tc>
        <w:tc>
          <w:tcPr>
            <w:tcW w:w="2107" w:type="dxa"/>
            <w:shd w:val="clear" w:color="auto" w:fill="EDEDED" w:themeFill="accent3" w:themeFillTint="33"/>
            <w:noWrap/>
            <w:hideMark/>
          </w:tcPr>
          <w:p w14:paraId="5340F449" w14:textId="77777777" w:rsidR="00DC17FD" w:rsidRPr="00B322A8" w:rsidRDefault="00DC17FD" w:rsidP="00C12606">
            <w:pPr>
              <w:pStyle w:val="TAL"/>
              <w:keepNext w:val="0"/>
            </w:pPr>
          </w:p>
        </w:tc>
        <w:tc>
          <w:tcPr>
            <w:tcW w:w="2082" w:type="dxa"/>
            <w:shd w:val="clear" w:color="auto" w:fill="EDEDED" w:themeFill="accent3" w:themeFillTint="33"/>
            <w:noWrap/>
            <w:hideMark/>
          </w:tcPr>
          <w:p w14:paraId="7DE8642A" w14:textId="77777777" w:rsidR="00DC17FD" w:rsidRPr="00B322A8" w:rsidRDefault="00DC17FD" w:rsidP="00C12606">
            <w:pPr>
              <w:pStyle w:val="TAL"/>
              <w:keepNext w:val="0"/>
            </w:pPr>
          </w:p>
        </w:tc>
        <w:tc>
          <w:tcPr>
            <w:tcW w:w="1058" w:type="dxa"/>
            <w:shd w:val="clear" w:color="auto" w:fill="EDEDED" w:themeFill="accent3" w:themeFillTint="33"/>
            <w:noWrap/>
            <w:hideMark/>
          </w:tcPr>
          <w:p w14:paraId="5757A2AE" w14:textId="77777777" w:rsidR="00DC17FD" w:rsidRPr="00B322A8" w:rsidRDefault="00DC17FD" w:rsidP="00C12606">
            <w:pPr>
              <w:pStyle w:val="TAL"/>
              <w:keepNext w:val="0"/>
            </w:pPr>
          </w:p>
        </w:tc>
        <w:tc>
          <w:tcPr>
            <w:tcW w:w="873" w:type="dxa"/>
            <w:shd w:val="clear" w:color="auto" w:fill="EDEDED" w:themeFill="accent3" w:themeFillTint="33"/>
            <w:noWrap/>
            <w:hideMark/>
          </w:tcPr>
          <w:p w14:paraId="5808DE20" w14:textId="77777777" w:rsidR="00DC17FD" w:rsidRPr="00B322A8" w:rsidRDefault="00DC17FD" w:rsidP="00C12606">
            <w:pPr>
              <w:pStyle w:val="TAL"/>
              <w:keepNext w:val="0"/>
            </w:pPr>
          </w:p>
        </w:tc>
        <w:tc>
          <w:tcPr>
            <w:tcW w:w="873" w:type="dxa"/>
            <w:shd w:val="clear" w:color="auto" w:fill="EDEDED" w:themeFill="accent3" w:themeFillTint="33"/>
            <w:noWrap/>
            <w:hideMark/>
          </w:tcPr>
          <w:p w14:paraId="673E678F" w14:textId="77777777" w:rsidR="00DC17FD" w:rsidRPr="00B322A8" w:rsidRDefault="00DC17FD" w:rsidP="00C12606">
            <w:pPr>
              <w:pStyle w:val="TAL"/>
              <w:keepNext w:val="0"/>
            </w:pPr>
          </w:p>
        </w:tc>
      </w:tr>
      <w:tr w:rsidR="00DC17FD" w:rsidRPr="00B322A8" w14:paraId="301E587F" w14:textId="77777777" w:rsidTr="00BA14A0">
        <w:trPr>
          <w:trHeight w:val="300"/>
          <w:tblHeader/>
        </w:trPr>
        <w:tc>
          <w:tcPr>
            <w:tcW w:w="1267" w:type="dxa"/>
            <w:noWrap/>
            <w:hideMark/>
          </w:tcPr>
          <w:p w14:paraId="0D62C54F" w14:textId="77777777" w:rsidR="00DC17FD" w:rsidRPr="00B322A8" w:rsidRDefault="00DC17FD" w:rsidP="00C12606">
            <w:pPr>
              <w:pStyle w:val="TAL"/>
              <w:keepNext w:val="0"/>
            </w:pPr>
            <w:r w:rsidRPr="00B322A8">
              <w:t>Cluster#</w:t>
            </w:r>
          </w:p>
        </w:tc>
        <w:tc>
          <w:tcPr>
            <w:tcW w:w="1100" w:type="dxa"/>
            <w:noWrap/>
            <w:hideMark/>
          </w:tcPr>
          <w:p w14:paraId="213828F7" w14:textId="77777777" w:rsidR="00DC17FD" w:rsidRPr="00B322A8" w:rsidRDefault="00DC17FD" w:rsidP="00C12606">
            <w:pPr>
              <w:pStyle w:val="TAL"/>
              <w:keepNext w:val="0"/>
            </w:pPr>
            <w:r w:rsidRPr="00B322A8">
              <w:t>Power [dB]</w:t>
            </w:r>
          </w:p>
        </w:tc>
        <w:tc>
          <w:tcPr>
            <w:tcW w:w="2107" w:type="dxa"/>
            <w:noWrap/>
            <w:hideMark/>
          </w:tcPr>
          <w:p w14:paraId="0288473A" w14:textId="77777777" w:rsidR="00DC17FD" w:rsidRPr="00B322A8" w:rsidRDefault="00DC17FD" w:rsidP="00C12606">
            <w:pPr>
              <w:pStyle w:val="TAL"/>
              <w:keepNext w:val="0"/>
            </w:pPr>
            <w:r w:rsidRPr="00B322A8">
              <w:t>Excess delay [ns]</w:t>
            </w:r>
          </w:p>
        </w:tc>
        <w:tc>
          <w:tcPr>
            <w:tcW w:w="2082" w:type="dxa"/>
            <w:noWrap/>
            <w:hideMark/>
          </w:tcPr>
          <w:p w14:paraId="41213817"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327190CB"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49CC7C56" w14:textId="77777777" w:rsidR="00DC17FD" w:rsidRPr="00B322A8" w:rsidRDefault="00DC17FD" w:rsidP="00C12606">
            <w:pPr>
              <w:pStyle w:val="TAL"/>
              <w:keepNext w:val="0"/>
            </w:pPr>
            <w:r w:rsidRPr="00B322A8">
              <w:t>ASA [°]</w:t>
            </w:r>
          </w:p>
        </w:tc>
        <w:tc>
          <w:tcPr>
            <w:tcW w:w="873" w:type="dxa"/>
            <w:noWrap/>
            <w:hideMark/>
          </w:tcPr>
          <w:p w14:paraId="44CAB8BF"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4401DC4A" w14:textId="77777777" w:rsidTr="00BA14A0">
        <w:trPr>
          <w:trHeight w:val="300"/>
          <w:tblHeader/>
        </w:trPr>
        <w:tc>
          <w:tcPr>
            <w:tcW w:w="1267" w:type="dxa"/>
            <w:noWrap/>
            <w:hideMark/>
          </w:tcPr>
          <w:p w14:paraId="1735C333" w14:textId="77777777" w:rsidR="00DC17FD" w:rsidRPr="00B322A8" w:rsidRDefault="00DC17FD" w:rsidP="00C12606">
            <w:pPr>
              <w:pStyle w:val="TAL"/>
              <w:keepNext w:val="0"/>
            </w:pPr>
            <w:r w:rsidRPr="00B322A8">
              <w:t>LOS</w:t>
            </w:r>
          </w:p>
        </w:tc>
        <w:tc>
          <w:tcPr>
            <w:tcW w:w="1100" w:type="dxa"/>
            <w:noWrap/>
            <w:hideMark/>
          </w:tcPr>
          <w:p w14:paraId="048E44D0" w14:textId="77777777" w:rsidR="00DC17FD" w:rsidRPr="00B322A8" w:rsidRDefault="00DC17FD" w:rsidP="00C12606">
            <w:pPr>
              <w:pStyle w:val="TAL"/>
              <w:keepNext w:val="0"/>
            </w:pPr>
            <w:r w:rsidRPr="00B322A8">
              <w:t>-0.51</w:t>
            </w:r>
          </w:p>
        </w:tc>
        <w:tc>
          <w:tcPr>
            <w:tcW w:w="2107" w:type="dxa"/>
            <w:noWrap/>
            <w:hideMark/>
          </w:tcPr>
          <w:p w14:paraId="60F28566" w14:textId="77777777" w:rsidR="00DC17FD" w:rsidRPr="00B322A8" w:rsidRDefault="00DC17FD" w:rsidP="00C12606">
            <w:pPr>
              <w:pStyle w:val="TAL"/>
              <w:keepNext w:val="0"/>
            </w:pPr>
            <w:r w:rsidRPr="00B322A8">
              <w:t>0</w:t>
            </w:r>
          </w:p>
        </w:tc>
        <w:tc>
          <w:tcPr>
            <w:tcW w:w="2082" w:type="dxa"/>
            <w:noWrap/>
            <w:hideMark/>
          </w:tcPr>
          <w:p w14:paraId="52F48FD7" w14:textId="77777777" w:rsidR="00DC17FD" w:rsidRPr="00B322A8" w:rsidRDefault="00DC17FD" w:rsidP="00C12606">
            <w:pPr>
              <w:pStyle w:val="TAL"/>
              <w:keepNext w:val="0"/>
            </w:pPr>
            <w:r w:rsidRPr="00B322A8">
              <w:t>-162.14</w:t>
            </w:r>
          </w:p>
        </w:tc>
        <w:tc>
          <w:tcPr>
            <w:tcW w:w="1058" w:type="dxa"/>
            <w:noWrap/>
            <w:hideMark/>
          </w:tcPr>
          <w:p w14:paraId="0B3F19A1" w14:textId="77777777" w:rsidR="00DC17FD" w:rsidRPr="00B322A8" w:rsidRDefault="00DC17FD" w:rsidP="00C12606">
            <w:pPr>
              <w:pStyle w:val="TAL"/>
              <w:keepNext w:val="0"/>
            </w:pPr>
            <w:r w:rsidRPr="00B322A8">
              <w:t>17.86</w:t>
            </w:r>
          </w:p>
        </w:tc>
        <w:tc>
          <w:tcPr>
            <w:tcW w:w="873" w:type="dxa"/>
            <w:noWrap/>
            <w:hideMark/>
          </w:tcPr>
          <w:p w14:paraId="0EC6E5E5" w14:textId="77777777" w:rsidR="00DC17FD" w:rsidRPr="00B322A8" w:rsidRDefault="00DC17FD" w:rsidP="00C12606">
            <w:pPr>
              <w:pStyle w:val="TAL"/>
              <w:keepNext w:val="0"/>
            </w:pPr>
            <w:r w:rsidRPr="00B322A8">
              <w:t>0</w:t>
            </w:r>
          </w:p>
        </w:tc>
        <w:tc>
          <w:tcPr>
            <w:tcW w:w="873" w:type="dxa"/>
            <w:noWrap/>
            <w:hideMark/>
          </w:tcPr>
          <w:p w14:paraId="7F6E42B3" w14:textId="77777777" w:rsidR="00DC17FD" w:rsidRPr="00B322A8" w:rsidRDefault="00DC17FD" w:rsidP="00C12606">
            <w:pPr>
              <w:pStyle w:val="TAL"/>
              <w:keepNext w:val="0"/>
            </w:pPr>
            <w:r w:rsidRPr="00B322A8">
              <w:t>93.6</w:t>
            </w:r>
          </w:p>
        </w:tc>
      </w:tr>
      <w:tr w:rsidR="00DC17FD" w:rsidRPr="00B322A8" w14:paraId="5E6DC335" w14:textId="77777777" w:rsidTr="00BA14A0">
        <w:trPr>
          <w:trHeight w:val="300"/>
          <w:tblHeader/>
        </w:trPr>
        <w:tc>
          <w:tcPr>
            <w:tcW w:w="1267" w:type="dxa"/>
            <w:noWrap/>
            <w:hideMark/>
          </w:tcPr>
          <w:p w14:paraId="166CE81D" w14:textId="77777777" w:rsidR="00DC17FD" w:rsidRPr="00B322A8" w:rsidRDefault="00DC17FD" w:rsidP="00C12606">
            <w:pPr>
              <w:pStyle w:val="TAL"/>
              <w:keepNext w:val="0"/>
            </w:pPr>
            <w:r w:rsidRPr="00B322A8">
              <w:t>1</w:t>
            </w:r>
          </w:p>
        </w:tc>
        <w:tc>
          <w:tcPr>
            <w:tcW w:w="1100" w:type="dxa"/>
            <w:noWrap/>
            <w:hideMark/>
          </w:tcPr>
          <w:p w14:paraId="6B116338" w14:textId="77777777" w:rsidR="00DC17FD" w:rsidRPr="00B322A8" w:rsidRDefault="00DC17FD" w:rsidP="00C12606">
            <w:pPr>
              <w:pStyle w:val="TAL"/>
              <w:keepNext w:val="0"/>
            </w:pPr>
            <w:r w:rsidRPr="00B322A8">
              <w:t>-13.83</w:t>
            </w:r>
          </w:p>
        </w:tc>
        <w:tc>
          <w:tcPr>
            <w:tcW w:w="2107" w:type="dxa"/>
            <w:noWrap/>
            <w:hideMark/>
          </w:tcPr>
          <w:p w14:paraId="15184E83" w14:textId="77777777" w:rsidR="00DC17FD" w:rsidRPr="00B322A8" w:rsidRDefault="00DC17FD" w:rsidP="00C12606">
            <w:pPr>
              <w:pStyle w:val="TAL"/>
              <w:keepNext w:val="0"/>
            </w:pPr>
            <w:r w:rsidRPr="00B322A8">
              <w:t>0</w:t>
            </w:r>
          </w:p>
        </w:tc>
        <w:tc>
          <w:tcPr>
            <w:tcW w:w="2082" w:type="dxa"/>
            <w:noWrap/>
            <w:hideMark/>
          </w:tcPr>
          <w:p w14:paraId="6088B21B" w14:textId="77777777" w:rsidR="00DC17FD" w:rsidRPr="00B322A8" w:rsidRDefault="00DC17FD" w:rsidP="00C12606">
            <w:pPr>
              <w:pStyle w:val="TAL"/>
              <w:keepNext w:val="0"/>
            </w:pPr>
            <w:r w:rsidRPr="00B322A8">
              <w:t>-162.14</w:t>
            </w:r>
          </w:p>
        </w:tc>
        <w:tc>
          <w:tcPr>
            <w:tcW w:w="1058" w:type="dxa"/>
            <w:noWrap/>
            <w:hideMark/>
          </w:tcPr>
          <w:p w14:paraId="7725B0B0" w14:textId="77777777" w:rsidR="00DC17FD" w:rsidRPr="00B322A8" w:rsidRDefault="00DC17FD" w:rsidP="00C12606">
            <w:pPr>
              <w:pStyle w:val="TAL"/>
              <w:keepNext w:val="0"/>
            </w:pPr>
            <w:r w:rsidRPr="00B322A8">
              <w:t>17.86</w:t>
            </w:r>
          </w:p>
        </w:tc>
        <w:tc>
          <w:tcPr>
            <w:tcW w:w="873" w:type="dxa"/>
            <w:noWrap/>
            <w:hideMark/>
          </w:tcPr>
          <w:p w14:paraId="7BF84BF1" w14:textId="77777777" w:rsidR="00DC17FD" w:rsidRPr="00B322A8" w:rsidRDefault="00DC17FD" w:rsidP="00C12606">
            <w:pPr>
              <w:pStyle w:val="TAL"/>
              <w:keepNext w:val="0"/>
            </w:pPr>
            <w:r w:rsidRPr="00B322A8">
              <w:t>29.75</w:t>
            </w:r>
          </w:p>
        </w:tc>
        <w:tc>
          <w:tcPr>
            <w:tcW w:w="873" w:type="dxa"/>
            <w:noWrap/>
            <w:hideMark/>
          </w:tcPr>
          <w:p w14:paraId="7F864E10" w14:textId="77777777" w:rsidR="00DC17FD" w:rsidRPr="00B322A8" w:rsidRDefault="00DC17FD" w:rsidP="00C12606">
            <w:pPr>
              <w:pStyle w:val="TAL"/>
              <w:keepNext w:val="0"/>
            </w:pPr>
            <w:r w:rsidRPr="00B322A8">
              <w:t>93.6</w:t>
            </w:r>
          </w:p>
        </w:tc>
      </w:tr>
      <w:tr w:rsidR="00DC17FD" w:rsidRPr="00B322A8" w14:paraId="2EFB3C75" w14:textId="77777777" w:rsidTr="00BA14A0">
        <w:trPr>
          <w:trHeight w:val="300"/>
          <w:tblHeader/>
        </w:trPr>
        <w:tc>
          <w:tcPr>
            <w:tcW w:w="1267" w:type="dxa"/>
            <w:noWrap/>
            <w:hideMark/>
          </w:tcPr>
          <w:p w14:paraId="33E6AAC9" w14:textId="77777777" w:rsidR="00DC17FD" w:rsidRPr="00B322A8" w:rsidRDefault="00DC17FD" w:rsidP="00C12606">
            <w:pPr>
              <w:pStyle w:val="TAL"/>
              <w:keepNext w:val="0"/>
            </w:pPr>
            <w:r w:rsidRPr="00B322A8">
              <w:t>2</w:t>
            </w:r>
          </w:p>
        </w:tc>
        <w:tc>
          <w:tcPr>
            <w:tcW w:w="1100" w:type="dxa"/>
            <w:noWrap/>
            <w:hideMark/>
          </w:tcPr>
          <w:p w14:paraId="3332B564" w14:textId="77777777" w:rsidR="00DC17FD" w:rsidRPr="00B322A8" w:rsidRDefault="00DC17FD" w:rsidP="00C12606">
            <w:pPr>
              <w:pStyle w:val="TAL"/>
              <w:keepNext w:val="0"/>
            </w:pPr>
            <w:r w:rsidRPr="00B322A8">
              <w:t>-19.13</w:t>
            </w:r>
          </w:p>
        </w:tc>
        <w:tc>
          <w:tcPr>
            <w:tcW w:w="2107" w:type="dxa"/>
            <w:noWrap/>
            <w:hideMark/>
          </w:tcPr>
          <w:p w14:paraId="3B658509" w14:textId="77777777" w:rsidR="00DC17FD" w:rsidRPr="00B322A8" w:rsidRDefault="00DC17FD" w:rsidP="00C12606">
            <w:pPr>
              <w:pStyle w:val="TAL"/>
              <w:keepNext w:val="0"/>
            </w:pPr>
            <w:r w:rsidRPr="00B322A8">
              <w:t>3</w:t>
            </w:r>
          </w:p>
        </w:tc>
        <w:tc>
          <w:tcPr>
            <w:tcW w:w="2082" w:type="dxa"/>
            <w:noWrap/>
            <w:hideMark/>
          </w:tcPr>
          <w:p w14:paraId="40AD7D97" w14:textId="77777777" w:rsidR="00DC17FD" w:rsidRPr="00B322A8" w:rsidRDefault="00DC17FD" w:rsidP="00C12606">
            <w:pPr>
              <w:pStyle w:val="TAL"/>
              <w:keepNext w:val="0"/>
            </w:pPr>
            <w:r w:rsidRPr="00B322A8">
              <w:t>-139.84</w:t>
            </w:r>
          </w:p>
        </w:tc>
        <w:tc>
          <w:tcPr>
            <w:tcW w:w="1058" w:type="dxa"/>
            <w:noWrap/>
            <w:hideMark/>
          </w:tcPr>
          <w:p w14:paraId="5AB7E318" w14:textId="77777777" w:rsidR="00DC17FD" w:rsidRPr="00B322A8" w:rsidRDefault="00DC17FD" w:rsidP="00C12606">
            <w:pPr>
              <w:pStyle w:val="TAL"/>
              <w:keepNext w:val="0"/>
            </w:pPr>
            <w:r w:rsidRPr="00B322A8">
              <w:t>97.62</w:t>
            </w:r>
          </w:p>
        </w:tc>
        <w:tc>
          <w:tcPr>
            <w:tcW w:w="873" w:type="dxa"/>
            <w:noWrap/>
            <w:hideMark/>
          </w:tcPr>
          <w:p w14:paraId="5B8FF65F" w14:textId="77777777" w:rsidR="00DC17FD" w:rsidRPr="00B322A8" w:rsidRDefault="00DC17FD" w:rsidP="00C12606">
            <w:pPr>
              <w:pStyle w:val="TAL"/>
              <w:keepNext w:val="0"/>
            </w:pPr>
            <w:r w:rsidRPr="00B322A8">
              <w:t>29.75</w:t>
            </w:r>
          </w:p>
        </w:tc>
        <w:tc>
          <w:tcPr>
            <w:tcW w:w="873" w:type="dxa"/>
            <w:noWrap/>
            <w:hideMark/>
          </w:tcPr>
          <w:p w14:paraId="3CEB6E82" w14:textId="77777777" w:rsidR="00DC17FD" w:rsidRPr="00B322A8" w:rsidRDefault="00DC17FD" w:rsidP="00C12606">
            <w:pPr>
              <w:pStyle w:val="TAL"/>
              <w:keepNext w:val="0"/>
            </w:pPr>
            <w:r w:rsidRPr="00B322A8">
              <w:t>88.68</w:t>
            </w:r>
          </w:p>
        </w:tc>
      </w:tr>
      <w:tr w:rsidR="00DC17FD" w:rsidRPr="00B322A8" w14:paraId="2B5DCD5B" w14:textId="77777777" w:rsidTr="00BA14A0">
        <w:trPr>
          <w:trHeight w:val="300"/>
          <w:tblHeader/>
        </w:trPr>
        <w:tc>
          <w:tcPr>
            <w:tcW w:w="1267" w:type="dxa"/>
            <w:noWrap/>
            <w:hideMark/>
          </w:tcPr>
          <w:p w14:paraId="774B1610" w14:textId="77777777" w:rsidR="00DC17FD" w:rsidRPr="00B322A8" w:rsidRDefault="00DC17FD" w:rsidP="00C12606">
            <w:pPr>
              <w:pStyle w:val="TAL"/>
              <w:keepNext w:val="0"/>
            </w:pPr>
            <w:r w:rsidRPr="00B322A8">
              <w:t>3</w:t>
            </w:r>
          </w:p>
        </w:tc>
        <w:tc>
          <w:tcPr>
            <w:tcW w:w="1100" w:type="dxa"/>
            <w:noWrap/>
            <w:hideMark/>
          </w:tcPr>
          <w:p w14:paraId="169A618C" w14:textId="77777777" w:rsidR="00DC17FD" w:rsidRPr="00B322A8" w:rsidRDefault="00DC17FD" w:rsidP="00C12606">
            <w:pPr>
              <w:pStyle w:val="TAL"/>
              <w:keepNext w:val="0"/>
            </w:pPr>
            <w:r w:rsidRPr="00B322A8">
              <w:t>-21.33</w:t>
            </w:r>
          </w:p>
        </w:tc>
        <w:tc>
          <w:tcPr>
            <w:tcW w:w="2107" w:type="dxa"/>
            <w:noWrap/>
            <w:hideMark/>
          </w:tcPr>
          <w:p w14:paraId="3B9CE38B" w14:textId="77777777" w:rsidR="00DC17FD" w:rsidRPr="00B322A8" w:rsidRDefault="00DC17FD" w:rsidP="00C12606">
            <w:pPr>
              <w:pStyle w:val="TAL"/>
              <w:keepNext w:val="0"/>
            </w:pPr>
            <w:r w:rsidRPr="00B322A8">
              <w:t>58</w:t>
            </w:r>
          </w:p>
        </w:tc>
        <w:tc>
          <w:tcPr>
            <w:tcW w:w="2082" w:type="dxa"/>
            <w:noWrap/>
            <w:hideMark/>
          </w:tcPr>
          <w:p w14:paraId="0CD2215E" w14:textId="77777777" w:rsidR="00DC17FD" w:rsidRPr="00B322A8" w:rsidRDefault="00DC17FD" w:rsidP="00C12606">
            <w:pPr>
              <w:pStyle w:val="TAL"/>
              <w:keepNext w:val="0"/>
            </w:pPr>
            <w:r w:rsidRPr="00B322A8">
              <w:t>-139.84</w:t>
            </w:r>
          </w:p>
        </w:tc>
        <w:tc>
          <w:tcPr>
            <w:tcW w:w="1058" w:type="dxa"/>
            <w:noWrap/>
            <w:hideMark/>
          </w:tcPr>
          <w:p w14:paraId="7456CCC4" w14:textId="77777777" w:rsidR="00DC17FD" w:rsidRPr="00B322A8" w:rsidRDefault="00DC17FD" w:rsidP="00C12606">
            <w:pPr>
              <w:pStyle w:val="TAL"/>
              <w:keepNext w:val="0"/>
            </w:pPr>
            <w:r w:rsidRPr="00B322A8">
              <w:t>97.62</w:t>
            </w:r>
          </w:p>
        </w:tc>
        <w:tc>
          <w:tcPr>
            <w:tcW w:w="873" w:type="dxa"/>
            <w:noWrap/>
            <w:hideMark/>
          </w:tcPr>
          <w:p w14:paraId="40FA6F31" w14:textId="77777777" w:rsidR="00DC17FD" w:rsidRPr="00B322A8" w:rsidRDefault="00DC17FD" w:rsidP="00C12606">
            <w:pPr>
              <w:pStyle w:val="TAL"/>
              <w:keepNext w:val="0"/>
            </w:pPr>
            <w:r w:rsidRPr="00B322A8">
              <w:t>26.775</w:t>
            </w:r>
          </w:p>
        </w:tc>
        <w:tc>
          <w:tcPr>
            <w:tcW w:w="873" w:type="dxa"/>
            <w:noWrap/>
            <w:hideMark/>
          </w:tcPr>
          <w:p w14:paraId="62888B88" w14:textId="77777777" w:rsidR="00DC17FD" w:rsidRPr="00B322A8" w:rsidRDefault="00DC17FD" w:rsidP="00C12606">
            <w:pPr>
              <w:pStyle w:val="TAL"/>
              <w:keepNext w:val="0"/>
            </w:pPr>
            <w:r w:rsidRPr="00B322A8">
              <w:t>88.68</w:t>
            </w:r>
          </w:p>
        </w:tc>
      </w:tr>
      <w:tr w:rsidR="00DC17FD" w:rsidRPr="00B322A8" w14:paraId="6E91F47D" w14:textId="77777777" w:rsidTr="00BA14A0">
        <w:trPr>
          <w:trHeight w:val="300"/>
          <w:tblHeader/>
        </w:trPr>
        <w:tc>
          <w:tcPr>
            <w:tcW w:w="1267" w:type="dxa"/>
            <w:noWrap/>
            <w:hideMark/>
          </w:tcPr>
          <w:p w14:paraId="489BD395" w14:textId="77777777" w:rsidR="00DC17FD" w:rsidRPr="00B322A8" w:rsidRDefault="00DC17FD" w:rsidP="00C12606">
            <w:pPr>
              <w:pStyle w:val="TAL"/>
              <w:keepNext w:val="0"/>
            </w:pPr>
            <w:r w:rsidRPr="00B322A8">
              <w:t>4</w:t>
            </w:r>
          </w:p>
        </w:tc>
        <w:tc>
          <w:tcPr>
            <w:tcW w:w="1100" w:type="dxa"/>
            <w:noWrap/>
            <w:hideMark/>
          </w:tcPr>
          <w:p w14:paraId="1D10C576" w14:textId="77777777" w:rsidR="00DC17FD" w:rsidRPr="00B322A8" w:rsidRDefault="00DC17FD" w:rsidP="00C12606">
            <w:pPr>
              <w:pStyle w:val="TAL"/>
              <w:keepNext w:val="0"/>
            </w:pPr>
            <w:r w:rsidRPr="00B322A8">
              <w:t>-23.13</w:t>
            </w:r>
          </w:p>
        </w:tc>
        <w:tc>
          <w:tcPr>
            <w:tcW w:w="2107" w:type="dxa"/>
            <w:noWrap/>
            <w:hideMark/>
          </w:tcPr>
          <w:p w14:paraId="2773FA8A" w14:textId="77777777" w:rsidR="00DC17FD" w:rsidRPr="00B322A8" w:rsidRDefault="00DC17FD" w:rsidP="00C12606">
            <w:pPr>
              <w:pStyle w:val="TAL"/>
              <w:keepNext w:val="0"/>
            </w:pPr>
            <w:r w:rsidRPr="00B322A8">
              <w:t>128</w:t>
            </w:r>
          </w:p>
        </w:tc>
        <w:tc>
          <w:tcPr>
            <w:tcW w:w="2082" w:type="dxa"/>
            <w:noWrap/>
            <w:hideMark/>
          </w:tcPr>
          <w:p w14:paraId="275F3C3A" w14:textId="77777777" w:rsidR="00DC17FD" w:rsidRPr="00B322A8" w:rsidRDefault="00DC17FD" w:rsidP="00C12606">
            <w:pPr>
              <w:pStyle w:val="TAL"/>
              <w:keepNext w:val="0"/>
            </w:pPr>
            <w:r w:rsidRPr="00B322A8">
              <w:t>-139.84</w:t>
            </w:r>
          </w:p>
        </w:tc>
        <w:tc>
          <w:tcPr>
            <w:tcW w:w="1058" w:type="dxa"/>
            <w:noWrap/>
            <w:hideMark/>
          </w:tcPr>
          <w:p w14:paraId="0B964A7A" w14:textId="77777777" w:rsidR="00DC17FD" w:rsidRPr="00B322A8" w:rsidRDefault="00DC17FD" w:rsidP="00C12606">
            <w:pPr>
              <w:pStyle w:val="TAL"/>
              <w:keepNext w:val="0"/>
            </w:pPr>
            <w:r w:rsidRPr="00B322A8">
              <w:t>97.62</w:t>
            </w:r>
          </w:p>
        </w:tc>
        <w:tc>
          <w:tcPr>
            <w:tcW w:w="873" w:type="dxa"/>
            <w:noWrap/>
            <w:hideMark/>
          </w:tcPr>
          <w:p w14:paraId="1FB3CFC9" w14:textId="77777777" w:rsidR="00DC17FD" w:rsidRPr="00B322A8" w:rsidRDefault="00DC17FD" w:rsidP="00C12606">
            <w:pPr>
              <w:pStyle w:val="TAL"/>
              <w:keepNext w:val="0"/>
            </w:pPr>
            <w:r w:rsidRPr="00B322A8">
              <w:t>23.8</w:t>
            </w:r>
          </w:p>
        </w:tc>
        <w:tc>
          <w:tcPr>
            <w:tcW w:w="873" w:type="dxa"/>
            <w:noWrap/>
            <w:hideMark/>
          </w:tcPr>
          <w:p w14:paraId="503724F7" w14:textId="77777777" w:rsidR="00DC17FD" w:rsidRPr="00B322A8" w:rsidRDefault="00DC17FD" w:rsidP="00C12606">
            <w:pPr>
              <w:pStyle w:val="TAL"/>
              <w:keepNext w:val="0"/>
            </w:pPr>
            <w:r w:rsidRPr="00B322A8">
              <w:t>88.68</w:t>
            </w:r>
          </w:p>
        </w:tc>
      </w:tr>
      <w:tr w:rsidR="00DC17FD" w:rsidRPr="00B322A8" w14:paraId="3F0AE66C" w14:textId="77777777" w:rsidTr="00BA14A0">
        <w:trPr>
          <w:trHeight w:val="300"/>
          <w:tblHeader/>
        </w:trPr>
        <w:tc>
          <w:tcPr>
            <w:tcW w:w="1267" w:type="dxa"/>
            <w:noWrap/>
            <w:hideMark/>
          </w:tcPr>
          <w:p w14:paraId="705D5AAA" w14:textId="77777777" w:rsidR="00DC17FD" w:rsidRPr="00B322A8" w:rsidRDefault="00DC17FD" w:rsidP="00C12606">
            <w:pPr>
              <w:pStyle w:val="TAL"/>
              <w:keepNext w:val="0"/>
            </w:pPr>
            <w:r w:rsidRPr="00B322A8">
              <w:t>5</w:t>
            </w:r>
          </w:p>
        </w:tc>
        <w:tc>
          <w:tcPr>
            <w:tcW w:w="1100" w:type="dxa"/>
            <w:noWrap/>
            <w:hideMark/>
          </w:tcPr>
          <w:p w14:paraId="486C2451" w14:textId="77777777" w:rsidR="00DC17FD" w:rsidRPr="00B322A8" w:rsidRDefault="00DC17FD" w:rsidP="00C12606">
            <w:pPr>
              <w:pStyle w:val="TAL"/>
              <w:keepNext w:val="0"/>
            </w:pPr>
            <w:r w:rsidRPr="00B322A8">
              <w:t>-18.23</w:t>
            </w:r>
          </w:p>
        </w:tc>
        <w:tc>
          <w:tcPr>
            <w:tcW w:w="2107" w:type="dxa"/>
            <w:noWrap/>
            <w:hideMark/>
          </w:tcPr>
          <w:p w14:paraId="77BA1B4D" w14:textId="77777777" w:rsidR="00DC17FD" w:rsidRPr="00B322A8" w:rsidRDefault="00DC17FD" w:rsidP="00C12606">
            <w:pPr>
              <w:pStyle w:val="TAL"/>
              <w:keepNext w:val="0"/>
            </w:pPr>
            <w:r w:rsidRPr="00B322A8">
              <w:t>132</w:t>
            </w:r>
          </w:p>
        </w:tc>
        <w:tc>
          <w:tcPr>
            <w:tcW w:w="2082" w:type="dxa"/>
            <w:noWrap/>
            <w:hideMark/>
          </w:tcPr>
          <w:p w14:paraId="39B65E0C" w14:textId="77777777" w:rsidR="00DC17FD" w:rsidRPr="00B322A8" w:rsidRDefault="00DC17FD" w:rsidP="00C12606">
            <w:pPr>
              <w:pStyle w:val="TAL"/>
              <w:keepNext w:val="0"/>
            </w:pPr>
            <w:r w:rsidRPr="00B322A8">
              <w:t>134.63</w:t>
            </w:r>
          </w:p>
        </w:tc>
        <w:tc>
          <w:tcPr>
            <w:tcW w:w="1058" w:type="dxa"/>
            <w:noWrap/>
            <w:hideMark/>
          </w:tcPr>
          <w:p w14:paraId="2442BC9E" w14:textId="77777777" w:rsidR="00DC17FD" w:rsidRPr="00B322A8" w:rsidRDefault="00DC17FD" w:rsidP="00C12606">
            <w:pPr>
              <w:pStyle w:val="TAL"/>
              <w:keepNext w:val="0"/>
            </w:pPr>
            <w:r w:rsidRPr="00B322A8">
              <w:t>29.48</w:t>
            </w:r>
          </w:p>
        </w:tc>
        <w:tc>
          <w:tcPr>
            <w:tcW w:w="873" w:type="dxa"/>
            <w:noWrap/>
            <w:hideMark/>
          </w:tcPr>
          <w:p w14:paraId="2F4AAD1A" w14:textId="77777777" w:rsidR="00DC17FD" w:rsidRPr="00B322A8" w:rsidRDefault="00DC17FD" w:rsidP="00C12606">
            <w:pPr>
              <w:pStyle w:val="TAL"/>
              <w:keepNext w:val="0"/>
            </w:pPr>
            <w:r w:rsidRPr="00B322A8">
              <w:t>29.75</w:t>
            </w:r>
          </w:p>
        </w:tc>
        <w:tc>
          <w:tcPr>
            <w:tcW w:w="873" w:type="dxa"/>
            <w:noWrap/>
            <w:hideMark/>
          </w:tcPr>
          <w:p w14:paraId="5EDF7EA8" w14:textId="77777777" w:rsidR="00DC17FD" w:rsidRPr="00B322A8" w:rsidRDefault="00DC17FD" w:rsidP="00C12606">
            <w:pPr>
              <w:pStyle w:val="TAL"/>
              <w:keepNext w:val="0"/>
            </w:pPr>
            <w:r w:rsidRPr="00B322A8">
              <w:t>93.22</w:t>
            </w:r>
          </w:p>
        </w:tc>
      </w:tr>
      <w:tr w:rsidR="00DC17FD" w:rsidRPr="00B322A8" w14:paraId="5EFC9D78" w14:textId="77777777" w:rsidTr="00BA14A0">
        <w:trPr>
          <w:trHeight w:val="300"/>
          <w:tblHeader/>
        </w:trPr>
        <w:tc>
          <w:tcPr>
            <w:tcW w:w="1267" w:type="dxa"/>
            <w:noWrap/>
            <w:hideMark/>
          </w:tcPr>
          <w:p w14:paraId="20368C96" w14:textId="77777777" w:rsidR="00DC17FD" w:rsidRPr="00B322A8" w:rsidRDefault="00DC17FD" w:rsidP="00C12606">
            <w:pPr>
              <w:pStyle w:val="TAL"/>
              <w:keepNext w:val="0"/>
            </w:pPr>
            <w:r w:rsidRPr="00B322A8">
              <w:t>6</w:t>
            </w:r>
          </w:p>
        </w:tc>
        <w:tc>
          <w:tcPr>
            <w:tcW w:w="1100" w:type="dxa"/>
            <w:noWrap/>
            <w:hideMark/>
          </w:tcPr>
          <w:p w14:paraId="67BC17AD" w14:textId="77777777" w:rsidR="00DC17FD" w:rsidRPr="00B322A8" w:rsidRDefault="00DC17FD" w:rsidP="00C12606">
            <w:pPr>
              <w:pStyle w:val="TAL"/>
              <w:keepNext w:val="0"/>
            </w:pPr>
            <w:r w:rsidRPr="00B322A8">
              <w:t>-23.23</w:t>
            </w:r>
          </w:p>
        </w:tc>
        <w:tc>
          <w:tcPr>
            <w:tcW w:w="2107" w:type="dxa"/>
            <w:noWrap/>
            <w:hideMark/>
          </w:tcPr>
          <w:p w14:paraId="35E5491A" w14:textId="77777777" w:rsidR="00DC17FD" w:rsidRPr="00B322A8" w:rsidRDefault="00DC17FD" w:rsidP="00C12606">
            <w:pPr>
              <w:pStyle w:val="TAL"/>
              <w:keepNext w:val="0"/>
            </w:pPr>
            <w:r w:rsidRPr="00B322A8">
              <w:t>167</w:t>
            </w:r>
          </w:p>
        </w:tc>
        <w:tc>
          <w:tcPr>
            <w:tcW w:w="2082" w:type="dxa"/>
            <w:noWrap/>
            <w:hideMark/>
          </w:tcPr>
          <w:p w14:paraId="38322A96" w14:textId="77777777" w:rsidR="00DC17FD" w:rsidRPr="00B322A8" w:rsidRDefault="00DC17FD" w:rsidP="00C12606">
            <w:pPr>
              <w:pStyle w:val="TAL"/>
              <w:keepNext w:val="0"/>
            </w:pPr>
            <w:r w:rsidRPr="00B322A8">
              <w:t>-2.22</w:t>
            </w:r>
          </w:p>
        </w:tc>
        <w:tc>
          <w:tcPr>
            <w:tcW w:w="1058" w:type="dxa"/>
            <w:noWrap/>
            <w:hideMark/>
          </w:tcPr>
          <w:p w14:paraId="7798828C" w14:textId="77777777" w:rsidR="00DC17FD" w:rsidRPr="00B322A8" w:rsidRDefault="00DC17FD" w:rsidP="00C12606">
            <w:pPr>
              <w:pStyle w:val="TAL"/>
              <w:keepNext w:val="0"/>
            </w:pPr>
            <w:r w:rsidRPr="00B322A8">
              <w:t>48.8</w:t>
            </w:r>
          </w:p>
        </w:tc>
        <w:tc>
          <w:tcPr>
            <w:tcW w:w="873" w:type="dxa"/>
            <w:noWrap/>
            <w:hideMark/>
          </w:tcPr>
          <w:p w14:paraId="30D52EB2" w14:textId="77777777" w:rsidR="00DC17FD" w:rsidRPr="00B322A8" w:rsidRDefault="00DC17FD" w:rsidP="00C12606">
            <w:pPr>
              <w:pStyle w:val="TAL"/>
              <w:keepNext w:val="0"/>
            </w:pPr>
            <w:r w:rsidRPr="00B322A8">
              <w:t>29.75</w:t>
            </w:r>
          </w:p>
        </w:tc>
        <w:tc>
          <w:tcPr>
            <w:tcW w:w="873" w:type="dxa"/>
            <w:noWrap/>
            <w:hideMark/>
          </w:tcPr>
          <w:p w14:paraId="7D6D23A0" w14:textId="77777777" w:rsidR="00DC17FD" w:rsidRPr="00B322A8" w:rsidRDefault="00DC17FD" w:rsidP="00C12606">
            <w:pPr>
              <w:pStyle w:val="TAL"/>
              <w:keepNext w:val="0"/>
            </w:pPr>
            <w:r w:rsidRPr="00B322A8">
              <w:t>93.6</w:t>
            </w:r>
          </w:p>
        </w:tc>
      </w:tr>
      <w:tr w:rsidR="00DC17FD" w:rsidRPr="00B322A8" w14:paraId="10BEA3C1" w14:textId="77777777" w:rsidTr="00BA14A0">
        <w:trPr>
          <w:trHeight w:val="300"/>
          <w:tblHeader/>
        </w:trPr>
        <w:tc>
          <w:tcPr>
            <w:tcW w:w="1267" w:type="dxa"/>
            <w:noWrap/>
            <w:hideMark/>
          </w:tcPr>
          <w:p w14:paraId="1C31F79C" w14:textId="77777777" w:rsidR="00DC17FD" w:rsidRPr="00B322A8" w:rsidRDefault="00DC17FD" w:rsidP="00C12606">
            <w:pPr>
              <w:pStyle w:val="TAL"/>
              <w:keepNext w:val="0"/>
            </w:pPr>
            <w:r w:rsidRPr="00B322A8">
              <w:t>7</w:t>
            </w:r>
          </w:p>
        </w:tc>
        <w:tc>
          <w:tcPr>
            <w:tcW w:w="1100" w:type="dxa"/>
            <w:noWrap/>
            <w:hideMark/>
          </w:tcPr>
          <w:p w14:paraId="43F4EE8B" w14:textId="77777777" w:rsidR="00DC17FD" w:rsidRPr="00B322A8" w:rsidRDefault="00DC17FD" w:rsidP="00C12606">
            <w:pPr>
              <w:pStyle w:val="TAL"/>
              <w:keepNext w:val="0"/>
            </w:pPr>
            <w:r w:rsidRPr="00B322A8">
              <w:t>-20.43</w:t>
            </w:r>
          </w:p>
        </w:tc>
        <w:tc>
          <w:tcPr>
            <w:tcW w:w="2107" w:type="dxa"/>
            <w:noWrap/>
            <w:hideMark/>
          </w:tcPr>
          <w:p w14:paraId="2670204A" w14:textId="77777777" w:rsidR="00DC17FD" w:rsidRPr="00B322A8" w:rsidRDefault="00DC17FD" w:rsidP="00C12606">
            <w:pPr>
              <w:pStyle w:val="TAL"/>
              <w:keepNext w:val="0"/>
            </w:pPr>
            <w:r w:rsidRPr="00B322A8">
              <w:t>170</w:t>
            </w:r>
          </w:p>
        </w:tc>
        <w:tc>
          <w:tcPr>
            <w:tcW w:w="2082" w:type="dxa"/>
            <w:noWrap/>
            <w:hideMark/>
          </w:tcPr>
          <w:p w14:paraId="36938FE6" w14:textId="77777777" w:rsidR="00DC17FD" w:rsidRPr="00B322A8" w:rsidRDefault="00DC17FD" w:rsidP="00C12606">
            <w:pPr>
              <w:pStyle w:val="TAL"/>
              <w:keepNext w:val="0"/>
            </w:pPr>
            <w:r w:rsidRPr="00B322A8">
              <w:t>134.63</w:t>
            </w:r>
          </w:p>
        </w:tc>
        <w:tc>
          <w:tcPr>
            <w:tcW w:w="1058" w:type="dxa"/>
            <w:noWrap/>
            <w:hideMark/>
          </w:tcPr>
          <w:p w14:paraId="56043C4D" w14:textId="77777777" w:rsidR="00DC17FD" w:rsidRPr="00B322A8" w:rsidRDefault="00DC17FD" w:rsidP="00C12606">
            <w:pPr>
              <w:pStyle w:val="TAL"/>
              <w:keepNext w:val="0"/>
            </w:pPr>
            <w:r w:rsidRPr="00B322A8">
              <w:t>29.48</w:t>
            </w:r>
          </w:p>
        </w:tc>
        <w:tc>
          <w:tcPr>
            <w:tcW w:w="873" w:type="dxa"/>
            <w:noWrap/>
            <w:hideMark/>
          </w:tcPr>
          <w:p w14:paraId="7B8A3654" w14:textId="77777777" w:rsidR="00DC17FD" w:rsidRPr="00B322A8" w:rsidRDefault="00DC17FD" w:rsidP="00C12606">
            <w:pPr>
              <w:pStyle w:val="TAL"/>
              <w:keepNext w:val="0"/>
            </w:pPr>
            <w:r w:rsidRPr="00B322A8">
              <w:t>26.775</w:t>
            </w:r>
          </w:p>
        </w:tc>
        <w:tc>
          <w:tcPr>
            <w:tcW w:w="873" w:type="dxa"/>
            <w:noWrap/>
            <w:hideMark/>
          </w:tcPr>
          <w:p w14:paraId="005324FD" w14:textId="77777777" w:rsidR="00DC17FD" w:rsidRPr="00B322A8" w:rsidRDefault="00DC17FD" w:rsidP="00C12606">
            <w:pPr>
              <w:pStyle w:val="TAL"/>
              <w:keepNext w:val="0"/>
            </w:pPr>
            <w:r w:rsidRPr="00B322A8">
              <w:t>93.22</w:t>
            </w:r>
          </w:p>
        </w:tc>
      </w:tr>
      <w:tr w:rsidR="00DC17FD" w:rsidRPr="00B322A8" w14:paraId="34E7FAD3" w14:textId="77777777" w:rsidTr="00BA14A0">
        <w:trPr>
          <w:trHeight w:val="300"/>
          <w:tblHeader/>
        </w:trPr>
        <w:tc>
          <w:tcPr>
            <w:tcW w:w="1267" w:type="dxa"/>
            <w:noWrap/>
            <w:hideMark/>
          </w:tcPr>
          <w:p w14:paraId="7C9CCC2C" w14:textId="77777777" w:rsidR="00DC17FD" w:rsidRPr="00B322A8" w:rsidRDefault="00DC17FD" w:rsidP="00C12606">
            <w:pPr>
              <w:pStyle w:val="TAL"/>
              <w:keepNext w:val="0"/>
            </w:pPr>
            <w:r w:rsidRPr="00B322A8">
              <w:t>8</w:t>
            </w:r>
          </w:p>
        </w:tc>
        <w:tc>
          <w:tcPr>
            <w:tcW w:w="1100" w:type="dxa"/>
            <w:noWrap/>
            <w:hideMark/>
          </w:tcPr>
          <w:p w14:paraId="2651B0DF" w14:textId="77777777" w:rsidR="00DC17FD" w:rsidRPr="00B322A8" w:rsidRDefault="00DC17FD" w:rsidP="00C12606">
            <w:pPr>
              <w:pStyle w:val="TAL"/>
              <w:keepNext w:val="0"/>
            </w:pPr>
            <w:r w:rsidRPr="00B322A8">
              <w:t>-22.23</w:t>
            </w:r>
          </w:p>
        </w:tc>
        <w:tc>
          <w:tcPr>
            <w:tcW w:w="2107" w:type="dxa"/>
            <w:noWrap/>
            <w:hideMark/>
          </w:tcPr>
          <w:p w14:paraId="26FB34DA" w14:textId="77777777" w:rsidR="00DC17FD" w:rsidRPr="00B322A8" w:rsidRDefault="00DC17FD" w:rsidP="00C12606">
            <w:pPr>
              <w:pStyle w:val="TAL"/>
              <w:keepNext w:val="0"/>
            </w:pPr>
            <w:r w:rsidRPr="00B322A8">
              <w:t>244</w:t>
            </w:r>
          </w:p>
        </w:tc>
        <w:tc>
          <w:tcPr>
            <w:tcW w:w="2082" w:type="dxa"/>
            <w:noWrap/>
            <w:hideMark/>
          </w:tcPr>
          <w:p w14:paraId="0E2760DF" w14:textId="77777777" w:rsidR="00DC17FD" w:rsidRPr="00B322A8" w:rsidRDefault="00DC17FD" w:rsidP="00C12606">
            <w:pPr>
              <w:pStyle w:val="TAL"/>
              <w:keepNext w:val="0"/>
            </w:pPr>
            <w:r w:rsidRPr="00B322A8">
              <w:t>134.63</w:t>
            </w:r>
          </w:p>
        </w:tc>
        <w:tc>
          <w:tcPr>
            <w:tcW w:w="1058" w:type="dxa"/>
            <w:noWrap/>
            <w:hideMark/>
          </w:tcPr>
          <w:p w14:paraId="17BBFE0A" w14:textId="77777777" w:rsidR="00DC17FD" w:rsidRPr="00B322A8" w:rsidRDefault="00DC17FD" w:rsidP="00C12606">
            <w:pPr>
              <w:pStyle w:val="TAL"/>
              <w:keepNext w:val="0"/>
            </w:pPr>
            <w:r w:rsidRPr="00B322A8">
              <w:t>29.48</w:t>
            </w:r>
          </w:p>
        </w:tc>
        <w:tc>
          <w:tcPr>
            <w:tcW w:w="873" w:type="dxa"/>
            <w:noWrap/>
            <w:hideMark/>
          </w:tcPr>
          <w:p w14:paraId="220D93DC" w14:textId="77777777" w:rsidR="00DC17FD" w:rsidRPr="00B322A8" w:rsidRDefault="00DC17FD" w:rsidP="00C12606">
            <w:pPr>
              <w:pStyle w:val="TAL"/>
              <w:keepNext w:val="0"/>
            </w:pPr>
            <w:r w:rsidRPr="00B322A8">
              <w:t>23.8</w:t>
            </w:r>
          </w:p>
        </w:tc>
        <w:tc>
          <w:tcPr>
            <w:tcW w:w="873" w:type="dxa"/>
            <w:noWrap/>
            <w:hideMark/>
          </w:tcPr>
          <w:p w14:paraId="7DEE2AAC" w14:textId="77777777" w:rsidR="00DC17FD" w:rsidRPr="00B322A8" w:rsidRDefault="00DC17FD" w:rsidP="00C12606">
            <w:pPr>
              <w:pStyle w:val="TAL"/>
              <w:keepNext w:val="0"/>
            </w:pPr>
            <w:r w:rsidRPr="00B322A8">
              <w:t>93.22</w:t>
            </w:r>
          </w:p>
        </w:tc>
      </w:tr>
      <w:tr w:rsidR="00DC17FD" w:rsidRPr="00B322A8" w14:paraId="4B7A045C" w14:textId="77777777" w:rsidTr="00BA14A0">
        <w:trPr>
          <w:trHeight w:val="300"/>
          <w:tblHeader/>
        </w:trPr>
        <w:tc>
          <w:tcPr>
            <w:tcW w:w="1267" w:type="dxa"/>
            <w:noWrap/>
            <w:hideMark/>
          </w:tcPr>
          <w:p w14:paraId="428E51AF" w14:textId="77777777" w:rsidR="00DC17FD" w:rsidRPr="00B322A8" w:rsidRDefault="00DC17FD" w:rsidP="00C12606">
            <w:pPr>
              <w:pStyle w:val="TAL"/>
              <w:keepNext w:val="0"/>
            </w:pPr>
            <w:r w:rsidRPr="00B322A8">
              <w:t>9</w:t>
            </w:r>
          </w:p>
        </w:tc>
        <w:tc>
          <w:tcPr>
            <w:tcW w:w="1100" w:type="dxa"/>
            <w:noWrap/>
            <w:hideMark/>
          </w:tcPr>
          <w:p w14:paraId="68E08907" w14:textId="77777777" w:rsidR="00DC17FD" w:rsidRPr="00B322A8" w:rsidRDefault="00DC17FD" w:rsidP="00C12606">
            <w:pPr>
              <w:pStyle w:val="TAL"/>
              <w:keepNext w:val="0"/>
            </w:pPr>
            <w:r w:rsidRPr="00B322A8">
              <w:t>-28.13</w:t>
            </w:r>
          </w:p>
        </w:tc>
        <w:tc>
          <w:tcPr>
            <w:tcW w:w="2107" w:type="dxa"/>
            <w:noWrap/>
            <w:hideMark/>
          </w:tcPr>
          <w:p w14:paraId="08F5C550" w14:textId="77777777" w:rsidR="00DC17FD" w:rsidRPr="00B322A8" w:rsidRDefault="00DC17FD" w:rsidP="00C12606">
            <w:pPr>
              <w:pStyle w:val="TAL"/>
              <w:keepNext w:val="0"/>
            </w:pPr>
            <w:r w:rsidRPr="00B322A8">
              <w:t>380</w:t>
            </w:r>
          </w:p>
        </w:tc>
        <w:tc>
          <w:tcPr>
            <w:tcW w:w="2082" w:type="dxa"/>
            <w:noWrap/>
            <w:hideMark/>
          </w:tcPr>
          <w:p w14:paraId="579F3387" w14:textId="77777777" w:rsidR="00DC17FD" w:rsidRPr="00B322A8" w:rsidRDefault="00DC17FD" w:rsidP="00C12606">
            <w:pPr>
              <w:pStyle w:val="TAL"/>
              <w:keepNext w:val="0"/>
            </w:pPr>
            <w:r w:rsidRPr="00B322A8">
              <w:t>165.49</w:t>
            </w:r>
          </w:p>
        </w:tc>
        <w:tc>
          <w:tcPr>
            <w:tcW w:w="1058" w:type="dxa"/>
            <w:noWrap/>
            <w:hideMark/>
          </w:tcPr>
          <w:p w14:paraId="118894FE" w14:textId="77777777" w:rsidR="00DC17FD" w:rsidRPr="00B322A8" w:rsidRDefault="00DC17FD" w:rsidP="00C12606">
            <w:pPr>
              <w:pStyle w:val="TAL"/>
              <w:keepNext w:val="0"/>
            </w:pPr>
            <w:r w:rsidRPr="00B322A8">
              <w:t>-39.81</w:t>
            </w:r>
          </w:p>
        </w:tc>
        <w:tc>
          <w:tcPr>
            <w:tcW w:w="873" w:type="dxa"/>
            <w:noWrap/>
            <w:hideMark/>
          </w:tcPr>
          <w:p w14:paraId="3FC88AAC" w14:textId="77777777" w:rsidR="00DC17FD" w:rsidRPr="00B322A8" w:rsidRDefault="00DC17FD" w:rsidP="00C12606">
            <w:pPr>
              <w:pStyle w:val="TAL"/>
              <w:keepNext w:val="0"/>
            </w:pPr>
            <w:r w:rsidRPr="00B322A8">
              <w:t>29.75</w:t>
            </w:r>
          </w:p>
        </w:tc>
        <w:tc>
          <w:tcPr>
            <w:tcW w:w="873" w:type="dxa"/>
            <w:noWrap/>
            <w:hideMark/>
          </w:tcPr>
          <w:p w14:paraId="0B7CBD62" w14:textId="77777777" w:rsidR="00DC17FD" w:rsidRPr="00B322A8" w:rsidRDefault="00DC17FD" w:rsidP="00C12606">
            <w:pPr>
              <w:pStyle w:val="TAL"/>
              <w:keepNext w:val="0"/>
            </w:pPr>
            <w:r w:rsidRPr="00B322A8">
              <w:t>89.78</w:t>
            </w:r>
          </w:p>
        </w:tc>
      </w:tr>
      <w:tr w:rsidR="00DC17FD" w:rsidRPr="00B322A8" w14:paraId="3190C7D4" w14:textId="77777777" w:rsidTr="00BA14A0">
        <w:trPr>
          <w:trHeight w:val="300"/>
          <w:tblHeader/>
        </w:trPr>
        <w:tc>
          <w:tcPr>
            <w:tcW w:w="1267" w:type="dxa"/>
            <w:noWrap/>
            <w:hideMark/>
          </w:tcPr>
          <w:p w14:paraId="23061A43" w14:textId="77777777" w:rsidR="00DC17FD" w:rsidRPr="00B322A8" w:rsidRDefault="00DC17FD" w:rsidP="00C12606">
            <w:pPr>
              <w:pStyle w:val="TAL"/>
              <w:keepNext w:val="0"/>
            </w:pPr>
            <w:r w:rsidRPr="00B322A8">
              <w:t>10</w:t>
            </w:r>
          </w:p>
        </w:tc>
        <w:tc>
          <w:tcPr>
            <w:tcW w:w="1100" w:type="dxa"/>
            <w:noWrap/>
            <w:hideMark/>
          </w:tcPr>
          <w:p w14:paraId="3C2A31D7" w14:textId="77777777" w:rsidR="00DC17FD" w:rsidRPr="00B322A8" w:rsidRDefault="00DC17FD" w:rsidP="00C12606">
            <w:pPr>
              <w:pStyle w:val="TAL"/>
              <w:keepNext w:val="0"/>
            </w:pPr>
            <w:r w:rsidRPr="00B322A8">
              <w:t>-23.93</w:t>
            </w:r>
          </w:p>
        </w:tc>
        <w:tc>
          <w:tcPr>
            <w:tcW w:w="2107" w:type="dxa"/>
            <w:noWrap/>
            <w:hideMark/>
          </w:tcPr>
          <w:p w14:paraId="39C6D31B" w14:textId="77777777" w:rsidR="00DC17FD" w:rsidRPr="00B322A8" w:rsidRDefault="00DC17FD" w:rsidP="00C12606">
            <w:pPr>
              <w:pStyle w:val="TAL"/>
              <w:keepNext w:val="0"/>
            </w:pPr>
            <w:r w:rsidRPr="00B322A8">
              <w:t>747</w:t>
            </w:r>
          </w:p>
        </w:tc>
        <w:tc>
          <w:tcPr>
            <w:tcW w:w="2082" w:type="dxa"/>
            <w:noWrap/>
            <w:hideMark/>
          </w:tcPr>
          <w:p w14:paraId="1B9D9006" w14:textId="77777777" w:rsidR="00DC17FD" w:rsidRPr="00B322A8" w:rsidRDefault="00DC17FD" w:rsidP="00C12606">
            <w:pPr>
              <w:pStyle w:val="TAL"/>
              <w:keepNext w:val="0"/>
            </w:pPr>
            <w:r w:rsidRPr="00B322A8">
              <w:t>3.35</w:t>
            </w:r>
          </w:p>
        </w:tc>
        <w:tc>
          <w:tcPr>
            <w:tcW w:w="1058" w:type="dxa"/>
            <w:noWrap/>
            <w:hideMark/>
          </w:tcPr>
          <w:p w14:paraId="06AAE829" w14:textId="77777777" w:rsidR="00DC17FD" w:rsidRPr="00B322A8" w:rsidRDefault="00DC17FD" w:rsidP="00C12606">
            <w:pPr>
              <w:pStyle w:val="TAL"/>
              <w:keepNext w:val="0"/>
            </w:pPr>
            <w:r w:rsidRPr="00B322A8">
              <w:t>-11.56</w:t>
            </w:r>
          </w:p>
        </w:tc>
        <w:tc>
          <w:tcPr>
            <w:tcW w:w="873" w:type="dxa"/>
            <w:noWrap/>
            <w:hideMark/>
          </w:tcPr>
          <w:p w14:paraId="6599264A" w14:textId="77777777" w:rsidR="00DC17FD" w:rsidRPr="00B322A8" w:rsidRDefault="00DC17FD" w:rsidP="00C12606">
            <w:pPr>
              <w:pStyle w:val="TAL"/>
              <w:keepNext w:val="0"/>
            </w:pPr>
            <w:r w:rsidRPr="00B322A8">
              <w:t>29.75</w:t>
            </w:r>
          </w:p>
        </w:tc>
        <w:tc>
          <w:tcPr>
            <w:tcW w:w="873" w:type="dxa"/>
            <w:noWrap/>
            <w:hideMark/>
          </w:tcPr>
          <w:p w14:paraId="3F5EC3F8" w14:textId="77777777" w:rsidR="00DC17FD" w:rsidRPr="00B322A8" w:rsidRDefault="00DC17FD" w:rsidP="00C12606">
            <w:pPr>
              <w:pStyle w:val="TAL"/>
              <w:keepNext w:val="0"/>
            </w:pPr>
            <w:r w:rsidRPr="00B322A8">
              <w:t>90.87</w:t>
            </w:r>
          </w:p>
        </w:tc>
      </w:tr>
      <w:tr w:rsidR="00DC17FD" w:rsidRPr="00B322A8" w14:paraId="1FDE751E" w14:textId="77777777" w:rsidTr="00BA14A0">
        <w:trPr>
          <w:trHeight w:val="300"/>
          <w:tblHeader/>
        </w:trPr>
        <w:tc>
          <w:tcPr>
            <w:tcW w:w="1267" w:type="dxa"/>
            <w:noWrap/>
            <w:hideMark/>
          </w:tcPr>
          <w:p w14:paraId="1A4ED57A" w14:textId="77777777" w:rsidR="00DC17FD" w:rsidRPr="00B322A8" w:rsidRDefault="00DC17FD" w:rsidP="00C12606">
            <w:pPr>
              <w:pStyle w:val="TAL"/>
              <w:keepNext w:val="0"/>
            </w:pPr>
            <w:r w:rsidRPr="00B322A8">
              <w:t>11</w:t>
            </w:r>
          </w:p>
        </w:tc>
        <w:tc>
          <w:tcPr>
            <w:tcW w:w="1100" w:type="dxa"/>
            <w:noWrap/>
            <w:hideMark/>
          </w:tcPr>
          <w:p w14:paraId="5D606B68" w14:textId="77777777" w:rsidR="00DC17FD" w:rsidRPr="00B322A8" w:rsidRDefault="00DC17FD" w:rsidP="00C12606">
            <w:pPr>
              <w:pStyle w:val="TAL"/>
              <w:keepNext w:val="0"/>
            </w:pPr>
            <w:r w:rsidRPr="00B322A8">
              <w:t>-25.13</w:t>
            </w:r>
          </w:p>
        </w:tc>
        <w:tc>
          <w:tcPr>
            <w:tcW w:w="2107" w:type="dxa"/>
            <w:noWrap/>
            <w:hideMark/>
          </w:tcPr>
          <w:p w14:paraId="57055690" w14:textId="77777777" w:rsidR="00DC17FD" w:rsidRPr="00B322A8" w:rsidRDefault="00DC17FD" w:rsidP="00C12606">
            <w:pPr>
              <w:pStyle w:val="TAL"/>
              <w:keepNext w:val="0"/>
            </w:pPr>
            <w:r w:rsidRPr="00B322A8">
              <w:t>887</w:t>
            </w:r>
          </w:p>
        </w:tc>
        <w:tc>
          <w:tcPr>
            <w:tcW w:w="2082" w:type="dxa"/>
            <w:noWrap/>
            <w:hideMark/>
          </w:tcPr>
          <w:p w14:paraId="02D6ADBB" w14:textId="77777777" w:rsidR="00DC17FD" w:rsidRPr="00B322A8" w:rsidRDefault="00DC17FD" w:rsidP="00C12606">
            <w:pPr>
              <w:pStyle w:val="TAL"/>
              <w:keepNext w:val="0"/>
            </w:pPr>
            <w:r w:rsidRPr="00B322A8">
              <w:t>62.5</w:t>
            </w:r>
          </w:p>
        </w:tc>
        <w:tc>
          <w:tcPr>
            <w:tcW w:w="1058" w:type="dxa"/>
            <w:noWrap/>
            <w:hideMark/>
          </w:tcPr>
          <w:p w14:paraId="00D38321" w14:textId="77777777" w:rsidR="00DC17FD" w:rsidRPr="00B322A8" w:rsidRDefault="00DC17FD" w:rsidP="00C12606">
            <w:pPr>
              <w:pStyle w:val="TAL"/>
              <w:keepNext w:val="0"/>
            </w:pPr>
            <w:r w:rsidRPr="00B322A8">
              <w:t>64.89</w:t>
            </w:r>
          </w:p>
        </w:tc>
        <w:tc>
          <w:tcPr>
            <w:tcW w:w="873" w:type="dxa"/>
            <w:noWrap/>
            <w:hideMark/>
          </w:tcPr>
          <w:p w14:paraId="4D5A3233" w14:textId="77777777" w:rsidR="00DC17FD" w:rsidRPr="00B322A8" w:rsidRDefault="00DC17FD" w:rsidP="00C12606">
            <w:pPr>
              <w:pStyle w:val="TAL"/>
              <w:keepNext w:val="0"/>
            </w:pPr>
            <w:r w:rsidRPr="00B322A8">
              <w:t>29.75</w:t>
            </w:r>
          </w:p>
        </w:tc>
        <w:tc>
          <w:tcPr>
            <w:tcW w:w="873" w:type="dxa"/>
            <w:noWrap/>
            <w:hideMark/>
          </w:tcPr>
          <w:p w14:paraId="1844BB9F" w14:textId="77777777" w:rsidR="00DC17FD" w:rsidRPr="00B322A8" w:rsidRDefault="00DC17FD" w:rsidP="00C12606">
            <w:pPr>
              <w:pStyle w:val="TAL"/>
              <w:keepNext w:val="0"/>
            </w:pPr>
            <w:r w:rsidRPr="00B322A8">
              <w:t>95.61</w:t>
            </w:r>
          </w:p>
        </w:tc>
      </w:tr>
      <w:tr w:rsidR="00DC17FD" w:rsidRPr="00B322A8" w14:paraId="3D7A21D2" w14:textId="77777777" w:rsidTr="00BA14A0">
        <w:trPr>
          <w:trHeight w:val="300"/>
          <w:tblHeader/>
        </w:trPr>
        <w:tc>
          <w:tcPr>
            <w:tcW w:w="1267" w:type="dxa"/>
            <w:noWrap/>
            <w:hideMark/>
          </w:tcPr>
          <w:p w14:paraId="343FB5C6" w14:textId="77777777" w:rsidR="00DC17FD" w:rsidRPr="00B322A8" w:rsidRDefault="00DC17FD" w:rsidP="00C12606">
            <w:pPr>
              <w:pStyle w:val="TAL"/>
              <w:keepNext w:val="0"/>
            </w:pPr>
            <w:r w:rsidRPr="00B322A8">
              <w:t>12</w:t>
            </w:r>
          </w:p>
        </w:tc>
        <w:tc>
          <w:tcPr>
            <w:tcW w:w="1100" w:type="dxa"/>
            <w:noWrap/>
            <w:hideMark/>
          </w:tcPr>
          <w:p w14:paraId="0B2D3769" w14:textId="77777777" w:rsidR="00DC17FD" w:rsidRPr="00B322A8" w:rsidRDefault="00DC17FD" w:rsidP="00C12606">
            <w:pPr>
              <w:pStyle w:val="TAL"/>
              <w:keepNext w:val="0"/>
            </w:pPr>
            <w:r w:rsidRPr="00B322A8">
              <w:t>-30.33</w:t>
            </w:r>
          </w:p>
        </w:tc>
        <w:tc>
          <w:tcPr>
            <w:tcW w:w="2107" w:type="dxa"/>
            <w:noWrap/>
            <w:hideMark/>
          </w:tcPr>
          <w:p w14:paraId="60B37FC0" w14:textId="77777777" w:rsidR="00DC17FD" w:rsidRPr="00B322A8" w:rsidRDefault="00DC17FD" w:rsidP="00C12606">
            <w:pPr>
              <w:pStyle w:val="TAL"/>
              <w:keepNext w:val="0"/>
            </w:pPr>
            <w:r w:rsidRPr="00B322A8">
              <w:t>913</w:t>
            </w:r>
          </w:p>
        </w:tc>
        <w:tc>
          <w:tcPr>
            <w:tcW w:w="2082" w:type="dxa"/>
            <w:noWrap/>
            <w:hideMark/>
          </w:tcPr>
          <w:p w14:paraId="6138C2F6" w14:textId="77777777" w:rsidR="00DC17FD" w:rsidRPr="00B322A8" w:rsidRDefault="00DC17FD" w:rsidP="00C12606">
            <w:pPr>
              <w:pStyle w:val="TAL"/>
              <w:keepNext w:val="0"/>
            </w:pPr>
            <w:r w:rsidRPr="00B322A8">
              <w:t>113.46</w:t>
            </w:r>
          </w:p>
        </w:tc>
        <w:tc>
          <w:tcPr>
            <w:tcW w:w="1058" w:type="dxa"/>
            <w:noWrap/>
            <w:hideMark/>
          </w:tcPr>
          <w:p w14:paraId="599C4BE1" w14:textId="77777777" w:rsidR="00DC17FD" w:rsidRPr="00B322A8" w:rsidRDefault="00DC17FD" w:rsidP="00C12606">
            <w:pPr>
              <w:pStyle w:val="TAL"/>
              <w:keepNext w:val="0"/>
            </w:pPr>
            <w:r w:rsidRPr="00B322A8">
              <w:t>-100.26</w:t>
            </w:r>
          </w:p>
        </w:tc>
        <w:tc>
          <w:tcPr>
            <w:tcW w:w="873" w:type="dxa"/>
            <w:noWrap/>
            <w:hideMark/>
          </w:tcPr>
          <w:p w14:paraId="5C17E1E2" w14:textId="77777777" w:rsidR="00DC17FD" w:rsidRPr="00B322A8" w:rsidRDefault="00DC17FD" w:rsidP="00C12606">
            <w:pPr>
              <w:pStyle w:val="TAL"/>
              <w:keepNext w:val="0"/>
            </w:pPr>
            <w:r w:rsidRPr="00B322A8">
              <w:t>29.75</w:t>
            </w:r>
          </w:p>
        </w:tc>
        <w:tc>
          <w:tcPr>
            <w:tcW w:w="873" w:type="dxa"/>
            <w:noWrap/>
            <w:hideMark/>
          </w:tcPr>
          <w:p w14:paraId="1B419191" w14:textId="77777777" w:rsidR="00DC17FD" w:rsidRPr="00B322A8" w:rsidRDefault="00DC17FD" w:rsidP="00C12606">
            <w:pPr>
              <w:pStyle w:val="TAL"/>
              <w:keepNext w:val="0"/>
            </w:pPr>
            <w:r w:rsidRPr="00B322A8">
              <w:t>86.71</w:t>
            </w:r>
          </w:p>
        </w:tc>
      </w:tr>
      <w:tr w:rsidR="00DC17FD" w:rsidRPr="00B322A8" w14:paraId="409F63B3" w14:textId="77777777" w:rsidTr="00BA14A0">
        <w:trPr>
          <w:trHeight w:val="300"/>
          <w:tblHeader/>
        </w:trPr>
        <w:tc>
          <w:tcPr>
            <w:tcW w:w="1267" w:type="dxa"/>
            <w:noWrap/>
            <w:hideMark/>
          </w:tcPr>
          <w:p w14:paraId="11704D55" w14:textId="77777777" w:rsidR="00DC17FD" w:rsidRPr="00B322A8" w:rsidRDefault="00DC17FD" w:rsidP="00C12606">
            <w:pPr>
              <w:pStyle w:val="TAL"/>
              <w:keepNext w:val="0"/>
            </w:pPr>
            <w:r w:rsidRPr="00B322A8">
              <w:t>13</w:t>
            </w:r>
          </w:p>
        </w:tc>
        <w:tc>
          <w:tcPr>
            <w:tcW w:w="1100" w:type="dxa"/>
            <w:noWrap/>
            <w:hideMark/>
          </w:tcPr>
          <w:p w14:paraId="1C5379C4" w14:textId="77777777" w:rsidR="00DC17FD" w:rsidRPr="00B322A8" w:rsidRDefault="00DC17FD" w:rsidP="00C12606">
            <w:pPr>
              <w:pStyle w:val="TAL"/>
              <w:keepNext w:val="0"/>
            </w:pPr>
            <w:r w:rsidRPr="00B322A8">
              <w:t>-28.03</w:t>
            </w:r>
          </w:p>
        </w:tc>
        <w:tc>
          <w:tcPr>
            <w:tcW w:w="2107" w:type="dxa"/>
            <w:noWrap/>
            <w:hideMark/>
          </w:tcPr>
          <w:p w14:paraId="49731D68" w14:textId="77777777" w:rsidR="00DC17FD" w:rsidRPr="00B322A8" w:rsidRDefault="00DC17FD" w:rsidP="00C12606">
            <w:pPr>
              <w:pStyle w:val="TAL"/>
              <w:keepNext w:val="0"/>
            </w:pPr>
            <w:r w:rsidRPr="00B322A8">
              <w:t>1178</w:t>
            </w:r>
          </w:p>
        </w:tc>
        <w:tc>
          <w:tcPr>
            <w:tcW w:w="2082" w:type="dxa"/>
            <w:noWrap/>
            <w:hideMark/>
          </w:tcPr>
          <w:p w14:paraId="603C0A60" w14:textId="77777777" w:rsidR="00DC17FD" w:rsidRPr="00B322A8" w:rsidRDefault="00DC17FD" w:rsidP="00C12606">
            <w:pPr>
              <w:pStyle w:val="TAL"/>
              <w:keepNext w:val="0"/>
            </w:pPr>
            <w:r w:rsidRPr="00B322A8">
              <w:t>-164.36</w:t>
            </w:r>
          </w:p>
        </w:tc>
        <w:tc>
          <w:tcPr>
            <w:tcW w:w="1058" w:type="dxa"/>
            <w:noWrap/>
            <w:hideMark/>
          </w:tcPr>
          <w:p w14:paraId="7A66FEC8" w14:textId="77777777" w:rsidR="00DC17FD" w:rsidRPr="00B322A8" w:rsidRDefault="00DC17FD" w:rsidP="00C12606">
            <w:pPr>
              <w:pStyle w:val="TAL"/>
              <w:keepNext w:val="0"/>
            </w:pPr>
            <w:r w:rsidRPr="00B322A8">
              <w:t>86.89</w:t>
            </w:r>
          </w:p>
        </w:tc>
        <w:tc>
          <w:tcPr>
            <w:tcW w:w="873" w:type="dxa"/>
            <w:noWrap/>
            <w:hideMark/>
          </w:tcPr>
          <w:p w14:paraId="5C492CCD" w14:textId="77777777" w:rsidR="00DC17FD" w:rsidRPr="00B322A8" w:rsidRDefault="00DC17FD" w:rsidP="00C12606">
            <w:pPr>
              <w:pStyle w:val="TAL"/>
              <w:keepNext w:val="0"/>
            </w:pPr>
            <w:r w:rsidRPr="00B322A8">
              <w:t>29.75</w:t>
            </w:r>
          </w:p>
        </w:tc>
        <w:tc>
          <w:tcPr>
            <w:tcW w:w="873" w:type="dxa"/>
            <w:noWrap/>
            <w:hideMark/>
          </w:tcPr>
          <w:p w14:paraId="7E488EE8" w14:textId="77777777" w:rsidR="00DC17FD" w:rsidRPr="00B322A8" w:rsidRDefault="00DC17FD" w:rsidP="00C12606">
            <w:pPr>
              <w:pStyle w:val="TAL"/>
              <w:keepNext w:val="0"/>
            </w:pPr>
            <w:r w:rsidRPr="00B322A8">
              <w:t>89.06</w:t>
            </w:r>
          </w:p>
        </w:tc>
      </w:tr>
      <w:tr w:rsidR="00DC17FD" w:rsidRPr="00B322A8" w14:paraId="4A790F76" w14:textId="77777777" w:rsidTr="00BA14A0">
        <w:trPr>
          <w:trHeight w:val="300"/>
          <w:tblHeader/>
        </w:trPr>
        <w:tc>
          <w:tcPr>
            <w:tcW w:w="1267" w:type="dxa"/>
            <w:noWrap/>
            <w:hideMark/>
          </w:tcPr>
          <w:p w14:paraId="3DC0A8F6" w14:textId="77777777" w:rsidR="00DC17FD" w:rsidRPr="00B322A8" w:rsidRDefault="00DC17FD" w:rsidP="00C12606">
            <w:pPr>
              <w:pStyle w:val="TAL"/>
              <w:keepNext w:val="0"/>
            </w:pPr>
            <w:r w:rsidRPr="00B322A8">
              <w:t>Ini. delay [ns]</w:t>
            </w:r>
          </w:p>
        </w:tc>
        <w:tc>
          <w:tcPr>
            <w:tcW w:w="1100" w:type="dxa"/>
            <w:noWrap/>
            <w:hideMark/>
          </w:tcPr>
          <w:p w14:paraId="231EC487" w14:textId="77777777" w:rsidR="00DC17FD" w:rsidRPr="00B322A8" w:rsidRDefault="00DC17FD" w:rsidP="00C12606">
            <w:pPr>
              <w:pStyle w:val="TAL"/>
              <w:keepNext w:val="0"/>
            </w:pPr>
            <w:r w:rsidRPr="00B322A8">
              <w:t>XPR [dB]</w:t>
            </w:r>
          </w:p>
        </w:tc>
        <w:tc>
          <w:tcPr>
            <w:tcW w:w="2107" w:type="dxa"/>
            <w:noWrap/>
            <w:hideMark/>
          </w:tcPr>
          <w:p w14:paraId="6E663CBE" w14:textId="77777777" w:rsidR="00DC17FD" w:rsidRPr="00B322A8" w:rsidRDefault="00DC17FD" w:rsidP="00C12606">
            <w:pPr>
              <w:pStyle w:val="TAL"/>
              <w:keepNext w:val="0"/>
            </w:pPr>
            <w:r w:rsidRPr="00B322A8">
              <w:t>PL [dB]</w:t>
            </w:r>
          </w:p>
        </w:tc>
        <w:tc>
          <w:tcPr>
            <w:tcW w:w="2082" w:type="dxa"/>
            <w:noWrap/>
            <w:hideMark/>
          </w:tcPr>
          <w:p w14:paraId="63352CB9"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0A019E09" w14:textId="77777777" w:rsidR="00DC17FD" w:rsidRPr="00B322A8" w:rsidRDefault="00DC17FD" w:rsidP="00C12606">
            <w:pPr>
              <w:pStyle w:val="TAL"/>
              <w:keepNext w:val="0"/>
            </w:pPr>
            <w:r w:rsidRPr="00B322A8">
              <w:t>ASD [°]</w:t>
            </w:r>
          </w:p>
        </w:tc>
        <w:tc>
          <w:tcPr>
            <w:tcW w:w="873" w:type="dxa"/>
            <w:noWrap/>
            <w:hideMark/>
          </w:tcPr>
          <w:p w14:paraId="7B18772A" w14:textId="77777777" w:rsidR="00DC17FD" w:rsidRPr="00B322A8" w:rsidRDefault="00DC17FD" w:rsidP="00C12606">
            <w:pPr>
              <w:pStyle w:val="TAL"/>
              <w:keepNext w:val="0"/>
            </w:pPr>
            <w:r w:rsidRPr="00B322A8">
              <w:t>ZSA [°]</w:t>
            </w:r>
          </w:p>
        </w:tc>
        <w:tc>
          <w:tcPr>
            <w:tcW w:w="873" w:type="dxa"/>
            <w:noWrap/>
            <w:hideMark/>
          </w:tcPr>
          <w:p w14:paraId="74A0736D" w14:textId="77777777" w:rsidR="00DC17FD" w:rsidRPr="00B322A8" w:rsidRDefault="00DC17FD" w:rsidP="00C12606">
            <w:pPr>
              <w:pStyle w:val="TAL"/>
              <w:keepNext w:val="0"/>
            </w:pPr>
            <w:r w:rsidRPr="00B322A8">
              <w:t>ZSD [°]</w:t>
            </w:r>
          </w:p>
        </w:tc>
      </w:tr>
      <w:tr w:rsidR="00DC17FD" w:rsidRPr="00B322A8" w14:paraId="253FBE43" w14:textId="77777777" w:rsidTr="00BA14A0">
        <w:trPr>
          <w:trHeight w:val="300"/>
          <w:tblHeader/>
        </w:trPr>
        <w:tc>
          <w:tcPr>
            <w:tcW w:w="1267" w:type="dxa"/>
            <w:noWrap/>
            <w:hideMark/>
          </w:tcPr>
          <w:p w14:paraId="21530D3E" w14:textId="77777777" w:rsidR="00DC17FD" w:rsidRPr="00B322A8" w:rsidRDefault="00DC17FD" w:rsidP="00C12606">
            <w:pPr>
              <w:pStyle w:val="TAL"/>
              <w:keepNext w:val="0"/>
            </w:pPr>
            <w:r w:rsidRPr="00B322A8">
              <w:t>1247</w:t>
            </w:r>
          </w:p>
        </w:tc>
        <w:tc>
          <w:tcPr>
            <w:tcW w:w="1100" w:type="dxa"/>
            <w:noWrap/>
            <w:hideMark/>
          </w:tcPr>
          <w:p w14:paraId="0A2FC22B" w14:textId="77777777" w:rsidR="00DC17FD" w:rsidRPr="00B322A8" w:rsidRDefault="00DC17FD" w:rsidP="00C12606">
            <w:pPr>
              <w:pStyle w:val="TAL"/>
              <w:keepNext w:val="0"/>
            </w:pPr>
            <w:r w:rsidRPr="00B322A8">
              <w:t>11</w:t>
            </w:r>
          </w:p>
        </w:tc>
        <w:tc>
          <w:tcPr>
            <w:tcW w:w="2107" w:type="dxa"/>
            <w:noWrap/>
            <w:hideMark/>
          </w:tcPr>
          <w:p w14:paraId="65389966" w14:textId="77777777" w:rsidR="00DC17FD" w:rsidRPr="00B322A8" w:rsidRDefault="00DC17FD" w:rsidP="00C12606">
            <w:pPr>
              <w:pStyle w:val="TAL"/>
              <w:keepNext w:val="0"/>
            </w:pPr>
            <w:r w:rsidRPr="00B322A8">
              <w:t>92.38</w:t>
            </w:r>
          </w:p>
        </w:tc>
        <w:tc>
          <w:tcPr>
            <w:tcW w:w="2082" w:type="dxa"/>
            <w:noWrap/>
            <w:hideMark/>
          </w:tcPr>
          <w:p w14:paraId="4761DD95" w14:textId="77777777" w:rsidR="00DC17FD" w:rsidRPr="00B322A8" w:rsidRDefault="00DC17FD" w:rsidP="00C12606">
            <w:pPr>
              <w:pStyle w:val="TAL"/>
              <w:keepNext w:val="0"/>
            </w:pPr>
            <w:r w:rsidRPr="00B322A8">
              <w:t>90</w:t>
            </w:r>
          </w:p>
        </w:tc>
        <w:tc>
          <w:tcPr>
            <w:tcW w:w="1058" w:type="dxa"/>
            <w:noWrap/>
            <w:hideMark/>
          </w:tcPr>
          <w:p w14:paraId="107E7CD1" w14:textId="77777777" w:rsidR="00DC17FD" w:rsidRPr="00B322A8" w:rsidRDefault="00DC17FD" w:rsidP="00C12606">
            <w:pPr>
              <w:pStyle w:val="TAL"/>
              <w:keepNext w:val="0"/>
            </w:pPr>
            <w:r w:rsidRPr="00B322A8">
              <w:t>4.47</w:t>
            </w:r>
          </w:p>
        </w:tc>
        <w:tc>
          <w:tcPr>
            <w:tcW w:w="873" w:type="dxa"/>
            <w:noWrap/>
            <w:hideMark/>
          </w:tcPr>
          <w:p w14:paraId="5F870FAD" w14:textId="77777777" w:rsidR="00DC17FD" w:rsidRPr="00B322A8" w:rsidRDefault="00DC17FD" w:rsidP="00C12606">
            <w:pPr>
              <w:pStyle w:val="TAL"/>
              <w:keepNext w:val="0"/>
            </w:pPr>
            <w:r w:rsidRPr="00B322A8">
              <w:t>0</w:t>
            </w:r>
          </w:p>
        </w:tc>
        <w:tc>
          <w:tcPr>
            <w:tcW w:w="873" w:type="dxa"/>
            <w:noWrap/>
            <w:hideMark/>
          </w:tcPr>
          <w:p w14:paraId="5B715110" w14:textId="77777777" w:rsidR="00DC17FD" w:rsidRPr="00B322A8" w:rsidRDefault="00DC17FD" w:rsidP="00C12606">
            <w:pPr>
              <w:pStyle w:val="TAL"/>
              <w:keepNext w:val="0"/>
            </w:pPr>
            <w:r w:rsidRPr="00B322A8">
              <w:t>1.14</w:t>
            </w:r>
          </w:p>
        </w:tc>
      </w:tr>
      <w:tr w:rsidR="00DC17FD" w:rsidRPr="00B322A8" w14:paraId="37B1D459" w14:textId="77777777" w:rsidTr="00BA14A0">
        <w:trPr>
          <w:trHeight w:val="300"/>
          <w:tblHeader/>
        </w:trPr>
        <w:tc>
          <w:tcPr>
            <w:tcW w:w="1267" w:type="dxa"/>
            <w:noWrap/>
            <w:hideMark/>
          </w:tcPr>
          <w:p w14:paraId="1972D5F3" w14:textId="77777777" w:rsidR="00DC17FD" w:rsidRPr="00B322A8" w:rsidRDefault="00DC17FD" w:rsidP="00C12606">
            <w:pPr>
              <w:pStyle w:val="TAL"/>
              <w:keepNext w:val="0"/>
            </w:pPr>
            <w:r w:rsidRPr="00B322A8">
              <w:t>UE speed [m/s]</w:t>
            </w:r>
          </w:p>
        </w:tc>
        <w:tc>
          <w:tcPr>
            <w:tcW w:w="1100" w:type="dxa"/>
            <w:noWrap/>
            <w:hideMark/>
          </w:tcPr>
          <w:p w14:paraId="65869B4C" w14:textId="77777777" w:rsidR="00DC17FD" w:rsidRPr="00B322A8" w:rsidRDefault="00DC17FD" w:rsidP="00C12606">
            <w:pPr>
              <w:pStyle w:val="TAL"/>
              <w:keepNext w:val="0"/>
            </w:pPr>
            <w:r w:rsidRPr="00B322A8">
              <w:t>UE DoT Az [°]</w:t>
            </w:r>
          </w:p>
        </w:tc>
        <w:tc>
          <w:tcPr>
            <w:tcW w:w="2107" w:type="dxa"/>
            <w:noWrap/>
            <w:hideMark/>
          </w:tcPr>
          <w:p w14:paraId="7800B282"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DCD27C0"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7ADAC6" w14:textId="77777777" w:rsidR="00DC17FD" w:rsidRPr="00B322A8" w:rsidRDefault="00DC17FD" w:rsidP="00C12606">
            <w:pPr>
              <w:pStyle w:val="TAL"/>
              <w:keepNext w:val="0"/>
            </w:pPr>
            <w:r w:rsidRPr="00B322A8">
              <w:t>K-factor [dB]</w:t>
            </w:r>
          </w:p>
        </w:tc>
        <w:tc>
          <w:tcPr>
            <w:tcW w:w="873" w:type="dxa"/>
            <w:noWrap/>
            <w:hideMark/>
          </w:tcPr>
          <w:p w14:paraId="4E27B898" w14:textId="77777777" w:rsidR="00DC17FD" w:rsidRPr="00B322A8" w:rsidRDefault="00DC17FD" w:rsidP="00C12606">
            <w:pPr>
              <w:pStyle w:val="TAL"/>
              <w:keepNext w:val="0"/>
            </w:pPr>
            <w:r w:rsidRPr="00B322A8">
              <w:t xml:space="preserve"> </w:t>
            </w:r>
          </w:p>
        </w:tc>
        <w:tc>
          <w:tcPr>
            <w:tcW w:w="873" w:type="dxa"/>
            <w:noWrap/>
            <w:hideMark/>
          </w:tcPr>
          <w:p w14:paraId="64E170D0" w14:textId="77777777" w:rsidR="00DC17FD" w:rsidRPr="00B322A8" w:rsidRDefault="00DC17FD" w:rsidP="00C12606">
            <w:pPr>
              <w:pStyle w:val="TAL"/>
              <w:keepNext w:val="0"/>
            </w:pPr>
          </w:p>
        </w:tc>
      </w:tr>
      <w:tr w:rsidR="00DC17FD" w:rsidRPr="00B322A8" w14:paraId="3D8A7CB5" w14:textId="77777777" w:rsidTr="00BA14A0">
        <w:trPr>
          <w:trHeight w:val="300"/>
          <w:tblHeader/>
        </w:trPr>
        <w:tc>
          <w:tcPr>
            <w:tcW w:w="1267" w:type="dxa"/>
            <w:noWrap/>
            <w:hideMark/>
          </w:tcPr>
          <w:p w14:paraId="3C2C2CAE" w14:textId="77777777" w:rsidR="00DC17FD" w:rsidRPr="00B322A8" w:rsidRDefault="00DC17FD" w:rsidP="00C12606">
            <w:pPr>
              <w:pStyle w:val="TAL"/>
              <w:keepNext w:val="0"/>
            </w:pPr>
            <w:r w:rsidRPr="00B322A8">
              <w:t>8.33</w:t>
            </w:r>
          </w:p>
        </w:tc>
        <w:tc>
          <w:tcPr>
            <w:tcW w:w="1100" w:type="dxa"/>
            <w:noWrap/>
            <w:hideMark/>
          </w:tcPr>
          <w:p w14:paraId="05BADA98" w14:textId="77777777" w:rsidR="00DC17FD" w:rsidRPr="00B322A8" w:rsidRDefault="00DC17FD" w:rsidP="00C12606">
            <w:pPr>
              <w:pStyle w:val="TAL"/>
              <w:keepNext w:val="0"/>
            </w:pPr>
            <w:r w:rsidRPr="00B322A8">
              <w:t>112.77</w:t>
            </w:r>
          </w:p>
        </w:tc>
        <w:tc>
          <w:tcPr>
            <w:tcW w:w="2107" w:type="dxa"/>
            <w:noWrap/>
            <w:hideMark/>
          </w:tcPr>
          <w:p w14:paraId="6C60A25A" w14:textId="77777777" w:rsidR="00DC17FD" w:rsidRPr="00B322A8" w:rsidRDefault="00DC17FD" w:rsidP="00C12606">
            <w:pPr>
              <w:pStyle w:val="TAL"/>
              <w:keepNext w:val="0"/>
            </w:pPr>
            <w:r w:rsidRPr="00B322A8">
              <w:t>(355.11,114.39,1.5)</w:t>
            </w:r>
          </w:p>
        </w:tc>
        <w:tc>
          <w:tcPr>
            <w:tcW w:w="2082" w:type="dxa"/>
            <w:noWrap/>
            <w:hideMark/>
          </w:tcPr>
          <w:p w14:paraId="52414C2F" w14:textId="77777777" w:rsidR="00DC17FD" w:rsidRPr="00B322A8" w:rsidRDefault="00DC17FD" w:rsidP="00C12606">
            <w:pPr>
              <w:pStyle w:val="TAL"/>
              <w:keepNext w:val="0"/>
            </w:pPr>
            <w:r w:rsidRPr="00B322A8">
              <w:t>(0,0,25)</w:t>
            </w:r>
          </w:p>
        </w:tc>
        <w:tc>
          <w:tcPr>
            <w:tcW w:w="1058" w:type="dxa"/>
            <w:noWrap/>
            <w:hideMark/>
          </w:tcPr>
          <w:p w14:paraId="2E1479B9" w14:textId="77777777" w:rsidR="00DC17FD" w:rsidRPr="00B322A8" w:rsidRDefault="00DC17FD" w:rsidP="00C12606">
            <w:pPr>
              <w:pStyle w:val="TAL"/>
              <w:keepNext w:val="0"/>
            </w:pPr>
            <w:r w:rsidRPr="00B322A8">
              <w:t>9</w:t>
            </w:r>
          </w:p>
        </w:tc>
        <w:tc>
          <w:tcPr>
            <w:tcW w:w="873" w:type="dxa"/>
            <w:noWrap/>
            <w:hideMark/>
          </w:tcPr>
          <w:p w14:paraId="628E6F18" w14:textId="77777777" w:rsidR="00DC17FD" w:rsidRPr="00B322A8" w:rsidRDefault="00DC17FD" w:rsidP="00C12606">
            <w:pPr>
              <w:pStyle w:val="TAL"/>
              <w:keepNext w:val="0"/>
            </w:pPr>
          </w:p>
        </w:tc>
        <w:tc>
          <w:tcPr>
            <w:tcW w:w="873" w:type="dxa"/>
            <w:noWrap/>
            <w:hideMark/>
          </w:tcPr>
          <w:p w14:paraId="0D48D11A" w14:textId="77777777" w:rsidR="00DC17FD" w:rsidRPr="00B322A8" w:rsidRDefault="00DC17FD" w:rsidP="00C12606">
            <w:pPr>
              <w:pStyle w:val="TAL"/>
              <w:keepNext w:val="0"/>
            </w:pPr>
          </w:p>
        </w:tc>
      </w:tr>
      <w:tr w:rsidR="00DC17FD" w:rsidRPr="00B322A8" w14:paraId="78328C14" w14:textId="77777777" w:rsidTr="00BA14A0">
        <w:trPr>
          <w:trHeight w:val="300"/>
          <w:tblHeader/>
        </w:trPr>
        <w:tc>
          <w:tcPr>
            <w:tcW w:w="1267" w:type="dxa"/>
            <w:noWrap/>
            <w:hideMark/>
          </w:tcPr>
          <w:p w14:paraId="04DEF051" w14:textId="77777777" w:rsidR="00DC17FD" w:rsidRPr="00B322A8" w:rsidRDefault="00DC17FD" w:rsidP="00C12606">
            <w:pPr>
              <w:pStyle w:val="TAL"/>
              <w:keepNext w:val="0"/>
            </w:pPr>
          </w:p>
        </w:tc>
        <w:tc>
          <w:tcPr>
            <w:tcW w:w="1100" w:type="dxa"/>
            <w:noWrap/>
            <w:hideMark/>
          </w:tcPr>
          <w:p w14:paraId="77B60E9E" w14:textId="77777777" w:rsidR="00DC17FD" w:rsidRPr="00B322A8" w:rsidRDefault="00DC17FD" w:rsidP="00C12606">
            <w:pPr>
              <w:pStyle w:val="TAL"/>
              <w:keepNext w:val="0"/>
            </w:pPr>
          </w:p>
        </w:tc>
        <w:tc>
          <w:tcPr>
            <w:tcW w:w="2107" w:type="dxa"/>
            <w:noWrap/>
            <w:hideMark/>
          </w:tcPr>
          <w:p w14:paraId="1E5BB046" w14:textId="77777777" w:rsidR="00DC17FD" w:rsidRPr="00B322A8" w:rsidRDefault="00DC17FD" w:rsidP="00C12606">
            <w:pPr>
              <w:pStyle w:val="TAL"/>
              <w:keepNext w:val="0"/>
            </w:pPr>
          </w:p>
        </w:tc>
        <w:tc>
          <w:tcPr>
            <w:tcW w:w="2082" w:type="dxa"/>
            <w:noWrap/>
            <w:hideMark/>
          </w:tcPr>
          <w:p w14:paraId="3E861E0F" w14:textId="77777777" w:rsidR="00DC17FD" w:rsidRPr="00B322A8" w:rsidRDefault="00DC17FD" w:rsidP="00C12606">
            <w:pPr>
              <w:pStyle w:val="TAL"/>
              <w:keepNext w:val="0"/>
            </w:pPr>
          </w:p>
        </w:tc>
        <w:tc>
          <w:tcPr>
            <w:tcW w:w="1058" w:type="dxa"/>
            <w:noWrap/>
            <w:hideMark/>
          </w:tcPr>
          <w:p w14:paraId="3A3BFADE" w14:textId="77777777" w:rsidR="00DC17FD" w:rsidRPr="00B322A8" w:rsidRDefault="00DC17FD" w:rsidP="00C12606">
            <w:pPr>
              <w:pStyle w:val="TAL"/>
              <w:keepNext w:val="0"/>
            </w:pPr>
          </w:p>
        </w:tc>
        <w:tc>
          <w:tcPr>
            <w:tcW w:w="873" w:type="dxa"/>
            <w:noWrap/>
            <w:hideMark/>
          </w:tcPr>
          <w:p w14:paraId="2A13F330" w14:textId="77777777" w:rsidR="00DC17FD" w:rsidRPr="00B322A8" w:rsidRDefault="00DC17FD" w:rsidP="00C12606">
            <w:pPr>
              <w:pStyle w:val="TAL"/>
              <w:keepNext w:val="0"/>
            </w:pPr>
          </w:p>
        </w:tc>
        <w:tc>
          <w:tcPr>
            <w:tcW w:w="873" w:type="dxa"/>
            <w:noWrap/>
            <w:hideMark/>
          </w:tcPr>
          <w:p w14:paraId="5A65386D" w14:textId="77777777" w:rsidR="00DC17FD" w:rsidRPr="00B322A8" w:rsidRDefault="00DC17FD" w:rsidP="00C12606">
            <w:pPr>
              <w:pStyle w:val="TAL"/>
              <w:keepNext w:val="0"/>
            </w:pPr>
          </w:p>
        </w:tc>
      </w:tr>
      <w:tr w:rsidR="00DC17FD" w:rsidRPr="00B322A8" w14:paraId="41C9C811" w14:textId="77777777" w:rsidTr="00C12606">
        <w:trPr>
          <w:trHeight w:val="300"/>
          <w:tblHeader/>
        </w:trPr>
        <w:tc>
          <w:tcPr>
            <w:tcW w:w="1267" w:type="dxa"/>
            <w:shd w:val="clear" w:color="auto" w:fill="EDEDED" w:themeFill="accent3" w:themeFillTint="33"/>
            <w:noWrap/>
            <w:hideMark/>
          </w:tcPr>
          <w:p w14:paraId="4634DD57"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751C3908" w14:textId="77777777" w:rsidR="00DC17FD" w:rsidRPr="00F94504" w:rsidRDefault="00DC17FD" w:rsidP="00C12606">
            <w:pPr>
              <w:pStyle w:val="TAL"/>
              <w:keepNext w:val="0"/>
              <w:rPr>
                <w:b/>
                <w:bCs/>
              </w:rPr>
            </w:pPr>
            <w:r w:rsidRPr="00F94504">
              <w:rPr>
                <w:b/>
                <w:bCs/>
              </w:rPr>
              <w:t>3</w:t>
            </w:r>
          </w:p>
        </w:tc>
        <w:tc>
          <w:tcPr>
            <w:tcW w:w="2107" w:type="dxa"/>
            <w:shd w:val="clear" w:color="auto" w:fill="EDEDED" w:themeFill="accent3" w:themeFillTint="33"/>
            <w:noWrap/>
            <w:hideMark/>
          </w:tcPr>
          <w:p w14:paraId="56C4CD5C" w14:textId="77777777" w:rsidR="00DC17FD" w:rsidRPr="00B322A8" w:rsidRDefault="00DC17FD" w:rsidP="00C12606">
            <w:pPr>
              <w:pStyle w:val="TAL"/>
              <w:keepNext w:val="0"/>
            </w:pPr>
          </w:p>
        </w:tc>
        <w:tc>
          <w:tcPr>
            <w:tcW w:w="2082" w:type="dxa"/>
            <w:shd w:val="clear" w:color="auto" w:fill="EDEDED" w:themeFill="accent3" w:themeFillTint="33"/>
            <w:noWrap/>
            <w:hideMark/>
          </w:tcPr>
          <w:p w14:paraId="57071A29" w14:textId="77777777" w:rsidR="00DC17FD" w:rsidRPr="00B322A8" w:rsidRDefault="00DC17FD" w:rsidP="00C12606">
            <w:pPr>
              <w:pStyle w:val="TAL"/>
              <w:keepNext w:val="0"/>
            </w:pPr>
          </w:p>
        </w:tc>
        <w:tc>
          <w:tcPr>
            <w:tcW w:w="1058" w:type="dxa"/>
            <w:shd w:val="clear" w:color="auto" w:fill="EDEDED" w:themeFill="accent3" w:themeFillTint="33"/>
            <w:noWrap/>
            <w:hideMark/>
          </w:tcPr>
          <w:p w14:paraId="46838BA2" w14:textId="77777777" w:rsidR="00DC17FD" w:rsidRPr="00B322A8" w:rsidRDefault="00DC17FD" w:rsidP="00C12606">
            <w:pPr>
              <w:pStyle w:val="TAL"/>
              <w:keepNext w:val="0"/>
            </w:pPr>
          </w:p>
        </w:tc>
        <w:tc>
          <w:tcPr>
            <w:tcW w:w="873" w:type="dxa"/>
            <w:shd w:val="clear" w:color="auto" w:fill="EDEDED" w:themeFill="accent3" w:themeFillTint="33"/>
            <w:noWrap/>
            <w:hideMark/>
          </w:tcPr>
          <w:p w14:paraId="3F909F8B" w14:textId="77777777" w:rsidR="00DC17FD" w:rsidRPr="00B322A8" w:rsidRDefault="00DC17FD" w:rsidP="00C12606">
            <w:pPr>
              <w:pStyle w:val="TAL"/>
              <w:keepNext w:val="0"/>
            </w:pPr>
          </w:p>
        </w:tc>
        <w:tc>
          <w:tcPr>
            <w:tcW w:w="873" w:type="dxa"/>
            <w:shd w:val="clear" w:color="auto" w:fill="EDEDED" w:themeFill="accent3" w:themeFillTint="33"/>
            <w:noWrap/>
            <w:hideMark/>
          </w:tcPr>
          <w:p w14:paraId="2A455B3C" w14:textId="77777777" w:rsidR="00DC17FD" w:rsidRPr="00B322A8" w:rsidRDefault="00DC17FD" w:rsidP="00C12606">
            <w:pPr>
              <w:pStyle w:val="TAL"/>
              <w:keepNext w:val="0"/>
            </w:pPr>
          </w:p>
        </w:tc>
      </w:tr>
      <w:tr w:rsidR="00DC17FD" w:rsidRPr="00B322A8" w14:paraId="76E7C837" w14:textId="77777777" w:rsidTr="00BA14A0">
        <w:trPr>
          <w:trHeight w:val="300"/>
          <w:tblHeader/>
        </w:trPr>
        <w:tc>
          <w:tcPr>
            <w:tcW w:w="1267" w:type="dxa"/>
            <w:noWrap/>
            <w:hideMark/>
          </w:tcPr>
          <w:p w14:paraId="750D01A6" w14:textId="77777777" w:rsidR="00DC17FD" w:rsidRPr="00B322A8" w:rsidRDefault="00DC17FD" w:rsidP="00C12606">
            <w:pPr>
              <w:pStyle w:val="TAL"/>
              <w:keepNext w:val="0"/>
            </w:pPr>
            <w:r w:rsidRPr="00B322A8">
              <w:t>Cluster#</w:t>
            </w:r>
          </w:p>
        </w:tc>
        <w:tc>
          <w:tcPr>
            <w:tcW w:w="1100" w:type="dxa"/>
            <w:noWrap/>
            <w:hideMark/>
          </w:tcPr>
          <w:p w14:paraId="0F053678" w14:textId="77777777" w:rsidR="00DC17FD" w:rsidRPr="00B322A8" w:rsidRDefault="00DC17FD" w:rsidP="00C12606">
            <w:pPr>
              <w:pStyle w:val="TAL"/>
              <w:keepNext w:val="0"/>
            </w:pPr>
            <w:r w:rsidRPr="00B322A8">
              <w:t>Power [dB]</w:t>
            </w:r>
          </w:p>
        </w:tc>
        <w:tc>
          <w:tcPr>
            <w:tcW w:w="2107" w:type="dxa"/>
            <w:noWrap/>
            <w:hideMark/>
          </w:tcPr>
          <w:p w14:paraId="56074221" w14:textId="77777777" w:rsidR="00DC17FD" w:rsidRPr="00B322A8" w:rsidRDefault="00DC17FD" w:rsidP="00C12606">
            <w:pPr>
              <w:pStyle w:val="TAL"/>
              <w:keepNext w:val="0"/>
            </w:pPr>
            <w:r w:rsidRPr="00B322A8">
              <w:t>Excess delay [ns]</w:t>
            </w:r>
          </w:p>
        </w:tc>
        <w:tc>
          <w:tcPr>
            <w:tcW w:w="2082" w:type="dxa"/>
            <w:noWrap/>
            <w:hideMark/>
          </w:tcPr>
          <w:p w14:paraId="6F80D017"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3BBBF5F8"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34D80F6C" w14:textId="77777777" w:rsidR="00DC17FD" w:rsidRPr="00B322A8" w:rsidRDefault="00DC17FD" w:rsidP="00C12606">
            <w:pPr>
              <w:pStyle w:val="TAL"/>
              <w:keepNext w:val="0"/>
            </w:pPr>
            <w:r w:rsidRPr="00B322A8">
              <w:t>ASA [°]</w:t>
            </w:r>
          </w:p>
        </w:tc>
        <w:tc>
          <w:tcPr>
            <w:tcW w:w="873" w:type="dxa"/>
            <w:noWrap/>
            <w:hideMark/>
          </w:tcPr>
          <w:p w14:paraId="5FD48464"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4CE8DAB9" w14:textId="77777777" w:rsidTr="00BA14A0">
        <w:trPr>
          <w:trHeight w:val="300"/>
          <w:tblHeader/>
        </w:trPr>
        <w:tc>
          <w:tcPr>
            <w:tcW w:w="1267" w:type="dxa"/>
            <w:noWrap/>
            <w:hideMark/>
          </w:tcPr>
          <w:p w14:paraId="34F8E8A8" w14:textId="77777777" w:rsidR="00DC17FD" w:rsidRPr="00B322A8" w:rsidRDefault="00DC17FD" w:rsidP="00C12606">
            <w:pPr>
              <w:pStyle w:val="TAL"/>
              <w:keepNext w:val="0"/>
            </w:pPr>
            <w:r w:rsidRPr="00B322A8">
              <w:lastRenderedPageBreak/>
              <w:t>1</w:t>
            </w:r>
          </w:p>
        </w:tc>
        <w:tc>
          <w:tcPr>
            <w:tcW w:w="1100" w:type="dxa"/>
            <w:noWrap/>
            <w:hideMark/>
          </w:tcPr>
          <w:p w14:paraId="4C02467A" w14:textId="77777777" w:rsidR="00DC17FD" w:rsidRPr="00B322A8" w:rsidRDefault="00DC17FD" w:rsidP="00C12606">
            <w:pPr>
              <w:pStyle w:val="TAL"/>
              <w:keepNext w:val="0"/>
            </w:pPr>
            <w:r w:rsidRPr="00B322A8">
              <w:t>-12.09</w:t>
            </w:r>
          </w:p>
        </w:tc>
        <w:tc>
          <w:tcPr>
            <w:tcW w:w="2107" w:type="dxa"/>
            <w:noWrap/>
            <w:hideMark/>
          </w:tcPr>
          <w:p w14:paraId="0E56A12C" w14:textId="77777777" w:rsidR="00DC17FD" w:rsidRPr="00B322A8" w:rsidRDefault="00DC17FD" w:rsidP="00C12606">
            <w:pPr>
              <w:pStyle w:val="TAL"/>
              <w:keepNext w:val="0"/>
            </w:pPr>
            <w:r w:rsidRPr="00B322A8">
              <w:t>0</w:t>
            </w:r>
          </w:p>
        </w:tc>
        <w:tc>
          <w:tcPr>
            <w:tcW w:w="2082" w:type="dxa"/>
            <w:noWrap/>
            <w:hideMark/>
          </w:tcPr>
          <w:p w14:paraId="2C71C936" w14:textId="77777777" w:rsidR="00DC17FD" w:rsidRPr="00B322A8" w:rsidRDefault="00DC17FD" w:rsidP="00C12606">
            <w:pPr>
              <w:pStyle w:val="TAL"/>
              <w:keepNext w:val="0"/>
            </w:pPr>
            <w:r w:rsidRPr="00B322A8">
              <w:t>-77.57</w:t>
            </w:r>
          </w:p>
        </w:tc>
        <w:tc>
          <w:tcPr>
            <w:tcW w:w="1058" w:type="dxa"/>
            <w:noWrap/>
            <w:hideMark/>
          </w:tcPr>
          <w:p w14:paraId="2440E73F" w14:textId="77777777" w:rsidR="00DC17FD" w:rsidRPr="00B322A8" w:rsidRDefault="00DC17FD" w:rsidP="00C12606">
            <w:pPr>
              <w:pStyle w:val="TAL"/>
              <w:keepNext w:val="0"/>
            </w:pPr>
            <w:r w:rsidRPr="00B322A8">
              <w:t>-18.59</w:t>
            </w:r>
          </w:p>
        </w:tc>
        <w:tc>
          <w:tcPr>
            <w:tcW w:w="873" w:type="dxa"/>
            <w:noWrap/>
            <w:hideMark/>
          </w:tcPr>
          <w:p w14:paraId="68F4326D" w14:textId="77777777" w:rsidR="00DC17FD" w:rsidRPr="00B322A8" w:rsidRDefault="00DC17FD" w:rsidP="00C12606">
            <w:pPr>
              <w:pStyle w:val="TAL"/>
              <w:keepNext w:val="0"/>
            </w:pPr>
            <w:r w:rsidRPr="00B322A8">
              <w:t>15.63</w:t>
            </w:r>
          </w:p>
        </w:tc>
        <w:tc>
          <w:tcPr>
            <w:tcW w:w="873" w:type="dxa"/>
            <w:noWrap/>
            <w:hideMark/>
          </w:tcPr>
          <w:p w14:paraId="7B3F77EE" w14:textId="77777777" w:rsidR="00DC17FD" w:rsidRPr="00B322A8" w:rsidRDefault="00DC17FD" w:rsidP="00C12606">
            <w:pPr>
              <w:pStyle w:val="TAL"/>
              <w:keepNext w:val="0"/>
            </w:pPr>
            <w:r w:rsidRPr="00B322A8">
              <w:t>102.25</w:t>
            </w:r>
          </w:p>
        </w:tc>
      </w:tr>
      <w:tr w:rsidR="00DC17FD" w:rsidRPr="00B322A8" w14:paraId="291A1A26" w14:textId="77777777" w:rsidTr="00BA14A0">
        <w:trPr>
          <w:trHeight w:val="300"/>
          <w:tblHeader/>
        </w:trPr>
        <w:tc>
          <w:tcPr>
            <w:tcW w:w="1267" w:type="dxa"/>
            <w:noWrap/>
            <w:hideMark/>
          </w:tcPr>
          <w:p w14:paraId="1C1BCF64" w14:textId="77777777" w:rsidR="00DC17FD" w:rsidRPr="00B322A8" w:rsidRDefault="00DC17FD" w:rsidP="00C12606">
            <w:pPr>
              <w:pStyle w:val="TAL"/>
              <w:keepNext w:val="0"/>
            </w:pPr>
            <w:r w:rsidRPr="00B322A8">
              <w:t>2</w:t>
            </w:r>
          </w:p>
        </w:tc>
        <w:tc>
          <w:tcPr>
            <w:tcW w:w="1100" w:type="dxa"/>
            <w:noWrap/>
            <w:hideMark/>
          </w:tcPr>
          <w:p w14:paraId="71EFDD2E" w14:textId="77777777" w:rsidR="00DC17FD" w:rsidRPr="00B322A8" w:rsidRDefault="00DC17FD" w:rsidP="00C12606">
            <w:pPr>
              <w:pStyle w:val="TAL"/>
              <w:keepNext w:val="0"/>
            </w:pPr>
            <w:r w:rsidRPr="00B322A8">
              <w:t>-8.89</w:t>
            </w:r>
          </w:p>
        </w:tc>
        <w:tc>
          <w:tcPr>
            <w:tcW w:w="2107" w:type="dxa"/>
            <w:noWrap/>
            <w:hideMark/>
          </w:tcPr>
          <w:p w14:paraId="1A053436" w14:textId="77777777" w:rsidR="00DC17FD" w:rsidRPr="00B322A8" w:rsidRDefault="00DC17FD" w:rsidP="00C12606">
            <w:pPr>
              <w:pStyle w:val="TAL"/>
              <w:keepNext w:val="0"/>
            </w:pPr>
            <w:r w:rsidRPr="00B322A8">
              <w:t>76</w:t>
            </w:r>
          </w:p>
        </w:tc>
        <w:tc>
          <w:tcPr>
            <w:tcW w:w="2082" w:type="dxa"/>
            <w:noWrap/>
            <w:hideMark/>
          </w:tcPr>
          <w:p w14:paraId="54B0B0E4" w14:textId="77777777" w:rsidR="00DC17FD" w:rsidRPr="00B322A8" w:rsidRDefault="00DC17FD" w:rsidP="00C12606">
            <w:pPr>
              <w:pStyle w:val="TAL"/>
              <w:keepNext w:val="0"/>
            </w:pPr>
            <w:r w:rsidRPr="00B322A8">
              <w:t>137.57</w:t>
            </w:r>
          </w:p>
        </w:tc>
        <w:tc>
          <w:tcPr>
            <w:tcW w:w="1058" w:type="dxa"/>
            <w:noWrap/>
            <w:hideMark/>
          </w:tcPr>
          <w:p w14:paraId="197EFA4A" w14:textId="77777777" w:rsidR="00DC17FD" w:rsidRPr="00B322A8" w:rsidRDefault="00DC17FD" w:rsidP="00C12606">
            <w:pPr>
              <w:pStyle w:val="TAL"/>
              <w:keepNext w:val="0"/>
            </w:pPr>
            <w:r w:rsidRPr="00B322A8">
              <w:t>-2.91</w:t>
            </w:r>
          </w:p>
        </w:tc>
        <w:tc>
          <w:tcPr>
            <w:tcW w:w="873" w:type="dxa"/>
            <w:noWrap/>
            <w:hideMark/>
          </w:tcPr>
          <w:p w14:paraId="3754AC18" w14:textId="77777777" w:rsidR="00DC17FD" w:rsidRPr="00B322A8" w:rsidRDefault="00DC17FD" w:rsidP="00C12606">
            <w:pPr>
              <w:pStyle w:val="TAL"/>
              <w:keepNext w:val="0"/>
            </w:pPr>
            <w:r w:rsidRPr="00B322A8">
              <w:t>15.63</w:t>
            </w:r>
          </w:p>
        </w:tc>
        <w:tc>
          <w:tcPr>
            <w:tcW w:w="873" w:type="dxa"/>
            <w:noWrap/>
            <w:hideMark/>
          </w:tcPr>
          <w:p w14:paraId="465AEBEF" w14:textId="77777777" w:rsidR="00DC17FD" w:rsidRPr="00B322A8" w:rsidRDefault="00DC17FD" w:rsidP="00C12606">
            <w:pPr>
              <w:pStyle w:val="TAL"/>
              <w:keepNext w:val="0"/>
            </w:pPr>
            <w:r w:rsidRPr="00B322A8">
              <w:t>102.71</w:t>
            </w:r>
          </w:p>
        </w:tc>
      </w:tr>
      <w:tr w:rsidR="00DC17FD" w:rsidRPr="00B322A8" w14:paraId="2184A3BC" w14:textId="77777777" w:rsidTr="00BA14A0">
        <w:trPr>
          <w:trHeight w:val="300"/>
          <w:tblHeader/>
        </w:trPr>
        <w:tc>
          <w:tcPr>
            <w:tcW w:w="1267" w:type="dxa"/>
            <w:noWrap/>
            <w:hideMark/>
          </w:tcPr>
          <w:p w14:paraId="6969F3FA" w14:textId="77777777" w:rsidR="00DC17FD" w:rsidRPr="00B322A8" w:rsidRDefault="00DC17FD" w:rsidP="00C12606">
            <w:pPr>
              <w:pStyle w:val="TAL"/>
              <w:keepNext w:val="0"/>
            </w:pPr>
            <w:r w:rsidRPr="00B322A8">
              <w:t>3</w:t>
            </w:r>
          </w:p>
        </w:tc>
        <w:tc>
          <w:tcPr>
            <w:tcW w:w="1100" w:type="dxa"/>
            <w:noWrap/>
            <w:hideMark/>
          </w:tcPr>
          <w:p w14:paraId="20C1A54C" w14:textId="77777777" w:rsidR="00DC17FD" w:rsidRPr="00B322A8" w:rsidRDefault="00DC17FD" w:rsidP="00C12606">
            <w:pPr>
              <w:pStyle w:val="TAL"/>
              <w:keepNext w:val="0"/>
            </w:pPr>
            <w:r w:rsidRPr="00B322A8">
              <w:t>-10.19</w:t>
            </w:r>
          </w:p>
        </w:tc>
        <w:tc>
          <w:tcPr>
            <w:tcW w:w="2107" w:type="dxa"/>
            <w:noWrap/>
            <w:hideMark/>
          </w:tcPr>
          <w:p w14:paraId="3FEF2888" w14:textId="77777777" w:rsidR="00DC17FD" w:rsidRPr="00B322A8" w:rsidRDefault="00DC17FD" w:rsidP="00C12606">
            <w:pPr>
              <w:pStyle w:val="TAL"/>
              <w:keepNext w:val="0"/>
            </w:pPr>
            <w:r w:rsidRPr="00B322A8">
              <w:t>79</w:t>
            </w:r>
          </w:p>
        </w:tc>
        <w:tc>
          <w:tcPr>
            <w:tcW w:w="2082" w:type="dxa"/>
            <w:noWrap/>
            <w:hideMark/>
          </w:tcPr>
          <w:p w14:paraId="54F2ADAA" w14:textId="77777777" w:rsidR="00DC17FD" w:rsidRPr="00B322A8" w:rsidRDefault="00DC17FD" w:rsidP="00C12606">
            <w:pPr>
              <w:pStyle w:val="TAL"/>
              <w:keepNext w:val="0"/>
            </w:pPr>
            <w:r w:rsidRPr="00B322A8">
              <w:t>-105.19</w:t>
            </w:r>
          </w:p>
        </w:tc>
        <w:tc>
          <w:tcPr>
            <w:tcW w:w="1058" w:type="dxa"/>
            <w:noWrap/>
            <w:hideMark/>
          </w:tcPr>
          <w:p w14:paraId="7CFD3ECD" w14:textId="77777777" w:rsidR="00DC17FD" w:rsidRPr="00B322A8" w:rsidRDefault="00DC17FD" w:rsidP="00C12606">
            <w:pPr>
              <w:pStyle w:val="TAL"/>
              <w:keepNext w:val="0"/>
            </w:pPr>
            <w:r w:rsidRPr="00B322A8">
              <w:t>-14.7</w:t>
            </w:r>
          </w:p>
        </w:tc>
        <w:tc>
          <w:tcPr>
            <w:tcW w:w="873" w:type="dxa"/>
            <w:noWrap/>
            <w:hideMark/>
          </w:tcPr>
          <w:p w14:paraId="1A5F3BD5" w14:textId="77777777" w:rsidR="00DC17FD" w:rsidRPr="00B322A8" w:rsidRDefault="00DC17FD" w:rsidP="00C12606">
            <w:pPr>
              <w:pStyle w:val="TAL"/>
              <w:keepNext w:val="0"/>
            </w:pPr>
            <w:r w:rsidRPr="00B322A8">
              <w:t>15.63</w:t>
            </w:r>
          </w:p>
        </w:tc>
        <w:tc>
          <w:tcPr>
            <w:tcW w:w="873" w:type="dxa"/>
            <w:noWrap/>
            <w:hideMark/>
          </w:tcPr>
          <w:p w14:paraId="52870982" w14:textId="77777777" w:rsidR="00DC17FD" w:rsidRPr="00B322A8" w:rsidRDefault="00DC17FD" w:rsidP="00C12606">
            <w:pPr>
              <w:pStyle w:val="TAL"/>
              <w:keepNext w:val="0"/>
            </w:pPr>
            <w:r w:rsidRPr="00B322A8">
              <w:t>103.35</w:t>
            </w:r>
          </w:p>
        </w:tc>
      </w:tr>
      <w:tr w:rsidR="00DC17FD" w:rsidRPr="00B322A8" w14:paraId="5AF352D9" w14:textId="77777777" w:rsidTr="00BA14A0">
        <w:trPr>
          <w:trHeight w:val="300"/>
          <w:tblHeader/>
        </w:trPr>
        <w:tc>
          <w:tcPr>
            <w:tcW w:w="1267" w:type="dxa"/>
            <w:noWrap/>
            <w:hideMark/>
          </w:tcPr>
          <w:p w14:paraId="788A1F29" w14:textId="77777777" w:rsidR="00DC17FD" w:rsidRPr="00B322A8" w:rsidRDefault="00DC17FD" w:rsidP="00C12606">
            <w:pPr>
              <w:pStyle w:val="TAL"/>
              <w:keepNext w:val="0"/>
            </w:pPr>
            <w:r w:rsidRPr="00B322A8">
              <w:t>4</w:t>
            </w:r>
          </w:p>
        </w:tc>
        <w:tc>
          <w:tcPr>
            <w:tcW w:w="1100" w:type="dxa"/>
            <w:noWrap/>
            <w:hideMark/>
          </w:tcPr>
          <w:p w14:paraId="65DA6D1D" w14:textId="77777777" w:rsidR="00DC17FD" w:rsidRPr="00B322A8" w:rsidRDefault="00DC17FD" w:rsidP="00C12606">
            <w:pPr>
              <w:pStyle w:val="TAL"/>
              <w:keepNext w:val="0"/>
            </w:pPr>
            <w:r w:rsidRPr="00B322A8">
              <w:t>-11.19</w:t>
            </w:r>
          </w:p>
        </w:tc>
        <w:tc>
          <w:tcPr>
            <w:tcW w:w="2107" w:type="dxa"/>
            <w:noWrap/>
            <w:hideMark/>
          </w:tcPr>
          <w:p w14:paraId="0798F03E" w14:textId="77777777" w:rsidR="00DC17FD" w:rsidRPr="00B322A8" w:rsidRDefault="00DC17FD" w:rsidP="00C12606">
            <w:pPr>
              <w:pStyle w:val="TAL"/>
              <w:keepNext w:val="0"/>
            </w:pPr>
            <w:r w:rsidRPr="00B322A8">
              <w:t>81</w:t>
            </w:r>
          </w:p>
        </w:tc>
        <w:tc>
          <w:tcPr>
            <w:tcW w:w="2082" w:type="dxa"/>
            <w:noWrap/>
            <w:hideMark/>
          </w:tcPr>
          <w:p w14:paraId="114533EC" w14:textId="77777777" w:rsidR="00DC17FD" w:rsidRPr="00B322A8" w:rsidRDefault="00DC17FD" w:rsidP="00C12606">
            <w:pPr>
              <w:pStyle w:val="TAL"/>
              <w:keepNext w:val="0"/>
            </w:pPr>
            <w:r w:rsidRPr="00B322A8">
              <w:t>137.57</w:t>
            </w:r>
          </w:p>
        </w:tc>
        <w:tc>
          <w:tcPr>
            <w:tcW w:w="1058" w:type="dxa"/>
            <w:noWrap/>
            <w:hideMark/>
          </w:tcPr>
          <w:p w14:paraId="26E59D75" w14:textId="77777777" w:rsidR="00DC17FD" w:rsidRPr="00B322A8" w:rsidRDefault="00DC17FD" w:rsidP="00C12606">
            <w:pPr>
              <w:pStyle w:val="TAL"/>
              <w:keepNext w:val="0"/>
            </w:pPr>
            <w:r w:rsidRPr="00B322A8">
              <w:t>-2.91</w:t>
            </w:r>
          </w:p>
        </w:tc>
        <w:tc>
          <w:tcPr>
            <w:tcW w:w="873" w:type="dxa"/>
            <w:noWrap/>
            <w:hideMark/>
          </w:tcPr>
          <w:p w14:paraId="51D6583C" w14:textId="77777777" w:rsidR="00DC17FD" w:rsidRPr="00B322A8" w:rsidRDefault="00DC17FD" w:rsidP="00C12606">
            <w:pPr>
              <w:pStyle w:val="TAL"/>
              <w:keepNext w:val="0"/>
            </w:pPr>
            <w:r w:rsidRPr="00B322A8">
              <w:t>14.067</w:t>
            </w:r>
          </w:p>
        </w:tc>
        <w:tc>
          <w:tcPr>
            <w:tcW w:w="873" w:type="dxa"/>
            <w:noWrap/>
            <w:hideMark/>
          </w:tcPr>
          <w:p w14:paraId="2703E19F" w14:textId="77777777" w:rsidR="00DC17FD" w:rsidRPr="00B322A8" w:rsidRDefault="00DC17FD" w:rsidP="00C12606">
            <w:pPr>
              <w:pStyle w:val="TAL"/>
              <w:keepNext w:val="0"/>
            </w:pPr>
            <w:r w:rsidRPr="00B322A8">
              <w:t>102.71</w:t>
            </w:r>
          </w:p>
        </w:tc>
      </w:tr>
      <w:tr w:rsidR="00DC17FD" w:rsidRPr="00B322A8" w14:paraId="143508BC" w14:textId="77777777" w:rsidTr="00BA14A0">
        <w:trPr>
          <w:trHeight w:val="300"/>
          <w:tblHeader/>
        </w:trPr>
        <w:tc>
          <w:tcPr>
            <w:tcW w:w="1267" w:type="dxa"/>
            <w:noWrap/>
            <w:hideMark/>
          </w:tcPr>
          <w:p w14:paraId="43BE309D" w14:textId="77777777" w:rsidR="00DC17FD" w:rsidRPr="00B322A8" w:rsidRDefault="00DC17FD" w:rsidP="00C12606">
            <w:pPr>
              <w:pStyle w:val="TAL"/>
              <w:keepNext w:val="0"/>
            </w:pPr>
            <w:r w:rsidRPr="00B322A8">
              <w:t>5</w:t>
            </w:r>
          </w:p>
        </w:tc>
        <w:tc>
          <w:tcPr>
            <w:tcW w:w="1100" w:type="dxa"/>
            <w:noWrap/>
            <w:hideMark/>
          </w:tcPr>
          <w:p w14:paraId="725BD272" w14:textId="77777777" w:rsidR="00DC17FD" w:rsidRPr="00B322A8" w:rsidRDefault="00DC17FD" w:rsidP="00C12606">
            <w:pPr>
              <w:pStyle w:val="TAL"/>
              <w:keepNext w:val="0"/>
            </w:pPr>
            <w:r w:rsidRPr="00B322A8">
              <w:t>-12.89</w:t>
            </w:r>
          </w:p>
        </w:tc>
        <w:tc>
          <w:tcPr>
            <w:tcW w:w="2107" w:type="dxa"/>
            <w:noWrap/>
            <w:hideMark/>
          </w:tcPr>
          <w:p w14:paraId="47A55055" w14:textId="77777777" w:rsidR="00DC17FD" w:rsidRPr="00B322A8" w:rsidRDefault="00DC17FD" w:rsidP="00C12606">
            <w:pPr>
              <w:pStyle w:val="TAL"/>
              <w:keepNext w:val="0"/>
            </w:pPr>
            <w:r w:rsidRPr="00B322A8">
              <w:t>85</w:t>
            </w:r>
          </w:p>
        </w:tc>
        <w:tc>
          <w:tcPr>
            <w:tcW w:w="2082" w:type="dxa"/>
            <w:noWrap/>
            <w:hideMark/>
          </w:tcPr>
          <w:p w14:paraId="2C079C87" w14:textId="77777777" w:rsidR="00DC17FD" w:rsidRPr="00B322A8" w:rsidRDefault="00DC17FD" w:rsidP="00C12606">
            <w:pPr>
              <w:pStyle w:val="TAL"/>
              <w:keepNext w:val="0"/>
            </w:pPr>
            <w:r w:rsidRPr="00B322A8">
              <w:t>137.57</w:t>
            </w:r>
          </w:p>
        </w:tc>
        <w:tc>
          <w:tcPr>
            <w:tcW w:w="1058" w:type="dxa"/>
            <w:noWrap/>
            <w:hideMark/>
          </w:tcPr>
          <w:p w14:paraId="3B0CC41B" w14:textId="77777777" w:rsidR="00DC17FD" w:rsidRPr="00B322A8" w:rsidRDefault="00DC17FD" w:rsidP="00C12606">
            <w:pPr>
              <w:pStyle w:val="TAL"/>
              <w:keepNext w:val="0"/>
            </w:pPr>
            <w:r w:rsidRPr="00B322A8">
              <w:t>-2.91</w:t>
            </w:r>
          </w:p>
        </w:tc>
        <w:tc>
          <w:tcPr>
            <w:tcW w:w="873" w:type="dxa"/>
            <w:noWrap/>
            <w:hideMark/>
          </w:tcPr>
          <w:p w14:paraId="73CC0A36" w14:textId="77777777" w:rsidR="00DC17FD" w:rsidRPr="00B322A8" w:rsidRDefault="00DC17FD" w:rsidP="00C12606">
            <w:pPr>
              <w:pStyle w:val="TAL"/>
              <w:keepNext w:val="0"/>
            </w:pPr>
            <w:r w:rsidRPr="00B322A8">
              <w:t>12.504</w:t>
            </w:r>
          </w:p>
        </w:tc>
        <w:tc>
          <w:tcPr>
            <w:tcW w:w="873" w:type="dxa"/>
            <w:noWrap/>
            <w:hideMark/>
          </w:tcPr>
          <w:p w14:paraId="75B0A19D" w14:textId="77777777" w:rsidR="00DC17FD" w:rsidRPr="00B322A8" w:rsidRDefault="00DC17FD" w:rsidP="00C12606">
            <w:pPr>
              <w:pStyle w:val="TAL"/>
              <w:keepNext w:val="0"/>
            </w:pPr>
            <w:r w:rsidRPr="00B322A8">
              <w:t>102.71</w:t>
            </w:r>
          </w:p>
        </w:tc>
      </w:tr>
      <w:tr w:rsidR="00DC17FD" w:rsidRPr="00B322A8" w14:paraId="3C006F95" w14:textId="77777777" w:rsidTr="00BA14A0">
        <w:trPr>
          <w:trHeight w:val="300"/>
          <w:tblHeader/>
        </w:trPr>
        <w:tc>
          <w:tcPr>
            <w:tcW w:w="1267" w:type="dxa"/>
            <w:noWrap/>
            <w:hideMark/>
          </w:tcPr>
          <w:p w14:paraId="519CE226" w14:textId="77777777" w:rsidR="00DC17FD" w:rsidRPr="00B322A8" w:rsidRDefault="00DC17FD" w:rsidP="00C12606">
            <w:pPr>
              <w:pStyle w:val="TAL"/>
              <w:keepNext w:val="0"/>
            </w:pPr>
            <w:r w:rsidRPr="00B322A8">
              <w:t>6</w:t>
            </w:r>
          </w:p>
        </w:tc>
        <w:tc>
          <w:tcPr>
            <w:tcW w:w="1100" w:type="dxa"/>
            <w:noWrap/>
            <w:hideMark/>
          </w:tcPr>
          <w:p w14:paraId="0A9C9B15" w14:textId="77777777" w:rsidR="00DC17FD" w:rsidRPr="00B322A8" w:rsidRDefault="00DC17FD" w:rsidP="00C12606">
            <w:pPr>
              <w:pStyle w:val="TAL"/>
              <w:keepNext w:val="0"/>
            </w:pPr>
            <w:r w:rsidRPr="00B322A8">
              <w:t>-7.69</w:t>
            </w:r>
          </w:p>
        </w:tc>
        <w:tc>
          <w:tcPr>
            <w:tcW w:w="2107" w:type="dxa"/>
            <w:noWrap/>
            <w:hideMark/>
          </w:tcPr>
          <w:p w14:paraId="34F62ED9" w14:textId="77777777" w:rsidR="00DC17FD" w:rsidRPr="00B322A8" w:rsidRDefault="00DC17FD" w:rsidP="00C12606">
            <w:pPr>
              <w:pStyle w:val="TAL"/>
              <w:keepNext w:val="0"/>
            </w:pPr>
            <w:r w:rsidRPr="00B322A8">
              <w:t>232</w:t>
            </w:r>
          </w:p>
        </w:tc>
        <w:tc>
          <w:tcPr>
            <w:tcW w:w="2082" w:type="dxa"/>
            <w:noWrap/>
            <w:hideMark/>
          </w:tcPr>
          <w:p w14:paraId="637019D7" w14:textId="77777777" w:rsidR="00DC17FD" w:rsidRPr="00B322A8" w:rsidRDefault="00DC17FD" w:rsidP="00C12606">
            <w:pPr>
              <w:pStyle w:val="TAL"/>
              <w:keepNext w:val="0"/>
            </w:pPr>
            <w:r w:rsidRPr="00B322A8">
              <w:t>-169.91</w:t>
            </w:r>
          </w:p>
        </w:tc>
        <w:tc>
          <w:tcPr>
            <w:tcW w:w="1058" w:type="dxa"/>
            <w:noWrap/>
            <w:hideMark/>
          </w:tcPr>
          <w:p w14:paraId="5E9C333B" w14:textId="77777777" w:rsidR="00DC17FD" w:rsidRPr="00B322A8" w:rsidRDefault="00DC17FD" w:rsidP="00C12606">
            <w:pPr>
              <w:pStyle w:val="TAL"/>
              <w:keepNext w:val="0"/>
            </w:pPr>
            <w:r w:rsidRPr="00B322A8">
              <w:t>12.32</w:t>
            </w:r>
          </w:p>
        </w:tc>
        <w:tc>
          <w:tcPr>
            <w:tcW w:w="873" w:type="dxa"/>
            <w:noWrap/>
            <w:hideMark/>
          </w:tcPr>
          <w:p w14:paraId="29664E61" w14:textId="77777777" w:rsidR="00DC17FD" w:rsidRPr="00B322A8" w:rsidRDefault="00DC17FD" w:rsidP="00C12606">
            <w:pPr>
              <w:pStyle w:val="TAL"/>
              <w:keepNext w:val="0"/>
            </w:pPr>
            <w:r w:rsidRPr="00B322A8">
              <w:t>15.63</w:t>
            </w:r>
          </w:p>
        </w:tc>
        <w:tc>
          <w:tcPr>
            <w:tcW w:w="873" w:type="dxa"/>
            <w:noWrap/>
            <w:hideMark/>
          </w:tcPr>
          <w:p w14:paraId="54D9A0F3" w14:textId="77777777" w:rsidR="00DC17FD" w:rsidRPr="00B322A8" w:rsidRDefault="00DC17FD" w:rsidP="00C12606">
            <w:pPr>
              <w:pStyle w:val="TAL"/>
              <w:keepNext w:val="0"/>
            </w:pPr>
            <w:r w:rsidRPr="00B322A8">
              <w:t>102.9</w:t>
            </w:r>
          </w:p>
        </w:tc>
      </w:tr>
      <w:tr w:rsidR="00DC17FD" w:rsidRPr="00B322A8" w14:paraId="16269F6A" w14:textId="77777777" w:rsidTr="00BA14A0">
        <w:trPr>
          <w:trHeight w:val="300"/>
          <w:tblHeader/>
        </w:trPr>
        <w:tc>
          <w:tcPr>
            <w:tcW w:w="1267" w:type="dxa"/>
            <w:noWrap/>
            <w:hideMark/>
          </w:tcPr>
          <w:p w14:paraId="77C570C8" w14:textId="77777777" w:rsidR="00DC17FD" w:rsidRPr="00B322A8" w:rsidRDefault="00DC17FD" w:rsidP="00C12606">
            <w:pPr>
              <w:pStyle w:val="TAL"/>
              <w:keepNext w:val="0"/>
            </w:pPr>
            <w:r w:rsidRPr="00B322A8">
              <w:t>7</w:t>
            </w:r>
          </w:p>
        </w:tc>
        <w:tc>
          <w:tcPr>
            <w:tcW w:w="1100" w:type="dxa"/>
            <w:noWrap/>
            <w:hideMark/>
          </w:tcPr>
          <w:p w14:paraId="6C8497B3" w14:textId="77777777" w:rsidR="00DC17FD" w:rsidRPr="00B322A8" w:rsidRDefault="00DC17FD" w:rsidP="00C12606">
            <w:pPr>
              <w:pStyle w:val="TAL"/>
              <w:keepNext w:val="0"/>
            </w:pPr>
            <w:r w:rsidRPr="00B322A8">
              <w:t>-9.89</w:t>
            </w:r>
          </w:p>
        </w:tc>
        <w:tc>
          <w:tcPr>
            <w:tcW w:w="2107" w:type="dxa"/>
            <w:noWrap/>
            <w:hideMark/>
          </w:tcPr>
          <w:p w14:paraId="35BC8F5C" w14:textId="77777777" w:rsidR="00DC17FD" w:rsidRPr="00B322A8" w:rsidRDefault="00DC17FD" w:rsidP="00C12606">
            <w:pPr>
              <w:pStyle w:val="TAL"/>
              <w:keepNext w:val="0"/>
            </w:pPr>
            <w:r w:rsidRPr="00B322A8">
              <w:t>235</w:t>
            </w:r>
          </w:p>
        </w:tc>
        <w:tc>
          <w:tcPr>
            <w:tcW w:w="2082" w:type="dxa"/>
            <w:noWrap/>
            <w:hideMark/>
          </w:tcPr>
          <w:p w14:paraId="1DD49477" w14:textId="77777777" w:rsidR="00DC17FD" w:rsidRPr="00B322A8" w:rsidRDefault="00DC17FD" w:rsidP="00C12606">
            <w:pPr>
              <w:pStyle w:val="TAL"/>
              <w:keepNext w:val="0"/>
            </w:pPr>
            <w:r w:rsidRPr="00B322A8">
              <w:t>-169.91</w:t>
            </w:r>
          </w:p>
        </w:tc>
        <w:tc>
          <w:tcPr>
            <w:tcW w:w="1058" w:type="dxa"/>
            <w:noWrap/>
            <w:hideMark/>
          </w:tcPr>
          <w:p w14:paraId="7F505D1D" w14:textId="77777777" w:rsidR="00DC17FD" w:rsidRPr="00B322A8" w:rsidRDefault="00DC17FD" w:rsidP="00C12606">
            <w:pPr>
              <w:pStyle w:val="TAL"/>
              <w:keepNext w:val="0"/>
            </w:pPr>
            <w:r w:rsidRPr="00B322A8">
              <w:t>12.32</w:t>
            </w:r>
          </w:p>
        </w:tc>
        <w:tc>
          <w:tcPr>
            <w:tcW w:w="873" w:type="dxa"/>
            <w:noWrap/>
            <w:hideMark/>
          </w:tcPr>
          <w:p w14:paraId="4911111A" w14:textId="77777777" w:rsidR="00DC17FD" w:rsidRPr="00B322A8" w:rsidRDefault="00DC17FD" w:rsidP="00C12606">
            <w:pPr>
              <w:pStyle w:val="TAL"/>
              <w:keepNext w:val="0"/>
            </w:pPr>
            <w:r w:rsidRPr="00B322A8">
              <w:t>14.067</w:t>
            </w:r>
          </w:p>
        </w:tc>
        <w:tc>
          <w:tcPr>
            <w:tcW w:w="873" w:type="dxa"/>
            <w:noWrap/>
            <w:hideMark/>
          </w:tcPr>
          <w:p w14:paraId="2EC9FE1E" w14:textId="77777777" w:rsidR="00DC17FD" w:rsidRPr="00B322A8" w:rsidRDefault="00DC17FD" w:rsidP="00C12606">
            <w:pPr>
              <w:pStyle w:val="TAL"/>
              <w:keepNext w:val="0"/>
            </w:pPr>
            <w:r w:rsidRPr="00B322A8">
              <w:t>102.9</w:t>
            </w:r>
          </w:p>
        </w:tc>
      </w:tr>
      <w:tr w:rsidR="00DC17FD" w:rsidRPr="00B322A8" w14:paraId="603D2577" w14:textId="77777777" w:rsidTr="00BA14A0">
        <w:trPr>
          <w:trHeight w:val="300"/>
          <w:tblHeader/>
        </w:trPr>
        <w:tc>
          <w:tcPr>
            <w:tcW w:w="1267" w:type="dxa"/>
            <w:noWrap/>
            <w:hideMark/>
          </w:tcPr>
          <w:p w14:paraId="62BE692B" w14:textId="77777777" w:rsidR="00DC17FD" w:rsidRPr="00B322A8" w:rsidRDefault="00DC17FD" w:rsidP="00C12606">
            <w:pPr>
              <w:pStyle w:val="TAL"/>
              <w:keepNext w:val="0"/>
            </w:pPr>
            <w:r w:rsidRPr="00B322A8">
              <w:t>8</w:t>
            </w:r>
          </w:p>
        </w:tc>
        <w:tc>
          <w:tcPr>
            <w:tcW w:w="1100" w:type="dxa"/>
            <w:noWrap/>
            <w:hideMark/>
          </w:tcPr>
          <w:p w14:paraId="3DD57149" w14:textId="77777777" w:rsidR="00DC17FD" w:rsidRPr="00B322A8" w:rsidRDefault="00DC17FD" w:rsidP="00C12606">
            <w:pPr>
              <w:pStyle w:val="TAL"/>
              <w:keepNext w:val="0"/>
            </w:pPr>
            <w:r w:rsidRPr="00B322A8">
              <w:t>-11.59</w:t>
            </w:r>
          </w:p>
        </w:tc>
        <w:tc>
          <w:tcPr>
            <w:tcW w:w="2107" w:type="dxa"/>
            <w:noWrap/>
            <w:hideMark/>
          </w:tcPr>
          <w:p w14:paraId="4067CF1E" w14:textId="77777777" w:rsidR="00DC17FD" w:rsidRPr="00B322A8" w:rsidRDefault="00DC17FD" w:rsidP="00C12606">
            <w:pPr>
              <w:pStyle w:val="TAL"/>
              <w:keepNext w:val="0"/>
            </w:pPr>
            <w:r w:rsidRPr="00B322A8">
              <w:t>239</w:t>
            </w:r>
          </w:p>
        </w:tc>
        <w:tc>
          <w:tcPr>
            <w:tcW w:w="2082" w:type="dxa"/>
            <w:noWrap/>
            <w:hideMark/>
          </w:tcPr>
          <w:p w14:paraId="69818451" w14:textId="77777777" w:rsidR="00DC17FD" w:rsidRPr="00B322A8" w:rsidRDefault="00DC17FD" w:rsidP="00C12606">
            <w:pPr>
              <w:pStyle w:val="TAL"/>
              <w:keepNext w:val="0"/>
            </w:pPr>
            <w:r w:rsidRPr="00B322A8">
              <w:t>-169.91</w:t>
            </w:r>
          </w:p>
        </w:tc>
        <w:tc>
          <w:tcPr>
            <w:tcW w:w="1058" w:type="dxa"/>
            <w:noWrap/>
            <w:hideMark/>
          </w:tcPr>
          <w:p w14:paraId="28BE1023" w14:textId="77777777" w:rsidR="00DC17FD" w:rsidRPr="00B322A8" w:rsidRDefault="00DC17FD" w:rsidP="00C12606">
            <w:pPr>
              <w:pStyle w:val="TAL"/>
              <w:keepNext w:val="0"/>
            </w:pPr>
            <w:r w:rsidRPr="00B322A8">
              <w:t>12.32</w:t>
            </w:r>
          </w:p>
        </w:tc>
        <w:tc>
          <w:tcPr>
            <w:tcW w:w="873" w:type="dxa"/>
            <w:noWrap/>
            <w:hideMark/>
          </w:tcPr>
          <w:p w14:paraId="1E7DDA18" w14:textId="77777777" w:rsidR="00DC17FD" w:rsidRPr="00B322A8" w:rsidRDefault="00DC17FD" w:rsidP="00C12606">
            <w:pPr>
              <w:pStyle w:val="TAL"/>
              <w:keepNext w:val="0"/>
            </w:pPr>
            <w:r w:rsidRPr="00B322A8">
              <w:t>12.504</w:t>
            </w:r>
          </w:p>
        </w:tc>
        <w:tc>
          <w:tcPr>
            <w:tcW w:w="873" w:type="dxa"/>
            <w:noWrap/>
            <w:hideMark/>
          </w:tcPr>
          <w:p w14:paraId="5D249A37" w14:textId="77777777" w:rsidR="00DC17FD" w:rsidRPr="00B322A8" w:rsidRDefault="00DC17FD" w:rsidP="00C12606">
            <w:pPr>
              <w:pStyle w:val="TAL"/>
              <w:keepNext w:val="0"/>
            </w:pPr>
            <w:r w:rsidRPr="00B322A8">
              <w:t>102.9</w:t>
            </w:r>
          </w:p>
        </w:tc>
      </w:tr>
      <w:tr w:rsidR="00DC17FD" w:rsidRPr="00B322A8" w14:paraId="6AA05CE4" w14:textId="77777777" w:rsidTr="00BA14A0">
        <w:trPr>
          <w:trHeight w:val="300"/>
          <w:tblHeader/>
        </w:trPr>
        <w:tc>
          <w:tcPr>
            <w:tcW w:w="1267" w:type="dxa"/>
            <w:noWrap/>
            <w:hideMark/>
          </w:tcPr>
          <w:p w14:paraId="24D33F3E" w14:textId="77777777" w:rsidR="00DC17FD" w:rsidRPr="00B322A8" w:rsidRDefault="00DC17FD" w:rsidP="00C12606">
            <w:pPr>
              <w:pStyle w:val="TAL"/>
              <w:keepNext w:val="0"/>
            </w:pPr>
            <w:r w:rsidRPr="00B322A8">
              <w:t>9</w:t>
            </w:r>
          </w:p>
        </w:tc>
        <w:tc>
          <w:tcPr>
            <w:tcW w:w="1100" w:type="dxa"/>
            <w:noWrap/>
            <w:hideMark/>
          </w:tcPr>
          <w:p w14:paraId="572DEE69" w14:textId="77777777" w:rsidR="00DC17FD" w:rsidRPr="00B322A8" w:rsidRDefault="00DC17FD" w:rsidP="00C12606">
            <w:pPr>
              <w:pStyle w:val="TAL"/>
              <w:keepNext w:val="0"/>
            </w:pPr>
            <w:r w:rsidRPr="00B322A8">
              <w:t>-15.09</w:t>
            </w:r>
          </w:p>
        </w:tc>
        <w:tc>
          <w:tcPr>
            <w:tcW w:w="2107" w:type="dxa"/>
            <w:noWrap/>
            <w:hideMark/>
          </w:tcPr>
          <w:p w14:paraId="18201786" w14:textId="77777777" w:rsidR="00DC17FD" w:rsidRPr="00B322A8" w:rsidRDefault="00DC17FD" w:rsidP="00C12606">
            <w:pPr>
              <w:pStyle w:val="TAL"/>
              <w:keepNext w:val="0"/>
            </w:pPr>
            <w:r w:rsidRPr="00B322A8">
              <w:t>240</w:t>
            </w:r>
          </w:p>
        </w:tc>
        <w:tc>
          <w:tcPr>
            <w:tcW w:w="2082" w:type="dxa"/>
            <w:noWrap/>
            <w:hideMark/>
          </w:tcPr>
          <w:p w14:paraId="2233404E" w14:textId="77777777" w:rsidR="00DC17FD" w:rsidRPr="00B322A8" w:rsidRDefault="00DC17FD" w:rsidP="00C12606">
            <w:pPr>
              <w:pStyle w:val="TAL"/>
              <w:keepNext w:val="0"/>
            </w:pPr>
            <w:r w:rsidRPr="00B322A8">
              <w:t>70.25</w:t>
            </w:r>
          </w:p>
        </w:tc>
        <w:tc>
          <w:tcPr>
            <w:tcW w:w="1058" w:type="dxa"/>
            <w:noWrap/>
            <w:hideMark/>
          </w:tcPr>
          <w:p w14:paraId="2336B4E6" w14:textId="77777777" w:rsidR="00DC17FD" w:rsidRPr="00B322A8" w:rsidRDefault="00DC17FD" w:rsidP="00C12606">
            <w:pPr>
              <w:pStyle w:val="TAL"/>
              <w:keepNext w:val="0"/>
            </w:pPr>
            <w:r w:rsidRPr="00B322A8">
              <w:t>60.29</w:t>
            </w:r>
          </w:p>
        </w:tc>
        <w:tc>
          <w:tcPr>
            <w:tcW w:w="873" w:type="dxa"/>
            <w:noWrap/>
            <w:hideMark/>
          </w:tcPr>
          <w:p w14:paraId="04C696C1" w14:textId="77777777" w:rsidR="00DC17FD" w:rsidRPr="00B322A8" w:rsidRDefault="00DC17FD" w:rsidP="00C12606">
            <w:pPr>
              <w:pStyle w:val="TAL"/>
              <w:keepNext w:val="0"/>
            </w:pPr>
            <w:r w:rsidRPr="00B322A8">
              <w:t>15.63</w:t>
            </w:r>
          </w:p>
        </w:tc>
        <w:tc>
          <w:tcPr>
            <w:tcW w:w="873" w:type="dxa"/>
            <w:noWrap/>
            <w:hideMark/>
          </w:tcPr>
          <w:p w14:paraId="51920A42" w14:textId="77777777" w:rsidR="00DC17FD" w:rsidRPr="00B322A8" w:rsidRDefault="00DC17FD" w:rsidP="00C12606">
            <w:pPr>
              <w:pStyle w:val="TAL"/>
              <w:keepNext w:val="0"/>
            </w:pPr>
            <w:r w:rsidRPr="00B322A8">
              <w:t>104.83</w:t>
            </w:r>
          </w:p>
        </w:tc>
      </w:tr>
      <w:tr w:rsidR="00DC17FD" w:rsidRPr="00B322A8" w14:paraId="36415CD4" w14:textId="77777777" w:rsidTr="00BA14A0">
        <w:trPr>
          <w:trHeight w:val="300"/>
          <w:tblHeader/>
        </w:trPr>
        <w:tc>
          <w:tcPr>
            <w:tcW w:w="1267" w:type="dxa"/>
            <w:noWrap/>
            <w:hideMark/>
          </w:tcPr>
          <w:p w14:paraId="25188BA5" w14:textId="77777777" w:rsidR="00DC17FD" w:rsidRPr="00B322A8" w:rsidRDefault="00DC17FD" w:rsidP="00C12606">
            <w:pPr>
              <w:pStyle w:val="TAL"/>
              <w:keepNext w:val="0"/>
            </w:pPr>
            <w:r w:rsidRPr="00B322A8">
              <w:t>10</w:t>
            </w:r>
          </w:p>
        </w:tc>
        <w:tc>
          <w:tcPr>
            <w:tcW w:w="1100" w:type="dxa"/>
            <w:noWrap/>
            <w:hideMark/>
          </w:tcPr>
          <w:p w14:paraId="39B1F33D" w14:textId="77777777" w:rsidR="00DC17FD" w:rsidRPr="00B322A8" w:rsidRDefault="00DC17FD" w:rsidP="00C12606">
            <w:pPr>
              <w:pStyle w:val="TAL"/>
              <w:keepNext w:val="0"/>
            </w:pPr>
            <w:r w:rsidRPr="00B322A8">
              <w:t>-14.79</w:t>
            </w:r>
          </w:p>
        </w:tc>
        <w:tc>
          <w:tcPr>
            <w:tcW w:w="2107" w:type="dxa"/>
            <w:noWrap/>
            <w:hideMark/>
          </w:tcPr>
          <w:p w14:paraId="7ACD2AC5" w14:textId="77777777" w:rsidR="00DC17FD" w:rsidRPr="00B322A8" w:rsidRDefault="00DC17FD" w:rsidP="00C12606">
            <w:pPr>
              <w:pStyle w:val="TAL"/>
              <w:keepNext w:val="0"/>
            </w:pPr>
            <w:r w:rsidRPr="00B322A8">
              <w:t>289</w:t>
            </w:r>
          </w:p>
        </w:tc>
        <w:tc>
          <w:tcPr>
            <w:tcW w:w="2082" w:type="dxa"/>
            <w:noWrap/>
            <w:hideMark/>
          </w:tcPr>
          <w:p w14:paraId="2BEECFF0" w14:textId="77777777" w:rsidR="00DC17FD" w:rsidRPr="00B322A8" w:rsidRDefault="00DC17FD" w:rsidP="00C12606">
            <w:pPr>
              <w:pStyle w:val="TAL"/>
              <w:keepNext w:val="0"/>
            </w:pPr>
            <w:r w:rsidRPr="00B322A8">
              <w:t>81.82</w:t>
            </w:r>
          </w:p>
        </w:tc>
        <w:tc>
          <w:tcPr>
            <w:tcW w:w="1058" w:type="dxa"/>
            <w:noWrap/>
            <w:hideMark/>
          </w:tcPr>
          <w:p w14:paraId="03ABF425" w14:textId="77777777" w:rsidR="00DC17FD" w:rsidRPr="00B322A8" w:rsidRDefault="00DC17FD" w:rsidP="00C12606">
            <w:pPr>
              <w:pStyle w:val="TAL"/>
              <w:keepNext w:val="0"/>
            </w:pPr>
            <w:r w:rsidRPr="00B322A8">
              <w:t>-30.38</w:t>
            </w:r>
          </w:p>
        </w:tc>
        <w:tc>
          <w:tcPr>
            <w:tcW w:w="873" w:type="dxa"/>
            <w:noWrap/>
            <w:hideMark/>
          </w:tcPr>
          <w:p w14:paraId="76C1EDA1" w14:textId="77777777" w:rsidR="00DC17FD" w:rsidRPr="00B322A8" w:rsidRDefault="00DC17FD" w:rsidP="00C12606">
            <w:pPr>
              <w:pStyle w:val="TAL"/>
              <w:keepNext w:val="0"/>
            </w:pPr>
            <w:r w:rsidRPr="00B322A8">
              <w:t>15.63</w:t>
            </w:r>
          </w:p>
        </w:tc>
        <w:tc>
          <w:tcPr>
            <w:tcW w:w="873" w:type="dxa"/>
            <w:noWrap/>
            <w:hideMark/>
          </w:tcPr>
          <w:p w14:paraId="08C6308E" w14:textId="77777777" w:rsidR="00DC17FD" w:rsidRPr="00B322A8" w:rsidRDefault="00DC17FD" w:rsidP="00C12606">
            <w:pPr>
              <w:pStyle w:val="TAL"/>
              <w:keepNext w:val="0"/>
            </w:pPr>
            <w:r w:rsidRPr="00B322A8">
              <w:t>101.64</w:t>
            </w:r>
          </w:p>
        </w:tc>
      </w:tr>
      <w:tr w:rsidR="00DC17FD" w:rsidRPr="00B322A8" w14:paraId="53220BE6" w14:textId="77777777" w:rsidTr="00BA14A0">
        <w:trPr>
          <w:trHeight w:val="300"/>
          <w:tblHeader/>
        </w:trPr>
        <w:tc>
          <w:tcPr>
            <w:tcW w:w="1267" w:type="dxa"/>
            <w:noWrap/>
            <w:hideMark/>
          </w:tcPr>
          <w:p w14:paraId="0492EF0F" w14:textId="77777777" w:rsidR="00DC17FD" w:rsidRPr="00B322A8" w:rsidRDefault="00DC17FD" w:rsidP="00C12606">
            <w:pPr>
              <w:pStyle w:val="TAL"/>
              <w:keepNext w:val="0"/>
            </w:pPr>
            <w:r w:rsidRPr="00B322A8">
              <w:t>11</w:t>
            </w:r>
          </w:p>
        </w:tc>
        <w:tc>
          <w:tcPr>
            <w:tcW w:w="1100" w:type="dxa"/>
            <w:noWrap/>
            <w:hideMark/>
          </w:tcPr>
          <w:p w14:paraId="13E9D537" w14:textId="77777777" w:rsidR="00DC17FD" w:rsidRPr="00B322A8" w:rsidRDefault="00DC17FD" w:rsidP="00C12606">
            <w:pPr>
              <w:pStyle w:val="TAL"/>
              <w:keepNext w:val="0"/>
            </w:pPr>
            <w:r w:rsidRPr="00B322A8">
              <w:t>-18.39</w:t>
            </w:r>
          </w:p>
        </w:tc>
        <w:tc>
          <w:tcPr>
            <w:tcW w:w="2107" w:type="dxa"/>
            <w:noWrap/>
            <w:hideMark/>
          </w:tcPr>
          <w:p w14:paraId="0CA54C64" w14:textId="77777777" w:rsidR="00DC17FD" w:rsidRPr="00B322A8" w:rsidRDefault="00DC17FD" w:rsidP="00C12606">
            <w:pPr>
              <w:pStyle w:val="TAL"/>
              <w:keepNext w:val="0"/>
            </w:pPr>
            <w:r w:rsidRPr="00B322A8">
              <w:t>299</w:t>
            </w:r>
          </w:p>
        </w:tc>
        <w:tc>
          <w:tcPr>
            <w:tcW w:w="2082" w:type="dxa"/>
            <w:noWrap/>
            <w:hideMark/>
          </w:tcPr>
          <w:p w14:paraId="3C704EA7" w14:textId="77777777" w:rsidR="00DC17FD" w:rsidRPr="00B322A8" w:rsidRDefault="00DC17FD" w:rsidP="00C12606">
            <w:pPr>
              <w:pStyle w:val="TAL"/>
              <w:keepNext w:val="0"/>
            </w:pPr>
            <w:r w:rsidRPr="00B322A8">
              <w:t>-22.44</w:t>
            </w:r>
          </w:p>
        </w:tc>
        <w:tc>
          <w:tcPr>
            <w:tcW w:w="1058" w:type="dxa"/>
            <w:noWrap/>
            <w:hideMark/>
          </w:tcPr>
          <w:p w14:paraId="3B862A98" w14:textId="77777777" w:rsidR="00DC17FD" w:rsidRPr="00B322A8" w:rsidRDefault="00DC17FD" w:rsidP="00C12606">
            <w:pPr>
              <w:pStyle w:val="TAL"/>
              <w:keepNext w:val="0"/>
            </w:pPr>
            <w:r w:rsidRPr="00B322A8">
              <w:t>64.97</w:t>
            </w:r>
          </w:p>
        </w:tc>
        <w:tc>
          <w:tcPr>
            <w:tcW w:w="873" w:type="dxa"/>
            <w:noWrap/>
            <w:hideMark/>
          </w:tcPr>
          <w:p w14:paraId="251CDF77" w14:textId="77777777" w:rsidR="00DC17FD" w:rsidRPr="00B322A8" w:rsidRDefault="00DC17FD" w:rsidP="00C12606">
            <w:pPr>
              <w:pStyle w:val="TAL"/>
              <w:keepNext w:val="0"/>
            </w:pPr>
            <w:r w:rsidRPr="00B322A8">
              <w:t>15.63</w:t>
            </w:r>
          </w:p>
        </w:tc>
        <w:tc>
          <w:tcPr>
            <w:tcW w:w="873" w:type="dxa"/>
            <w:noWrap/>
            <w:hideMark/>
          </w:tcPr>
          <w:p w14:paraId="5FB58E54" w14:textId="77777777" w:rsidR="00DC17FD" w:rsidRPr="00B322A8" w:rsidRDefault="00DC17FD" w:rsidP="00C12606">
            <w:pPr>
              <w:pStyle w:val="TAL"/>
              <w:keepNext w:val="0"/>
            </w:pPr>
            <w:r w:rsidRPr="00B322A8">
              <w:t>105.12</w:t>
            </w:r>
          </w:p>
        </w:tc>
      </w:tr>
      <w:tr w:rsidR="00DC17FD" w:rsidRPr="00B322A8" w14:paraId="349748E6" w14:textId="77777777" w:rsidTr="00BA14A0">
        <w:trPr>
          <w:trHeight w:val="300"/>
          <w:tblHeader/>
        </w:trPr>
        <w:tc>
          <w:tcPr>
            <w:tcW w:w="1267" w:type="dxa"/>
            <w:noWrap/>
            <w:hideMark/>
          </w:tcPr>
          <w:p w14:paraId="5C2F5929" w14:textId="77777777" w:rsidR="00DC17FD" w:rsidRPr="00B322A8" w:rsidRDefault="00DC17FD" w:rsidP="00C12606">
            <w:pPr>
              <w:pStyle w:val="TAL"/>
              <w:keepNext w:val="0"/>
            </w:pPr>
            <w:r w:rsidRPr="00B322A8">
              <w:t>12</w:t>
            </w:r>
          </w:p>
        </w:tc>
        <w:tc>
          <w:tcPr>
            <w:tcW w:w="1100" w:type="dxa"/>
            <w:noWrap/>
            <w:hideMark/>
          </w:tcPr>
          <w:p w14:paraId="1F7C553C" w14:textId="77777777" w:rsidR="00DC17FD" w:rsidRPr="00B322A8" w:rsidRDefault="00DC17FD" w:rsidP="00C12606">
            <w:pPr>
              <w:pStyle w:val="TAL"/>
              <w:keepNext w:val="0"/>
            </w:pPr>
            <w:r w:rsidRPr="00B322A8">
              <w:t>-18.79</w:t>
            </w:r>
          </w:p>
        </w:tc>
        <w:tc>
          <w:tcPr>
            <w:tcW w:w="2107" w:type="dxa"/>
            <w:noWrap/>
            <w:hideMark/>
          </w:tcPr>
          <w:p w14:paraId="7FDEA261" w14:textId="77777777" w:rsidR="00DC17FD" w:rsidRPr="00B322A8" w:rsidRDefault="00DC17FD" w:rsidP="00C12606">
            <w:pPr>
              <w:pStyle w:val="TAL"/>
              <w:keepNext w:val="0"/>
            </w:pPr>
            <w:r w:rsidRPr="00B322A8">
              <w:t>340</w:t>
            </w:r>
          </w:p>
        </w:tc>
        <w:tc>
          <w:tcPr>
            <w:tcW w:w="2082" w:type="dxa"/>
            <w:noWrap/>
            <w:hideMark/>
          </w:tcPr>
          <w:p w14:paraId="1B085D4D" w14:textId="77777777" w:rsidR="00DC17FD" w:rsidRPr="00B322A8" w:rsidRDefault="00DC17FD" w:rsidP="00C12606">
            <w:pPr>
              <w:pStyle w:val="TAL"/>
              <w:keepNext w:val="0"/>
            </w:pPr>
            <w:r w:rsidRPr="00B322A8">
              <w:t>61.39</w:t>
            </w:r>
          </w:p>
        </w:tc>
        <w:tc>
          <w:tcPr>
            <w:tcW w:w="1058" w:type="dxa"/>
            <w:noWrap/>
            <w:hideMark/>
          </w:tcPr>
          <w:p w14:paraId="2AF00267" w14:textId="77777777" w:rsidR="00DC17FD" w:rsidRPr="00B322A8" w:rsidRDefault="00DC17FD" w:rsidP="00C12606">
            <w:pPr>
              <w:pStyle w:val="TAL"/>
              <w:keepNext w:val="0"/>
            </w:pPr>
            <w:r w:rsidRPr="00B322A8">
              <w:t>-51.87</w:t>
            </w:r>
          </w:p>
        </w:tc>
        <w:tc>
          <w:tcPr>
            <w:tcW w:w="873" w:type="dxa"/>
            <w:noWrap/>
            <w:hideMark/>
          </w:tcPr>
          <w:p w14:paraId="5499026F" w14:textId="77777777" w:rsidR="00DC17FD" w:rsidRPr="00B322A8" w:rsidRDefault="00DC17FD" w:rsidP="00C12606">
            <w:pPr>
              <w:pStyle w:val="TAL"/>
              <w:keepNext w:val="0"/>
            </w:pPr>
            <w:r w:rsidRPr="00B322A8">
              <w:t>15.63</w:t>
            </w:r>
          </w:p>
        </w:tc>
        <w:tc>
          <w:tcPr>
            <w:tcW w:w="873" w:type="dxa"/>
            <w:noWrap/>
            <w:hideMark/>
          </w:tcPr>
          <w:p w14:paraId="0CFF2E13" w14:textId="77777777" w:rsidR="00DC17FD" w:rsidRPr="00B322A8" w:rsidRDefault="00DC17FD" w:rsidP="00C12606">
            <w:pPr>
              <w:pStyle w:val="TAL"/>
              <w:keepNext w:val="0"/>
            </w:pPr>
            <w:r w:rsidRPr="00B322A8">
              <w:t>101.06</w:t>
            </w:r>
          </w:p>
        </w:tc>
      </w:tr>
      <w:tr w:rsidR="00DC17FD" w:rsidRPr="00B322A8" w14:paraId="3B7873D7" w14:textId="77777777" w:rsidTr="00BA14A0">
        <w:trPr>
          <w:trHeight w:val="300"/>
          <w:tblHeader/>
        </w:trPr>
        <w:tc>
          <w:tcPr>
            <w:tcW w:w="1267" w:type="dxa"/>
            <w:noWrap/>
            <w:hideMark/>
          </w:tcPr>
          <w:p w14:paraId="2AD469A9" w14:textId="77777777" w:rsidR="00DC17FD" w:rsidRPr="00B322A8" w:rsidRDefault="00DC17FD" w:rsidP="00C12606">
            <w:pPr>
              <w:pStyle w:val="TAL"/>
              <w:keepNext w:val="0"/>
            </w:pPr>
            <w:r w:rsidRPr="00B322A8">
              <w:t>13</w:t>
            </w:r>
          </w:p>
        </w:tc>
        <w:tc>
          <w:tcPr>
            <w:tcW w:w="1100" w:type="dxa"/>
            <w:noWrap/>
            <w:hideMark/>
          </w:tcPr>
          <w:p w14:paraId="31E64486" w14:textId="77777777" w:rsidR="00DC17FD" w:rsidRPr="00B322A8" w:rsidRDefault="00DC17FD" w:rsidP="00C12606">
            <w:pPr>
              <w:pStyle w:val="TAL"/>
              <w:keepNext w:val="0"/>
            </w:pPr>
            <w:r w:rsidRPr="00B322A8">
              <w:t>-12.79</w:t>
            </w:r>
          </w:p>
        </w:tc>
        <w:tc>
          <w:tcPr>
            <w:tcW w:w="2107" w:type="dxa"/>
            <w:noWrap/>
            <w:hideMark/>
          </w:tcPr>
          <w:p w14:paraId="69DF9122" w14:textId="77777777" w:rsidR="00DC17FD" w:rsidRPr="00B322A8" w:rsidRDefault="00DC17FD" w:rsidP="00C12606">
            <w:pPr>
              <w:pStyle w:val="TAL"/>
              <w:keepNext w:val="0"/>
            </w:pPr>
            <w:r w:rsidRPr="00B322A8">
              <w:t>447</w:t>
            </w:r>
          </w:p>
        </w:tc>
        <w:tc>
          <w:tcPr>
            <w:tcW w:w="2082" w:type="dxa"/>
            <w:noWrap/>
            <w:hideMark/>
          </w:tcPr>
          <w:p w14:paraId="40CFB7FE" w14:textId="77777777" w:rsidR="00DC17FD" w:rsidRPr="00B322A8" w:rsidRDefault="00DC17FD" w:rsidP="00C12606">
            <w:pPr>
              <w:pStyle w:val="TAL"/>
              <w:keepNext w:val="0"/>
            </w:pPr>
            <w:r w:rsidRPr="00B322A8">
              <w:t>83.48</w:t>
            </w:r>
          </w:p>
        </w:tc>
        <w:tc>
          <w:tcPr>
            <w:tcW w:w="1058" w:type="dxa"/>
            <w:noWrap/>
            <w:hideMark/>
          </w:tcPr>
          <w:p w14:paraId="7BD261AA" w14:textId="77777777" w:rsidR="00DC17FD" w:rsidRPr="00B322A8" w:rsidRDefault="00DC17FD" w:rsidP="00C12606">
            <w:pPr>
              <w:pStyle w:val="TAL"/>
              <w:keepNext w:val="0"/>
            </w:pPr>
            <w:r w:rsidRPr="00B322A8">
              <w:t>-24.32</w:t>
            </w:r>
          </w:p>
        </w:tc>
        <w:tc>
          <w:tcPr>
            <w:tcW w:w="873" w:type="dxa"/>
            <w:noWrap/>
            <w:hideMark/>
          </w:tcPr>
          <w:p w14:paraId="50F9A128" w14:textId="77777777" w:rsidR="00DC17FD" w:rsidRPr="00B322A8" w:rsidRDefault="00DC17FD" w:rsidP="00C12606">
            <w:pPr>
              <w:pStyle w:val="TAL"/>
              <w:keepNext w:val="0"/>
            </w:pPr>
            <w:r w:rsidRPr="00B322A8">
              <w:t>15.63</w:t>
            </w:r>
          </w:p>
        </w:tc>
        <w:tc>
          <w:tcPr>
            <w:tcW w:w="873" w:type="dxa"/>
            <w:noWrap/>
            <w:hideMark/>
          </w:tcPr>
          <w:p w14:paraId="13A852AD" w14:textId="77777777" w:rsidR="00DC17FD" w:rsidRPr="00B322A8" w:rsidRDefault="00DC17FD" w:rsidP="00C12606">
            <w:pPr>
              <w:pStyle w:val="TAL"/>
              <w:keepNext w:val="0"/>
            </w:pPr>
            <w:r w:rsidRPr="00B322A8">
              <w:t>104.35</w:t>
            </w:r>
          </w:p>
        </w:tc>
      </w:tr>
      <w:tr w:rsidR="00DC17FD" w:rsidRPr="00B322A8" w14:paraId="086CAAF4" w14:textId="77777777" w:rsidTr="00BA14A0">
        <w:trPr>
          <w:trHeight w:val="300"/>
          <w:tblHeader/>
        </w:trPr>
        <w:tc>
          <w:tcPr>
            <w:tcW w:w="1267" w:type="dxa"/>
            <w:noWrap/>
            <w:hideMark/>
          </w:tcPr>
          <w:p w14:paraId="1700D367" w14:textId="77777777" w:rsidR="00DC17FD" w:rsidRPr="00B322A8" w:rsidRDefault="00DC17FD" w:rsidP="00C12606">
            <w:pPr>
              <w:pStyle w:val="TAL"/>
              <w:keepNext w:val="0"/>
            </w:pPr>
            <w:r w:rsidRPr="00B322A8">
              <w:t>14</w:t>
            </w:r>
          </w:p>
        </w:tc>
        <w:tc>
          <w:tcPr>
            <w:tcW w:w="1100" w:type="dxa"/>
            <w:noWrap/>
            <w:hideMark/>
          </w:tcPr>
          <w:p w14:paraId="15BAD729" w14:textId="77777777" w:rsidR="00DC17FD" w:rsidRPr="00B322A8" w:rsidRDefault="00DC17FD" w:rsidP="00C12606">
            <w:pPr>
              <w:pStyle w:val="TAL"/>
              <w:keepNext w:val="0"/>
            </w:pPr>
            <w:r w:rsidRPr="00B322A8">
              <w:t>-14.49</w:t>
            </w:r>
          </w:p>
        </w:tc>
        <w:tc>
          <w:tcPr>
            <w:tcW w:w="2107" w:type="dxa"/>
            <w:noWrap/>
            <w:hideMark/>
          </w:tcPr>
          <w:p w14:paraId="3BDCF0F9" w14:textId="77777777" w:rsidR="00DC17FD" w:rsidRPr="00B322A8" w:rsidRDefault="00DC17FD" w:rsidP="00C12606">
            <w:pPr>
              <w:pStyle w:val="TAL"/>
              <w:keepNext w:val="0"/>
            </w:pPr>
            <w:r w:rsidRPr="00B322A8">
              <w:t>476</w:t>
            </w:r>
          </w:p>
        </w:tc>
        <w:tc>
          <w:tcPr>
            <w:tcW w:w="2082" w:type="dxa"/>
            <w:noWrap/>
            <w:hideMark/>
          </w:tcPr>
          <w:p w14:paraId="26155953" w14:textId="77777777" w:rsidR="00DC17FD" w:rsidRPr="00B322A8" w:rsidRDefault="00DC17FD" w:rsidP="00C12606">
            <w:pPr>
              <w:pStyle w:val="TAL"/>
              <w:keepNext w:val="0"/>
            </w:pPr>
            <w:r w:rsidRPr="00B322A8">
              <w:t>-43.91</w:t>
            </w:r>
          </w:p>
        </w:tc>
        <w:tc>
          <w:tcPr>
            <w:tcW w:w="1058" w:type="dxa"/>
            <w:noWrap/>
            <w:hideMark/>
          </w:tcPr>
          <w:p w14:paraId="1C1088F7" w14:textId="77777777" w:rsidR="00DC17FD" w:rsidRPr="00B322A8" w:rsidRDefault="00DC17FD" w:rsidP="00C12606">
            <w:pPr>
              <w:pStyle w:val="TAL"/>
              <w:keepNext w:val="0"/>
            </w:pPr>
            <w:r w:rsidRPr="00B322A8">
              <w:t>-30.25</w:t>
            </w:r>
          </w:p>
        </w:tc>
        <w:tc>
          <w:tcPr>
            <w:tcW w:w="873" w:type="dxa"/>
            <w:noWrap/>
            <w:hideMark/>
          </w:tcPr>
          <w:p w14:paraId="41632DF8" w14:textId="77777777" w:rsidR="00DC17FD" w:rsidRPr="00B322A8" w:rsidRDefault="00DC17FD" w:rsidP="00C12606">
            <w:pPr>
              <w:pStyle w:val="TAL"/>
              <w:keepNext w:val="0"/>
            </w:pPr>
            <w:r w:rsidRPr="00B322A8">
              <w:t>15.63</w:t>
            </w:r>
          </w:p>
        </w:tc>
        <w:tc>
          <w:tcPr>
            <w:tcW w:w="873" w:type="dxa"/>
            <w:noWrap/>
            <w:hideMark/>
          </w:tcPr>
          <w:p w14:paraId="14E74C74" w14:textId="77777777" w:rsidR="00DC17FD" w:rsidRPr="00B322A8" w:rsidRDefault="00DC17FD" w:rsidP="00C12606">
            <w:pPr>
              <w:pStyle w:val="TAL"/>
              <w:keepNext w:val="0"/>
            </w:pPr>
            <w:r w:rsidRPr="00B322A8">
              <w:t>104.51</w:t>
            </w:r>
          </w:p>
        </w:tc>
      </w:tr>
      <w:tr w:rsidR="00DC17FD" w:rsidRPr="00B322A8" w14:paraId="6086BC27" w14:textId="77777777" w:rsidTr="00BA14A0">
        <w:trPr>
          <w:trHeight w:val="300"/>
          <w:tblHeader/>
        </w:trPr>
        <w:tc>
          <w:tcPr>
            <w:tcW w:w="1267" w:type="dxa"/>
            <w:noWrap/>
            <w:hideMark/>
          </w:tcPr>
          <w:p w14:paraId="4BE6F794" w14:textId="77777777" w:rsidR="00DC17FD" w:rsidRPr="00B322A8" w:rsidRDefault="00DC17FD" w:rsidP="00C12606">
            <w:pPr>
              <w:pStyle w:val="TAL"/>
              <w:keepNext w:val="0"/>
            </w:pPr>
            <w:r w:rsidRPr="00B322A8">
              <w:t>15</w:t>
            </w:r>
          </w:p>
        </w:tc>
        <w:tc>
          <w:tcPr>
            <w:tcW w:w="1100" w:type="dxa"/>
            <w:noWrap/>
            <w:hideMark/>
          </w:tcPr>
          <w:p w14:paraId="76B4D7A8" w14:textId="77777777" w:rsidR="00DC17FD" w:rsidRPr="00B322A8" w:rsidRDefault="00DC17FD" w:rsidP="00C12606">
            <w:pPr>
              <w:pStyle w:val="TAL"/>
              <w:keepNext w:val="0"/>
            </w:pPr>
            <w:r w:rsidRPr="00B322A8">
              <w:t>-16.39</w:t>
            </w:r>
          </w:p>
        </w:tc>
        <w:tc>
          <w:tcPr>
            <w:tcW w:w="2107" w:type="dxa"/>
            <w:noWrap/>
            <w:hideMark/>
          </w:tcPr>
          <w:p w14:paraId="12C241A5" w14:textId="77777777" w:rsidR="00DC17FD" w:rsidRPr="00B322A8" w:rsidRDefault="00DC17FD" w:rsidP="00C12606">
            <w:pPr>
              <w:pStyle w:val="TAL"/>
              <w:keepNext w:val="0"/>
            </w:pPr>
            <w:r w:rsidRPr="00B322A8">
              <w:t>790</w:t>
            </w:r>
          </w:p>
        </w:tc>
        <w:tc>
          <w:tcPr>
            <w:tcW w:w="2082" w:type="dxa"/>
            <w:noWrap/>
            <w:hideMark/>
          </w:tcPr>
          <w:p w14:paraId="415D02ED" w14:textId="77777777" w:rsidR="00DC17FD" w:rsidRPr="00B322A8" w:rsidRDefault="00DC17FD" w:rsidP="00C12606">
            <w:pPr>
              <w:pStyle w:val="TAL"/>
              <w:keepNext w:val="0"/>
            </w:pPr>
            <w:r w:rsidRPr="00B322A8">
              <w:t>97.45</w:t>
            </w:r>
          </w:p>
        </w:tc>
        <w:tc>
          <w:tcPr>
            <w:tcW w:w="1058" w:type="dxa"/>
            <w:noWrap/>
            <w:hideMark/>
          </w:tcPr>
          <w:p w14:paraId="2846097A" w14:textId="77777777" w:rsidR="00DC17FD" w:rsidRPr="00B322A8" w:rsidRDefault="00DC17FD" w:rsidP="00C12606">
            <w:pPr>
              <w:pStyle w:val="TAL"/>
              <w:keepNext w:val="0"/>
            </w:pPr>
            <w:r w:rsidRPr="00B322A8">
              <w:t>-39.61</w:t>
            </w:r>
          </w:p>
        </w:tc>
        <w:tc>
          <w:tcPr>
            <w:tcW w:w="873" w:type="dxa"/>
            <w:noWrap/>
            <w:hideMark/>
          </w:tcPr>
          <w:p w14:paraId="21E65CD2" w14:textId="77777777" w:rsidR="00DC17FD" w:rsidRPr="00B322A8" w:rsidRDefault="00DC17FD" w:rsidP="00C12606">
            <w:pPr>
              <w:pStyle w:val="TAL"/>
              <w:keepNext w:val="0"/>
            </w:pPr>
            <w:r w:rsidRPr="00B322A8">
              <w:t>15.63</w:t>
            </w:r>
          </w:p>
        </w:tc>
        <w:tc>
          <w:tcPr>
            <w:tcW w:w="873" w:type="dxa"/>
            <w:noWrap/>
            <w:hideMark/>
          </w:tcPr>
          <w:p w14:paraId="1D83B36A" w14:textId="77777777" w:rsidR="00DC17FD" w:rsidRPr="00B322A8" w:rsidRDefault="00DC17FD" w:rsidP="00C12606">
            <w:pPr>
              <w:pStyle w:val="TAL"/>
              <w:keepNext w:val="0"/>
            </w:pPr>
            <w:r w:rsidRPr="00B322A8">
              <w:t>100.9</w:t>
            </w:r>
          </w:p>
        </w:tc>
      </w:tr>
      <w:tr w:rsidR="00DC17FD" w:rsidRPr="00B322A8" w14:paraId="6905DB02" w14:textId="77777777" w:rsidTr="00BA14A0">
        <w:trPr>
          <w:trHeight w:val="300"/>
          <w:tblHeader/>
        </w:trPr>
        <w:tc>
          <w:tcPr>
            <w:tcW w:w="1267" w:type="dxa"/>
            <w:noWrap/>
            <w:hideMark/>
          </w:tcPr>
          <w:p w14:paraId="2BED0B6C" w14:textId="77777777" w:rsidR="00DC17FD" w:rsidRPr="00B322A8" w:rsidRDefault="00DC17FD" w:rsidP="00C12606">
            <w:pPr>
              <w:pStyle w:val="TAL"/>
              <w:keepNext w:val="0"/>
            </w:pPr>
            <w:r w:rsidRPr="00B322A8">
              <w:t>16</w:t>
            </w:r>
          </w:p>
        </w:tc>
        <w:tc>
          <w:tcPr>
            <w:tcW w:w="1100" w:type="dxa"/>
            <w:noWrap/>
            <w:hideMark/>
          </w:tcPr>
          <w:p w14:paraId="3FDBED40" w14:textId="77777777" w:rsidR="00DC17FD" w:rsidRPr="00B322A8" w:rsidRDefault="00DC17FD" w:rsidP="00C12606">
            <w:pPr>
              <w:pStyle w:val="TAL"/>
              <w:keepNext w:val="0"/>
            </w:pPr>
            <w:r w:rsidRPr="00B322A8">
              <w:t>-20.89</w:t>
            </w:r>
          </w:p>
        </w:tc>
        <w:tc>
          <w:tcPr>
            <w:tcW w:w="2107" w:type="dxa"/>
            <w:noWrap/>
            <w:hideMark/>
          </w:tcPr>
          <w:p w14:paraId="732980DF" w14:textId="77777777" w:rsidR="00DC17FD" w:rsidRPr="00B322A8" w:rsidRDefault="00DC17FD" w:rsidP="00C12606">
            <w:pPr>
              <w:pStyle w:val="TAL"/>
              <w:keepNext w:val="0"/>
            </w:pPr>
            <w:r w:rsidRPr="00B322A8">
              <w:t>987</w:t>
            </w:r>
          </w:p>
        </w:tc>
        <w:tc>
          <w:tcPr>
            <w:tcW w:w="2082" w:type="dxa"/>
            <w:noWrap/>
            <w:hideMark/>
          </w:tcPr>
          <w:p w14:paraId="1A41D5F0" w14:textId="77777777" w:rsidR="00DC17FD" w:rsidRPr="00B322A8" w:rsidRDefault="00DC17FD" w:rsidP="00C12606">
            <w:pPr>
              <w:pStyle w:val="TAL"/>
              <w:keepNext w:val="0"/>
            </w:pPr>
            <w:r w:rsidRPr="00B322A8">
              <w:t>44.51</w:t>
            </w:r>
          </w:p>
        </w:tc>
        <w:tc>
          <w:tcPr>
            <w:tcW w:w="1058" w:type="dxa"/>
            <w:noWrap/>
            <w:hideMark/>
          </w:tcPr>
          <w:p w14:paraId="6AB91374" w14:textId="77777777" w:rsidR="00DC17FD" w:rsidRPr="00B322A8" w:rsidRDefault="00DC17FD" w:rsidP="00C12606">
            <w:pPr>
              <w:pStyle w:val="TAL"/>
              <w:keepNext w:val="0"/>
            </w:pPr>
            <w:r w:rsidRPr="00B322A8">
              <w:t>79.79</w:t>
            </w:r>
          </w:p>
        </w:tc>
        <w:tc>
          <w:tcPr>
            <w:tcW w:w="873" w:type="dxa"/>
            <w:noWrap/>
            <w:hideMark/>
          </w:tcPr>
          <w:p w14:paraId="592C3CFB" w14:textId="77777777" w:rsidR="00DC17FD" w:rsidRPr="00B322A8" w:rsidRDefault="00DC17FD" w:rsidP="00C12606">
            <w:pPr>
              <w:pStyle w:val="TAL"/>
              <w:keepNext w:val="0"/>
            </w:pPr>
            <w:r w:rsidRPr="00B322A8">
              <w:t>15.63</w:t>
            </w:r>
          </w:p>
        </w:tc>
        <w:tc>
          <w:tcPr>
            <w:tcW w:w="873" w:type="dxa"/>
            <w:noWrap/>
            <w:hideMark/>
          </w:tcPr>
          <w:p w14:paraId="112C3BFC" w14:textId="77777777" w:rsidR="00DC17FD" w:rsidRPr="00B322A8" w:rsidRDefault="00DC17FD" w:rsidP="00C12606">
            <w:pPr>
              <w:pStyle w:val="TAL"/>
              <w:keepNext w:val="0"/>
            </w:pPr>
            <w:r w:rsidRPr="00B322A8">
              <w:t>104.51</w:t>
            </w:r>
          </w:p>
        </w:tc>
      </w:tr>
      <w:tr w:rsidR="00DC17FD" w:rsidRPr="00B322A8" w14:paraId="299389EB" w14:textId="77777777" w:rsidTr="00BA14A0">
        <w:trPr>
          <w:trHeight w:val="300"/>
          <w:tblHeader/>
        </w:trPr>
        <w:tc>
          <w:tcPr>
            <w:tcW w:w="1267" w:type="dxa"/>
            <w:noWrap/>
            <w:hideMark/>
          </w:tcPr>
          <w:p w14:paraId="20AFB8DD" w14:textId="77777777" w:rsidR="00DC17FD" w:rsidRPr="00B322A8" w:rsidRDefault="00DC17FD" w:rsidP="00C12606">
            <w:pPr>
              <w:pStyle w:val="TAL"/>
              <w:keepNext w:val="0"/>
            </w:pPr>
            <w:r w:rsidRPr="00B322A8">
              <w:t>17</w:t>
            </w:r>
          </w:p>
        </w:tc>
        <w:tc>
          <w:tcPr>
            <w:tcW w:w="1100" w:type="dxa"/>
            <w:noWrap/>
            <w:hideMark/>
          </w:tcPr>
          <w:p w14:paraId="1053C7A9" w14:textId="77777777" w:rsidR="00DC17FD" w:rsidRPr="00B322A8" w:rsidRDefault="00DC17FD" w:rsidP="00C12606">
            <w:pPr>
              <w:pStyle w:val="TAL"/>
              <w:keepNext w:val="0"/>
            </w:pPr>
            <w:r w:rsidRPr="00B322A8">
              <w:t>-21.59</w:t>
            </w:r>
          </w:p>
        </w:tc>
        <w:tc>
          <w:tcPr>
            <w:tcW w:w="2107" w:type="dxa"/>
            <w:noWrap/>
            <w:hideMark/>
          </w:tcPr>
          <w:p w14:paraId="791F5BE8" w14:textId="77777777" w:rsidR="00DC17FD" w:rsidRPr="00B322A8" w:rsidRDefault="00DC17FD" w:rsidP="00C12606">
            <w:pPr>
              <w:pStyle w:val="TAL"/>
              <w:keepNext w:val="0"/>
            </w:pPr>
            <w:r w:rsidRPr="00B322A8">
              <w:t>1551</w:t>
            </w:r>
          </w:p>
        </w:tc>
        <w:tc>
          <w:tcPr>
            <w:tcW w:w="2082" w:type="dxa"/>
            <w:noWrap/>
            <w:hideMark/>
          </w:tcPr>
          <w:p w14:paraId="4315D85B" w14:textId="77777777" w:rsidR="00DC17FD" w:rsidRPr="00B322A8" w:rsidRDefault="00DC17FD" w:rsidP="00C12606">
            <w:pPr>
              <w:pStyle w:val="TAL"/>
              <w:keepNext w:val="0"/>
            </w:pPr>
            <w:r w:rsidRPr="00B322A8">
              <w:t>-4.58</w:t>
            </w:r>
          </w:p>
        </w:tc>
        <w:tc>
          <w:tcPr>
            <w:tcW w:w="1058" w:type="dxa"/>
            <w:noWrap/>
            <w:hideMark/>
          </w:tcPr>
          <w:p w14:paraId="3819E550" w14:textId="77777777" w:rsidR="00DC17FD" w:rsidRPr="00B322A8" w:rsidRDefault="00DC17FD" w:rsidP="00C12606">
            <w:pPr>
              <w:pStyle w:val="TAL"/>
              <w:keepNext w:val="0"/>
            </w:pPr>
            <w:r w:rsidRPr="00B322A8">
              <w:t>77.49</w:t>
            </w:r>
          </w:p>
        </w:tc>
        <w:tc>
          <w:tcPr>
            <w:tcW w:w="873" w:type="dxa"/>
            <w:noWrap/>
            <w:hideMark/>
          </w:tcPr>
          <w:p w14:paraId="547F0820" w14:textId="77777777" w:rsidR="00DC17FD" w:rsidRPr="00B322A8" w:rsidRDefault="00DC17FD" w:rsidP="00C12606">
            <w:pPr>
              <w:pStyle w:val="TAL"/>
              <w:keepNext w:val="0"/>
            </w:pPr>
            <w:r w:rsidRPr="00B322A8">
              <w:t>15.63</w:t>
            </w:r>
          </w:p>
        </w:tc>
        <w:tc>
          <w:tcPr>
            <w:tcW w:w="873" w:type="dxa"/>
            <w:noWrap/>
            <w:hideMark/>
          </w:tcPr>
          <w:p w14:paraId="28679A34" w14:textId="77777777" w:rsidR="00DC17FD" w:rsidRPr="00B322A8" w:rsidRDefault="00DC17FD" w:rsidP="00C12606">
            <w:pPr>
              <w:pStyle w:val="TAL"/>
              <w:keepNext w:val="0"/>
            </w:pPr>
            <w:r w:rsidRPr="00B322A8">
              <w:t>101.51</w:t>
            </w:r>
          </w:p>
        </w:tc>
      </w:tr>
      <w:tr w:rsidR="00DC17FD" w:rsidRPr="00B322A8" w14:paraId="60FFD899" w14:textId="77777777" w:rsidTr="00BA14A0">
        <w:trPr>
          <w:trHeight w:val="300"/>
          <w:tblHeader/>
        </w:trPr>
        <w:tc>
          <w:tcPr>
            <w:tcW w:w="1267" w:type="dxa"/>
            <w:noWrap/>
            <w:hideMark/>
          </w:tcPr>
          <w:p w14:paraId="1C1ECBB9" w14:textId="77777777" w:rsidR="00DC17FD" w:rsidRPr="00B322A8" w:rsidRDefault="00DC17FD" w:rsidP="00C12606">
            <w:pPr>
              <w:pStyle w:val="TAL"/>
              <w:keepNext w:val="0"/>
            </w:pPr>
            <w:r w:rsidRPr="00B322A8">
              <w:t>18</w:t>
            </w:r>
          </w:p>
        </w:tc>
        <w:tc>
          <w:tcPr>
            <w:tcW w:w="1100" w:type="dxa"/>
            <w:noWrap/>
            <w:hideMark/>
          </w:tcPr>
          <w:p w14:paraId="647A3965" w14:textId="77777777" w:rsidR="00DC17FD" w:rsidRPr="00B322A8" w:rsidRDefault="00DC17FD" w:rsidP="00C12606">
            <w:pPr>
              <w:pStyle w:val="TAL"/>
              <w:keepNext w:val="0"/>
            </w:pPr>
            <w:r w:rsidRPr="00B322A8">
              <w:t>-21.59</w:t>
            </w:r>
          </w:p>
        </w:tc>
        <w:tc>
          <w:tcPr>
            <w:tcW w:w="2107" w:type="dxa"/>
            <w:noWrap/>
            <w:hideMark/>
          </w:tcPr>
          <w:p w14:paraId="3FF8B294" w14:textId="77777777" w:rsidR="00DC17FD" w:rsidRPr="00B322A8" w:rsidRDefault="00DC17FD" w:rsidP="00C12606">
            <w:pPr>
              <w:pStyle w:val="TAL"/>
              <w:keepNext w:val="0"/>
            </w:pPr>
            <w:r w:rsidRPr="00B322A8">
              <w:t>1675</w:t>
            </w:r>
          </w:p>
        </w:tc>
        <w:tc>
          <w:tcPr>
            <w:tcW w:w="2082" w:type="dxa"/>
            <w:noWrap/>
            <w:hideMark/>
          </w:tcPr>
          <w:p w14:paraId="42E7BE45" w14:textId="77777777" w:rsidR="00DC17FD" w:rsidRPr="00B322A8" w:rsidRDefault="00DC17FD" w:rsidP="00C12606">
            <w:pPr>
              <w:pStyle w:val="TAL"/>
              <w:keepNext w:val="0"/>
            </w:pPr>
            <w:r w:rsidRPr="00B322A8">
              <w:t>16.47</w:t>
            </w:r>
          </w:p>
        </w:tc>
        <w:tc>
          <w:tcPr>
            <w:tcW w:w="1058" w:type="dxa"/>
            <w:noWrap/>
            <w:hideMark/>
          </w:tcPr>
          <w:p w14:paraId="4F7B2320" w14:textId="77777777" w:rsidR="00DC17FD" w:rsidRPr="00B322A8" w:rsidRDefault="00DC17FD" w:rsidP="00C12606">
            <w:pPr>
              <w:pStyle w:val="TAL"/>
              <w:keepNext w:val="0"/>
            </w:pPr>
            <w:r w:rsidRPr="00B322A8">
              <w:t>70.63</w:t>
            </w:r>
          </w:p>
        </w:tc>
        <w:tc>
          <w:tcPr>
            <w:tcW w:w="873" w:type="dxa"/>
            <w:noWrap/>
            <w:hideMark/>
          </w:tcPr>
          <w:p w14:paraId="41FF5618" w14:textId="77777777" w:rsidR="00DC17FD" w:rsidRPr="00B322A8" w:rsidRDefault="00DC17FD" w:rsidP="00C12606">
            <w:pPr>
              <w:pStyle w:val="TAL"/>
              <w:keepNext w:val="0"/>
            </w:pPr>
            <w:r w:rsidRPr="00B322A8">
              <w:t>15.63</w:t>
            </w:r>
          </w:p>
        </w:tc>
        <w:tc>
          <w:tcPr>
            <w:tcW w:w="873" w:type="dxa"/>
            <w:noWrap/>
            <w:hideMark/>
          </w:tcPr>
          <w:p w14:paraId="7B96BDE4" w14:textId="77777777" w:rsidR="00DC17FD" w:rsidRPr="00B322A8" w:rsidRDefault="00DC17FD" w:rsidP="00C12606">
            <w:pPr>
              <w:pStyle w:val="TAL"/>
              <w:keepNext w:val="0"/>
            </w:pPr>
            <w:r w:rsidRPr="00B322A8">
              <w:t>100.93</w:t>
            </w:r>
          </w:p>
        </w:tc>
      </w:tr>
      <w:tr w:rsidR="00DC17FD" w:rsidRPr="00B322A8" w14:paraId="4D64565D" w14:textId="77777777" w:rsidTr="00BA14A0">
        <w:trPr>
          <w:trHeight w:val="300"/>
          <w:tblHeader/>
        </w:trPr>
        <w:tc>
          <w:tcPr>
            <w:tcW w:w="1267" w:type="dxa"/>
            <w:noWrap/>
            <w:hideMark/>
          </w:tcPr>
          <w:p w14:paraId="522560B0" w14:textId="77777777" w:rsidR="00DC17FD" w:rsidRPr="00B322A8" w:rsidRDefault="00DC17FD" w:rsidP="00C12606">
            <w:pPr>
              <w:pStyle w:val="TAL"/>
              <w:keepNext w:val="0"/>
            </w:pPr>
            <w:r w:rsidRPr="00B322A8">
              <w:t>19</w:t>
            </w:r>
          </w:p>
        </w:tc>
        <w:tc>
          <w:tcPr>
            <w:tcW w:w="1100" w:type="dxa"/>
            <w:noWrap/>
            <w:hideMark/>
          </w:tcPr>
          <w:p w14:paraId="7EFB2A7B" w14:textId="77777777" w:rsidR="00DC17FD" w:rsidRPr="00B322A8" w:rsidRDefault="00DC17FD" w:rsidP="00C12606">
            <w:pPr>
              <w:pStyle w:val="TAL"/>
              <w:keepNext w:val="0"/>
            </w:pPr>
            <w:r w:rsidRPr="00B322A8">
              <w:t>-23.49</w:t>
            </w:r>
          </w:p>
        </w:tc>
        <w:tc>
          <w:tcPr>
            <w:tcW w:w="2107" w:type="dxa"/>
            <w:noWrap/>
            <w:hideMark/>
          </w:tcPr>
          <w:p w14:paraId="0499BC21" w14:textId="77777777" w:rsidR="00DC17FD" w:rsidRPr="00B322A8" w:rsidRDefault="00DC17FD" w:rsidP="00C12606">
            <w:pPr>
              <w:pStyle w:val="TAL"/>
              <w:keepNext w:val="0"/>
            </w:pPr>
            <w:r w:rsidRPr="00B322A8">
              <w:t>1999</w:t>
            </w:r>
          </w:p>
        </w:tc>
        <w:tc>
          <w:tcPr>
            <w:tcW w:w="2082" w:type="dxa"/>
            <w:noWrap/>
            <w:hideMark/>
          </w:tcPr>
          <w:p w14:paraId="18D2F2D1" w14:textId="77777777" w:rsidR="00DC17FD" w:rsidRPr="00B322A8" w:rsidRDefault="00DC17FD" w:rsidP="00C12606">
            <w:pPr>
              <w:pStyle w:val="TAL"/>
              <w:keepNext w:val="0"/>
            </w:pPr>
            <w:r w:rsidRPr="00B322A8">
              <w:t>-1.76</w:t>
            </w:r>
          </w:p>
        </w:tc>
        <w:tc>
          <w:tcPr>
            <w:tcW w:w="1058" w:type="dxa"/>
            <w:noWrap/>
            <w:hideMark/>
          </w:tcPr>
          <w:p w14:paraId="6FB9F192" w14:textId="77777777" w:rsidR="00DC17FD" w:rsidRPr="00B322A8" w:rsidRDefault="00DC17FD" w:rsidP="00C12606">
            <w:pPr>
              <w:pStyle w:val="TAL"/>
              <w:keepNext w:val="0"/>
            </w:pPr>
            <w:r w:rsidRPr="00B322A8">
              <w:t>-55.03</w:t>
            </w:r>
          </w:p>
        </w:tc>
        <w:tc>
          <w:tcPr>
            <w:tcW w:w="873" w:type="dxa"/>
            <w:noWrap/>
            <w:hideMark/>
          </w:tcPr>
          <w:p w14:paraId="4B757057" w14:textId="77777777" w:rsidR="00DC17FD" w:rsidRPr="00B322A8" w:rsidRDefault="00DC17FD" w:rsidP="00C12606">
            <w:pPr>
              <w:pStyle w:val="TAL"/>
              <w:keepNext w:val="0"/>
            </w:pPr>
            <w:r w:rsidRPr="00B322A8">
              <w:t>15.63</w:t>
            </w:r>
          </w:p>
        </w:tc>
        <w:tc>
          <w:tcPr>
            <w:tcW w:w="873" w:type="dxa"/>
            <w:noWrap/>
            <w:hideMark/>
          </w:tcPr>
          <w:p w14:paraId="73638EA5" w14:textId="77777777" w:rsidR="00DC17FD" w:rsidRPr="00B322A8" w:rsidRDefault="00DC17FD" w:rsidP="00C12606">
            <w:pPr>
              <w:pStyle w:val="TAL"/>
              <w:keepNext w:val="0"/>
            </w:pPr>
            <w:r w:rsidRPr="00B322A8">
              <w:t>100.64</w:t>
            </w:r>
          </w:p>
        </w:tc>
      </w:tr>
      <w:tr w:rsidR="00DC17FD" w:rsidRPr="00B322A8" w14:paraId="1BC86656" w14:textId="77777777" w:rsidTr="00BA14A0">
        <w:trPr>
          <w:trHeight w:val="300"/>
          <w:tblHeader/>
        </w:trPr>
        <w:tc>
          <w:tcPr>
            <w:tcW w:w="1267" w:type="dxa"/>
            <w:noWrap/>
            <w:hideMark/>
          </w:tcPr>
          <w:p w14:paraId="1D520288" w14:textId="77777777" w:rsidR="00DC17FD" w:rsidRPr="00B322A8" w:rsidRDefault="00DC17FD" w:rsidP="00C12606">
            <w:pPr>
              <w:pStyle w:val="TAL"/>
              <w:keepNext w:val="0"/>
            </w:pPr>
            <w:r w:rsidRPr="00B322A8">
              <w:t>20</w:t>
            </w:r>
          </w:p>
        </w:tc>
        <w:tc>
          <w:tcPr>
            <w:tcW w:w="1100" w:type="dxa"/>
            <w:noWrap/>
            <w:hideMark/>
          </w:tcPr>
          <w:p w14:paraId="6E37DF97" w14:textId="77777777" w:rsidR="00DC17FD" w:rsidRPr="00B322A8" w:rsidRDefault="00DC17FD" w:rsidP="00C12606">
            <w:pPr>
              <w:pStyle w:val="TAL"/>
              <w:keepNext w:val="0"/>
            </w:pPr>
            <w:r w:rsidRPr="00B322A8">
              <w:t>-24.79</w:t>
            </w:r>
          </w:p>
        </w:tc>
        <w:tc>
          <w:tcPr>
            <w:tcW w:w="2107" w:type="dxa"/>
            <w:noWrap/>
            <w:hideMark/>
          </w:tcPr>
          <w:p w14:paraId="708988EE" w14:textId="77777777" w:rsidR="00DC17FD" w:rsidRPr="00B322A8" w:rsidRDefault="00DC17FD" w:rsidP="00C12606">
            <w:pPr>
              <w:pStyle w:val="TAL"/>
              <w:keepNext w:val="0"/>
            </w:pPr>
            <w:r w:rsidRPr="00B322A8">
              <w:t>2042</w:t>
            </w:r>
          </w:p>
        </w:tc>
        <w:tc>
          <w:tcPr>
            <w:tcW w:w="2082" w:type="dxa"/>
            <w:noWrap/>
            <w:hideMark/>
          </w:tcPr>
          <w:p w14:paraId="67571403" w14:textId="77777777" w:rsidR="00DC17FD" w:rsidRPr="00B322A8" w:rsidRDefault="00DC17FD" w:rsidP="00C12606">
            <w:pPr>
              <w:pStyle w:val="TAL"/>
              <w:keepNext w:val="0"/>
            </w:pPr>
            <w:r w:rsidRPr="00B322A8">
              <w:t>22.62</w:t>
            </w:r>
          </w:p>
        </w:tc>
        <w:tc>
          <w:tcPr>
            <w:tcW w:w="1058" w:type="dxa"/>
            <w:noWrap/>
            <w:hideMark/>
          </w:tcPr>
          <w:p w14:paraId="12A7932E" w14:textId="77777777" w:rsidR="00DC17FD" w:rsidRPr="00B322A8" w:rsidRDefault="00DC17FD" w:rsidP="00C12606">
            <w:pPr>
              <w:pStyle w:val="TAL"/>
              <w:keepNext w:val="0"/>
            </w:pPr>
            <w:r w:rsidRPr="00B322A8">
              <w:t>72.87</w:t>
            </w:r>
          </w:p>
        </w:tc>
        <w:tc>
          <w:tcPr>
            <w:tcW w:w="873" w:type="dxa"/>
            <w:noWrap/>
            <w:hideMark/>
          </w:tcPr>
          <w:p w14:paraId="41C60841" w14:textId="77777777" w:rsidR="00DC17FD" w:rsidRPr="00B322A8" w:rsidRDefault="00DC17FD" w:rsidP="00C12606">
            <w:pPr>
              <w:pStyle w:val="TAL"/>
              <w:keepNext w:val="0"/>
            </w:pPr>
            <w:r w:rsidRPr="00B322A8">
              <w:t>15.63</w:t>
            </w:r>
          </w:p>
        </w:tc>
        <w:tc>
          <w:tcPr>
            <w:tcW w:w="873" w:type="dxa"/>
            <w:noWrap/>
            <w:hideMark/>
          </w:tcPr>
          <w:p w14:paraId="65377675" w14:textId="77777777" w:rsidR="00DC17FD" w:rsidRPr="00B322A8" w:rsidRDefault="00DC17FD" w:rsidP="00C12606">
            <w:pPr>
              <w:pStyle w:val="TAL"/>
              <w:keepNext w:val="0"/>
            </w:pPr>
            <w:r w:rsidRPr="00B322A8">
              <w:t>105.32</w:t>
            </w:r>
          </w:p>
        </w:tc>
      </w:tr>
      <w:tr w:rsidR="00DC17FD" w:rsidRPr="00B322A8" w14:paraId="121F0129" w14:textId="77777777" w:rsidTr="00BA14A0">
        <w:trPr>
          <w:trHeight w:val="300"/>
          <w:tblHeader/>
        </w:trPr>
        <w:tc>
          <w:tcPr>
            <w:tcW w:w="1267" w:type="dxa"/>
            <w:noWrap/>
            <w:hideMark/>
          </w:tcPr>
          <w:p w14:paraId="720AA012" w14:textId="77777777" w:rsidR="00DC17FD" w:rsidRPr="00B322A8" w:rsidRDefault="00DC17FD" w:rsidP="00C12606">
            <w:pPr>
              <w:pStyle w:val="TAL"/>
              <w:keepNext w:val="0"/>
            </w:pPr>
            <w:r w:rsidRPr="00B322A8">
              <w:t>21</w:t>
            </w:r>
          </w:p>
        </w:tc>
        <w:tc>
          <w:tcPr>
            <w:tcW w:w="1100" w:type="dxa"/>
            <w:noWrap/>
            <w:hideMark/>
          </w:tcPr>
          <w:p w14:paraId="1CABC089" w14:textId="77777777" w:rsidR="00DC17FD" w:rsidRPr="00B322A8" w:rsidRDefault="00DC17FD" w:rsidP="00C12606">
            <w:pPr>
              <w:pStyle w:val="TAL"/>
              <w:keepNext w:val="0"/>
            </w:pPr>
            <w:r w:rsidRPr="00B322A8">
              <w:t>-23.69</w:t>
            </w:r>
          </w:p>
        </w:tc>
        <w:tc>
          <w:tcPr>
            <w:tcW w:w="2107" w:type="dxa"/>
            <w:noWrap/>
            <w:hideMark/>
          </w:tcPr>
          <w:p w14:paraId="04061420" w14:textId="77777777" w:rsidR="00DC17FD" w:rsidRPr="00B322A8" w:rsidRDefault="00DC17FD" w:rsidP="00C12606">
            <w:pPr>
              <w:pStyle w:val="TAL"/>
              <w:keepNext w:val="0"/>
            </w:pPr>
            <w:r w:rsidRPr="00B322A8">
              <w:t>2296</w:t>
            </w:r>
          </w:p>
        </w:tc>
        <w:tc>
          <w:tcPr>
            <w:tcW w:w="2082" w:type="dxa"/>
            <w:noWrap/>
            <w:hideMark/>
          </w:tcPr>
          <w:p w14:paraId="783EC69F" w14:textId="77777777" w:rsidR="00DC17FD" w:rsidRPr="00B322A8" w:rsidRDefault="00DC17FD" w:rsidP="00C12606">
            <w:pPr>
              <w:pStyle w:val="TAL"/>
              <w:keepNext w:val="0"/>
            </w:pPr>
            <w:r w:rsidRPr="00B322A8">
              <w:t>18.35</w:t>
            </w:r>
          </w:p>
        </w:tc>
        <w:tc>
          <w:tcPr>
            <w:tcW w:w="1058" w:type="dxa"/>
            <w:noWrap/>
            <w:hideMark/>
          </w:tcPr>
          <w:p w14:paraId="1B56A80B" w14:textId="77777777" w:rsidR="00DC17FD" w:rsidRPr="00B322A8" w:rsidRDefault="00DC17FD" w:rsidP="00C12606">
            <w:pPr>
              <w:pStyle w:val="TAL"/>
              <w:keepNext w:val="0"/>
            </w:pPr>
            <w:r w:rsidRPr="00B322A8">
              <w:t>73.6</w:t>
            </w:r>
          </w:p>
        </w:tc>
        <w:tc>
          <w:tcPr>
            <w:tcW w:w="873" w:type="dxa"/>
            <w:noWrap/>
            <w:hideMark/>
          </w:tcPr>
          <w:p w14:paraId="66795F39" w14:textId="77777777" w:rsidR="00DC17FD" w:rsidRPr="00B322A8" w:rsidRDefault="00DC17FD" w:rsidP="00C12606">
            <w:pPr>
              <w:pStyle w:val="TAL"/>
              <w:keepNext w:val="0"/>
            </w:pPr>
            <w:r w:rsidRPr="00B322A8">
              <w:t>15.63</w:t>
            </w:r>
          </w:p>
        </w:tc>
        <w:tc>
          <w:tcPr>
            <w:tcW w:w="873" w:type="dxa"/>
            <w:noWrap/>
            <w:hideMark/>
          </w:tcPr>
          <w:p w14:paraId="5946F482" w14:textId="77777777" w:rsidR="00DC17FD" w:rsidRPr="00B322A8" w:rsidRDefault="00DC17FD" w:rsidP="00C12606">
            <w:pPr>
              <w:pStyle w:val="TAL"/>
              <w:keepNext w:val="0"/>
            </w:pPr>
            <w:r w:rsidRPr="00B322A8">
              <w:t>100.9</w:t>
            </w:r>
          </w:p>
        </w:tc>
      </w:tr>
      <w:tr w:rsidR="00DC17FD" w:rsidRPr="00B322A8" w14:paraId="3F528636" w14:textId="77777777" w:rsidTr="00BA14A0">
        <w:trPr>
          <w:trHeight w:val="300"/>
          <w:tblHeader/>
        </w:trPr>
        <w:tc>
          <w:tcPr>
            <w:tcW w:w="1267" w:type="dxa"/>
            <w:noWrap/>
            <w:hideMark/>
          </w:tcPr>
          <w:p w14:paraId="4A7C44E1" w14:textId="77777777" w:rsidR="00DC17FD" w:rsidRPr="00B322A8" w:rsidRDefault="00DC17FD" w:rsidP="00C12606">
            <w:pPr>
              <w:pStyle w:val="TAL"/>
              <w:keepNext w:val="0"/>
            </w:pPr>
            <w:r w:rsidRPr="00B322A8">
              <w:t>22</w:t>
            </w:r>
          </w:p>
        </w:tc>
        <w:tc>
          <w:tcPr>
            <w:tcW w:w="1100" w:type="dxa"/>
            <w:noWrap/>
            <w:hideMark/>
          </w:tcPr>
          <w:p w14:paraId="1C6B546A" w14:textId="77777777" w:rsidR="00DC17FD" w:rsidRPr="00B322A8" w:rsidRDefault="00DC17FD" w:rsidP="00C12606">
            <w:pPr>
              <w:pStyle w:val="TAL"/>
              <w:keepNext w:val="0"/>
            </w:pPr>
            <w:r w:rsidRPr="00B322A8">
              <w:t>-23.39</w:t>
            </w:r>
          </w:p>
        </w:tc>
        <w:tc>
          <w:tcPr>
            <w:tcW w:w="2107" w:type="dxa"/>
            <w:noWrap/>
            <w:hideMark/>
          </w:tcPr>
          <w:p w14:paraId="5C9236D4" w14:textId="77777777" w:rsidR="00DC17FD" w:rsidRPr="00B322A8" w:rsidRDefault="00DC17FD" w:rsidP="00C12606">
            <w:pPr>
              <w:pStyle w:val="TAL"/>
              <w:keepNext w:val="0"/>
            </w:pPr>
            <w:r w:rsidRPr="00B322A8">
              <w:t>2417</w:t>
            </w:r>
          </w:p>
        </w:tc>
        <w:tc>
          <w:tcPr>
            <w:tcW w:w="2082" w:type="dxa"/>
            <w:noWrap/>
            <w:hideMark/>
          </w:tcPr>
          <w:p w14:paraId="704E586D" w14:textId="77777777" w:rsidR="00DC17FD" w:rsidRPr="00B322A8" w:rsidRDefault="00DC17FD" w:rsidP="00C12606">
            <w:pPr>
              <w:pStyle w:val="TAL"/>
              <w:keepNext w:val="0"/>
            </w:pPr>
            <w:r w:rsidRPr="00B322A8">
              <w:t>13.24</w:t>
            </w:r>
          </w:p>
        </w:tc>
        <w:tc>
          <w:tcPr>
            <w:tcW w:w="1058" w:type="dxa"/>
            <w:noWrap/>
            <w:hideMark/>
          </w:tcPr>
          <w:p w14:paraId="08A33FA4" w14:textId="77777777" w:rsidR="00DC17FD" w:rsidRPr="00B322A8" w:rsidRDefault="00DC17FD" w:rsidP="00C12606">
            <w:pPr>
              <w:pStyle w:val="TAL"/>
              <w:keepNext w:val="0"/>
            </w:pPr>
            <w:r w:rsidRPr="00B322A8">
              <w:t>82.36</w:t>
            </w:r>
          </w:p>
        </w:tc>
        <w:tc>
          <w:tcPr>
            <w:tcW w:w="873" w:type="dxa"/>
            <w:noWrap/>
            <w:hideMark/>
          </w:tcPr>
          <w:p w14:paraId="79CD3BBC" w14:textId="77777777" w:rsidR="00DC17FD" w:rsidRPr="00B322A8" w:rsidRDefault="00DC17FD" w:rsidP="00C12606">
            <w:pPr>
              <w:pStyle w:val="TAL"/>
              <w:keepNext w:val="0"/>
            </w:pPr>
            <w:r w:rsidRPr="00B322A8">
              <w:t>15.63</w:t>
            </w:r>
          </w:p>
        </w:tc>
        <w:tc>
          <w:tcPr>
            <w:tcW w:w="873" w:type="dxa"/>
            <w:noWrap/>
            <w:hideMark/>
          </w:tcPr>
          <w:p w14:paraId="51798E3C" w14:textId="77777777" w:rsidR="00DC17FD" w:rsidRPr="00B322A8" w:rsidRDefault="00DC17FD" w:rsidP="00C12606">
            <w:pPr>
              <w:pStyle w:val="TAL"/>
              <w:keepNext w:val="0"/>
            </w:pPr>
            <w:r w:rsidRPr="00B322A8">
              <w:t>100.87</w:t>
            </w:r>
          </w:p>
        </w:tc>
      </w:tr>
      <w:tr w:rsidR="00DC17FD" w:rsidRPr="00B322A8" w14:paraId="5F14AD9F" w14:textId="77777777" w:rsidTr="00BA14A0">
        <w:trPr>
          <w:trHeight w:val="300"/>
          <w:tblHeader/>
        </w:trPr>
        <w:tc>
          <w:tcPr>
            <w:tcW w:w="1267" w:type="dxa"/>
            <w:noWrap/>
            <w:hideMark/>
          </w:tcPr>
          <w:p w14:paraId="5BF3AD77" w14:textId="77777777" w:rsidR="00DC17FD" w:rsidRPr="00B322A8" w:rsidRDefault="00DC17FD" w:rsidP="00C12606">
            <w:pPr>
              <w:pStyle w:val="TAL"/>
              <w:keepNext w:val="0"/>
            </w:pPr>
            <w:r w:rsidRPr="00B322A8">
              <w:t>23</w:t>
            </w:r>
          </w:p>
        </w:tc>
        <w:tc>
          <w:tcPr>
            <w:tcW w:w="1100" w:type="dxa"/>
            <w:noWrap/>
            <w:hideMark/>
          </w:tcPr>
          <w:p w14:paraId="2E52A4FE" w14:textId="77777777" w:rsidR="00DC17FD" w:rsidRPr="00B322A8" w:rsidRDefault="00DC17FD" w:rsidP="00C12606">
            <w:pPr>
              <w:pStyle w:val="TAL"/>
              <w:keepNext w:val="0"/>
            </w:pPr>
            <w:r w:rsidRPr="00B322A8">
              <w:t>-29.29</w:t>
            </w:r>
          </w:p>
        </w:tc>
        <w:tc>
          <w:tcPr>
            <w:tcW w:w="2107" w:type="dxa"/>
            <w:noWrap/>
            <w:hideMark/>
          </w:tcPr>
          <w:p w14:paraId="33907A4B" w14:textId="77777777" w:rsidR="00DC17FD" w:rsidRPr="00B322A8" w:rsidRDefault="00DC17FD" w:rsidP="00C12606">
            <w:pPr>
              <w:pStyle w:val="TAL"/>
              <w:keepNext w:val="0"/>
            </w:pPr>
            <w:r w:rsidRPr="00B322A8">
              <w:t>2564</w:t>
            </w:r>
          </w:p>
        </w:tc>
        <w:tc>
          <w:tcPr>
            <w:tcW w:w="2082" w:type="dxa"/>
            <w:noWrap/>
            <w:hideMark/>
          </w:tcPr>
          <w:p w14:paraId="48B056CD" w14:textId="77777777" w:rsidR="00DC17FD" w:rsidRPr="00B322A8" w:rsidRDefault="00DC17FD" w:rsidP="00C12606">
            <w:pPr>
              <w:pStyle w:val="TAL"/>
              <w:keepNext w:val="0"/>
            </w:pPr>
            <w:r w:rsidRPr="00B322A8">
              <w:t>-10.31</w:t>
            </w:r>
          </w:p>
        </w:tc>
        <w:tc>
          <w:tcPr>
            <w:tcW w:w="1058" w:type="dxa"/>
            <w:noWrap/>
            <w:hideMark/>
          </w:tcPr>
          <w:p w14:paraId="2FFEE239" w14:textId="77777777" w:rsidR="00DC17FD" w:rsidRPr="00B322A8" w:rsidRDefault="00DC17FD" w:rsidP="00C12606">
            <w:pPr>
              <w:pStyle w:val="TAL"/>
              <w:keepNext w:val="0"/>
            </w:pPr>
            <w:r w:rsidRPr="00B322A8">
              <w:t>90.86</w:t>
            </w:r>
          </w:p>
        </w:tc>
        <w:tc>
          <w:tcPr>
            <w:tcW w:w="873" w:type="dxa"/>
            <w:noWrap/>
            <w:hideMark/>
          </w:tcPr>
          <w:p w14:paraId="60395FD3" w14:textId="77777777" w:rsidR="00DC17FD" w:rsidRPr="00B322A8" w:rsidRDefault="00DC17FD" w:rsidP="00C12606">
            <w:pPr>
              <w:pStyle w:val="TAL"/>
              <w:keepNext w:val="0"/>
            </w:pPr>
            <w:r w:rsidRPr="00B322A8">
              <w:t>15.63</w:t>
            </w:r>
          </w:p>
        </w:tc>
        <w:tc>
          <w:tcPr>
            <w:tcW w:w="873" w:type="dxa"/>
            <w:noWrap/>
            <w:hideMark/>
          </w:tcPr>
          <w:p w14:paraId="141E078F" w14:textId="77777777" w:rsidR="00DC17FD" w:rsidRPr="00B322A8" w:rsidRDefault="00DC17FD" w:rsidP="00C12606">
            <w:pPr>
              <w:pStyle w:val="TAL"/>
              <w:keepNext w:val="0"/>
            </w:pPr>
            <w:r w:rsidRPr="00B322A8">
              <w:t>104.83</w:t>
            </w:r>
          </w:p>
        </w:tc>
      </w:tr>
      <w:tr w:rsidR="00DC17FD" w:rsidRPr="00B322A8" w14:paraId="32CA3D65" w14:textId="77777777" w:rsidTr="00BA14A0">
        <w:trPr>
          <w:trHeight w:val="300"/>
          <w:tblHeader/>
        </w:trPr>
        <w:tc>
          <w:tcPr>
            <w:tcW w:w="1267" w:type="dxa"/>
            <w:noWrap/>
            <w:hideMark/>
          </w:tcPr>
          <w:p w14:paraId="3755A133" w14:textId="77777777" w:rsidR="00DC17FD" w:rsidRPr="00B322A8" w:rsidRDefault="00DC17FD" w:rsidP="00C12606">
            <w:pPr>
              <w:pStyle w:val="TAL"/>
              <w:keepNext w:val="0"/>
            </w:pPr>
            <w:r w:rsidRPr="00B322A8">
              <w:t>24</w:t>
            </w:r>
          </w:p>
        </w:tc>
        <w:tc>
          <w:tcPr>
            <w:tcW w:w="1100" w:type="dxa"/>
            <w:noWrap/>
            <w:hideMark/>
          </w:tcPr>
          <w:p w14:paraId="6B1605B4" w14:textId="77777777" w:rsidR="00DC17FD" w:rsidRPr="00B322A8" w:rsidRDefault="00DC17FD" w:rsidP="00C12606">
            <w:pPr>
              <w:pStyle w:val="TAL"/>
              <w:keepNext w:val="0"/>
            </w:pPr>
            <w:r w:rsidRPr="00B322A8">
              <w:t>-30.49</w:t>
            </w:r>
          </w:p>
        </w:tc>
        <w:tc>
          <w:tcPr>
            <w:tcW w:w="2107" w:type="dxa"/>
            <w:noWrap/>
            <w:hideMark/>
          </w:tcPr>
          <w:p w14:paraId="46E5C4F9" w14:textId="77777777" w:rsidR="00DC17FD" w:rsidRPr="00B322A8" w:rsidRDefault="00DC17FD" w:rsidP="00C12606">
            <w:pPr>
              <w:pStyle w:val="TAL"/>
              <w:keepNext w:val="0"/>
            </w:pPr>
            <w:r w:rsidRPr="00B322A8">
              <w:t>3151</w:t>
            </w:r>
          </w:p>
        </w:tc>
        <w:tc>
          <w:tcPr>
            <w:tcW w:w="2082" w:type="dxa"/>
            <w:noWrap/>
            <w:hideMark/>
          </w:tcPr>
          <w:p w14:paraId="77C26496" w14:textId="77777777" w:rsidR="00DC17FD" w:rsidRPr="00B322A8" w:rsidRDefault="00DC17FD" w:rsidP="00C12606">
            <w:pPr>
              <w:pStyle w:val="TAL"/>
              <w:keepNext w:val="0"/>
            </w:pPr>
            <w:r w:rsidRPr="00B322A8">
              <w:t>47.53</w:t>
            </w:r>
          </w:p>
        </w:tc>
        <w:tc>
          <w:tcPr>
            <w:tcW w:w="1058" w:type="dxa"/>
            <w:noWrap/>
            <w:hideMark/>
          </w:tcPr>
          <w:p w14:paraId="7799D06A" w14:textId="77777777" w:rsidR="00DC17FD" w:rsidRPr="00B322A8" w:rsidRDefault="00DC17FD" w:rsidP="00C12606">
            <w:pPr>
              <w:pStyle w:val="TAL"/>
              <w:keepNext w:val="0"/>
            </w:pPr>
            <w:r w:rsidRPr="00B322A8">
              <w:t>-69.46</w:t>
            </w:r>
          </w:p>
        </w:tc>
        <w:tc>
          <w:tcPr>
            <w:tcW w:w="873" w:type="dxa"/>
            <w:noWrap/>
            <w:hideMark/>
          </w:tcPr>
          <w:p w14:paraId="62DD7182" w14:textId="77777777" w:rsidR="00DC17FD" w:rsidRPr="00B322A8" w:rsidRDefault="00DC17FD" w:rsidP="00C12606">
            <w:pPr>
              <w:pStyle w:val="TAL"/>
              <w:keepNext w:val="0"/>
            </w:pPr>
            <w:r w:rsidRPr="00B322A8">
              <w:t>15.63</w:t>
            </w:r>
          </w:p>
        </w:tc>
        <w:tc>
          <w:tcPr>
            <w:tcW w:w="873" w:type="dxa"/>
            <w:noWrap/>
            <w:hideMark/>
          </w:tcPr>
          <w:p w14:paraId="645883EE" w14:textId="77777777" w:rsidR="00DC17FD" w:rsidRPr="00B322A8" w:rsidRDefault="00DC17FD" w:rsidP="00C12606">
            <w:pPr>
              <w:pStyle w:val="TAL"/>
              <w:keepNext w:val="0"/>
            </w:pPr>
            <w:r w:rsidRPr="00B322A8">
              <w:t>105.67</w:t>
            </w:r>
          </w:p>
        </w:tc>
      </w:tr>
      <w:tr w:rsidR="00DC17FD" w:rsidRPr="00B322A8" w14:paraId="7256BFC0" w14:textId="77777777" w:rsidTr="00BA14A0">
        <w:trPr>
          <w:trHeight w:val="300"/>
          <w:tblHeader/>
        </w:trPr>
        <w:tc>
          <w:tcPr>
            <w:tcW w:w="1267" w:type="dxa"/>
            <w:noWrap/>
            <w:hideMark/>
          </w:tcPr>
          <w:p w14:paraId="13A20FCE" w14:textId="77777777" w:rsidR="00DC17FD" w:rsidRPr="00B322A8" w:rsidRDefault="00DC17FD" w:rsidP="00C12606">
            <w:pPr>
              <w:pStyle w:val="TAL"/>
              <w:keepNext w:val="0"/>
            </w:pPr>
            <w:r w:rsidRPr="00B322A8">
              <w:t>Ini. delay [ns]</w:t>
            </w:r>
          </w:p>
        </w:tc>
        <w:tc>
          <w:tcPr>
            <w:tcW w:w="1100" w:type="dxa"/>
            <w:noWrap/>
            <w:hideMark/>
          </w:tcPr>
          <w:p w14:paraId="4B450995" w14:textId="77777777" w:rsidR="00DC17FD" w:rsidRPr="00B322A8" w:rsidRDefault="00DC17FD" w:rsidP="00C12606">
            <w:pPr>
              <w:pStyle w:val="TAL"/>
              <w:keepNext w:val="0"/>
            </w:pPr>
            <w:r w:rsidRPr="00B322A8">
              <w:t>XPR [dB]</w:t>
            </w:r>
          </w:p>
        </w:tc>
        <w:tc>
          <w:tcPr>
            <w:tcW w:w="2107" w:type="dxa"/>
            <w:noWrap/>
            <w:hideMark/>
          </w:tcPr>
          <w:p w14:paraId="328D785D" w14:textId="77777777" w:rsidR="00DC17FD" w:rsidRPr="00B322A8" w:rsidRDefault="00DC17FD" w:rsidP="00C12606">
            <w:pPr>
              <w:pStyle w:val="TAL"/>
              <w:keepNext w:val="0"/>
            </w:pPr>
            <w:r w:rsidRPr="00B322A8">
              <w:t>PL [dB]</w:t>
            </w:r>
          </w:p>
        </w:tc>
        <w:tc>
          <w:tcPr>
            <w:tcW w:w="2082" w:type="dxa"/>
            <w:noWrap/>
            <w:hideMark/>
          </w:tcPr>
          <w:p w14:paraId="784F5C73"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179AB1B9" w14:textId="77777777" w:rsidR="00DC17FD" w:rsidRPr="00B322A8" w:rsidRDefault="00DC17FD" w:rsidP="00C12606">
            <w:pPr>
              <w:pStyle w:val="TAL"/>
              <w:keepNext w:val="0"/>
            </w:pPr>
            <w:r w:rsidRPr="00B322A8">
              <w:t>ASD [°]</w:t>
            </w:r>
          </w:p>
        </w:tc>
        <w:tc>
          <w:tcPr>
            <w:tcW w:w="873" w:type="dxa"/>
            <w:noWrap/>
            <w:hideMark/>
          </w:tcPr>
          <w:p w14:paraId="24A0C91F" w14:textId="77777777" w:rsidR="00DC17FD" w:rsidRPr="00B322A8" w:rsidRDefault="00DC17FD" w:rsidP="00C12606">
            <w:pPr>
              <w:pStyle w:val="TAL"/>
              <w:keepNext w:val="0"/>
            </w:pPr>
            <w:r w:rsidRPr="00B322A8">
              <w:t>ZSA [°]</w:t>
            </w:r>
          </w:p>
        </w:tc>
        <w:tc>
          <w:tcPr>
            <w:tcW w:w="873" w:type="dxa"/>
            <w:noWrap/>
            <w:hideMark/>
          </w:tcPr>
          <w:p w14:paraId="4750659B" w14:textId="77777777" w:rsidR="00DC17FD" w:rsidRPr="00B322A8" w:rsidRDefault="00DC17FD" w:rsidP="00C12606">
            <w:pPr>
              <w:pStyle w:val="TAL"/>
              <w:keepNext w:val="0"/>
            </w:pPr>
            <w:r w:rsidRPr="00B322A8">
              <w:t>ZSD [°]</w:t>
            </w:r>
          </w:p>
        </w:tc>
      </w:tr>
      <w:tr w:rsidR="00DC17FD" w:rsidRPr="00B322A8" w14:paraId="5A755EED" w14:textId="77777777" w:rsidTr="00BA14A0">
        <w:trPr>
          <w:trHeight w:val="300"/>
          <w:tblHeader/>
        </w:trPr>
        <w:tc>
          <w:tcPr>
            <w:tcW w:w="1267" w:type="dxa"/>
            <w:noWrap/>
            <w:hideMark/>
          </w:tcPr>
          <w:p w14:paraId="05071DCB" w14:textId="77777777" w:rsidR="00DC17FD" w:rsidRPr="00B322A8" w:rsidRDefault="00DC17FD" w:rsidP="00C12606">
            <w:pPr>
              <w:pStyle w:val="TAL"/>
              <w:keepNext w:val="0"/>
            </w:pPr>
            <w:r w:rsidRPr="00B322A8">
              <w:t>1245</w:t>
            </w:r>
          </w:p>
        </w:tc>
        <w:tc>
          <w:tcPr>
            <w:tcW w:w="1100" w:type="dxa"/>
            <w:noWrap/>
            <w:hideMark/>
          </w:tcPr>
          <w:p w14:paraId="7D0E9DBA" w14:textId="77777777" w:rsidR="00DC17FD" w:rsidRPr="00B322A8" w:rsidRDefault="00DC17FD" w:rsidP="00C12606">
            <w:pPr>
              <w:pStyle w:val="TAL"/>
              <w:keepNext w:val="0"/>
            </w:pPr>
            <w:r w:rsidRPr="00B322A8">
              <w:t>7</w:t>
            </w:r>
          </w:p>
        </w:tc>
        <w:tc>
          <w:tcPr>
            <w:tcW w:w="2107" w:type="dxa"/>
            <w:noWrap/>
            <w:hideMark/>
          </w:tcPr>
          <w:p w14:paraId="34C5F67C" w14:textId="77777777" w:rsidR="00DC17FD" w:rsidRPr="00B322A8" w:rsidRDefault="00DC17FD" w:rsidP="00C12606">
            <w:pPr>
              <w:pStyle w:val="TAL"/>
              <w:keepNext w:val="0"/>
            </w:pPr>
            <w:r w:rsidRPr="00B322A8">
              <w:t>121.84</w:t>
            </w:r>
          </w:p>
        </w:tc>
        <w:tc>
          <w:tcPr>
            <w:tcW w:w="2082" w:type="dxa"/>
            <w:noWrap/>
            <w:hideMark/>
          </w:tcPr>
          <w:p w14:paraId="298DCE16" w14:textId="77777777" w:rsidR="00DC17FD" w:rsidRPr="00B322A8" w:rsidRDefault="00DC17FD" w:rsidP="00C12606">
            <w:pPr>
              <w:pStyle w:val="TAL"/>
              <w:keepNext w:val="0"/>
            </w:pPr>
            <w:r w:rsidRPr="00B322A8">
              <w:t>90</w:t>
            </w:r>
          </w:p>
        </w:tc>
        <w:tc>
          <w:tcPr>
            <w:tcW w:w="1058" w:type="dxa"/>
            <w:noWrap/>
            <w:hideMark/>
          </w:tcPr>
          <w:p w14:paraId="4027F011" w14:textId="77777777" w:rsidR="00DC17FD" w:rsidRPr="00B322A8" w:rsidRDefault="00DC17FD" w:rsidP="00C12606">
            <w:pPr>
              <w:pStyle w:val="TAL"/>
              <w:keepNext w:val="0"/>
            </w:pPr>
            <w:r w:rsidRPr="00B322A8">
              <w:t>1.32</w:t>
            </w:r>
          </w:p>
        </w:tc>
        <w:tc>
          <w:tcPr>
            <w:tcW w:w="873" w:type="dxa"/>
            <w:noWrap/>
            <w:hideMark/>
          </w:tcPr>
          <w:p w14:paraId="5731A05B" w14:textId="77777777" w:rsidR="00DC17FD" w:rsidRPr="00B322A8" w:rsidRDefault="00DC17FD" w:rsidP="00C12606">
            <w:pPr>
              <w:pStyle w:val="TAL"/>
              <w:keepNext w:val="0"/>
            </w:pPr>
            <w:r w:rsidRPr="00B322A8">
              <w:t>0</w:t>
            </w:r>
          </w:p>
        </w:tc>
        <w:tc>
          <w:tcPr>
            <w:tcW w:w="873" w:type="dxa"/>
            <w:noWrap/>
            <w:hideMark/>
          </w:tcPr>
          <w:p w14:paraId="25E19748" w14:textId="77777777" w:rsidR="00DC17FD" w:rsidRPr="00B322A8" w:rsidRDefault="00DC17FD" w:rsidP="00C12606">
            <w:pPr>
              <w:pStyle w:val="TAL"/>
              <w:keepNext w:val="0"/>
            </w:pPr>
            <w:r w:rsidRPr="00B322A8">
              <w:t>0.97</w:t>
            </w:r>
          </w:p>
        </w:tc>
      </w:tr>
      <w:tr w:rsidR="00DC17FD" w:rsidRPr="00B322A8" w14:paraId="6E24FFA5" w14:textId="77777777" w:rsidTr="00BA14A0">
        <w:trPr>
          <w:trHeight w:val="300"/>
          <w:tblHeader/>
        </w:trPr>
        <w:tc>
          <w:tcPr>
            <w:tcW w:w="1267" w:type="dxa"/>
            <w:noWrap/>
            <w:hideMark/>
          </w:tcPr>
          <w:p w14:paraId="63C785A8" w14:textId="77777777" w:rsidR="00DC17FD" w:rsidRPr="00B322A8" w:rsidRDefault="00DC17FD" w:rsidP="00C12606">
            <w:pPr>
              <w:pStyle w:val="TAL"/>
              <w:keepNext w:val="0"/>
            </w:pPr>
            <w:r w:rsidRPr="00B322A8">
              <w:t>UE speed [m/s]</w:t>
            </w:r>
          </w:p>
        </w:tc>
        <w:tc>
          <w:tcPr>
            <w:tcW w:w="1100" w:type="dxa"/>
            <w:noWrap/>
            <w:hideMark/>
          </w:tcPr>
          <w:p w14:paraId="785F7CE2" w14:textId="77777777" w:rsidR="00DC17FD" w:rsidRPr="00B322A8" w:rsidRDefault="00DC17FD" w:rsidP="00C12606">
            <w:pPr>
              <w:pStyle w:val="TAL"/>
              <w:keepNext w:val="0"/>
            </w:pPr>
            <w:r w:rsidRPr="00B322A8">
              <w:t>UE DoT Az [°]</w:t>
            </w:r>
          </w:p>
        </w:tc>
        <w:tc>
          <w:tcPr>
            <w:tcW w:w="2107" w:type="dxa"/>
            <w:noWrap/>
            <w:hideMark/>
          </w:tcPr>
          <w:p w14:paraId="0246D7CD"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2D183F3"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ABFEF1F" w14:textId="77777777" w:rsidR="00DC17FD" w:rsidRPr="00B322A8" w:rsidRDefault="00DC17FD" w:rsidP="00C12606">
            <w:pPr>
              <w:pStyle w:val="TAL"/>
              <w:keepNext w:val="0"/>
            </w:pPr>
            <w:r w:rsidRPr="00B322A8">
              <w:t>K-factor [dB]</w:t>
            </w:r>
          </w:p>
        </w:tc>
        <w:tc>
          <w:tcPr>
            <w:tcW w:w="873" w:type="dxa"/>
            <w:noWrap/>
            <w:hideMark/>
          </w:tcPr>
          <w:p w14:paraId="6045741E" w14:textId="77777777" w:rsidR="00DC17FD" w:rsidRPr="00B322A8" w:rsidRDefault="00DC17FD" w:rsidP="00C12606">
            <w:pPr>
              <w:pStyle w:val="TAL"/>
              <w:keepNext w:val="0"/>
            </w:pPr>
            <w:r w:rsidRPr="00B322A8">
              <w:t xml:space="preserve"> </w:t>
            </w:r>
          </w:p>
        </w:tc>
        <w:tc>
          <w:tcPr>
            <w:tcW w:w="873" w:type="dxa"/>
            <w:noWrap/>
            <w:hideMark/>
          </w:tcPr>
          <w:p w14:paraId="63848667" w14:textId="77777777" w:rsidR="00DC17FD" w:rsidRPr="00B322A8" w:rsidRDefault="00DC17FD" w:rsidP="00C12606">
            <w:pPr>
              <w:pStyle w:val="TAL"/>
              <w:keepNext w:val="0"/>
            </w:pPr>
          </w:p>
        </w:tc>
      </w:tr>
      <w:tr w:rsidR="00DC17FD" w:rsidRPr="00B322A8" w14:paraId="76ACDE77" w14:textId="77777777" w:rsidTr="00BA14A0">
        <w:trPr>
          <w:trHeight w:val="300"/>
          <w:tblHeader/>
        </w:trPr>
        <w:tc>
          <w:tcPr>
            <w:tcW w:w="1267" w:type="dxa"/>
            <w:noWrap/>
            <w:hideMark/>
          </w:tcPr>
          <w:p w14:paraId="1C70622B" w14:textId="77777777" w:rsidR="00DC17FD" w:rsidRPr="00B322A8" w:rsidRDefault="00DC17FD" w:rsidP="00C12606">
            <w:pPr>
              <w:pStyle w:val="TAL"/>
              <w:keepNext w:val="0"/>
            </w:pPr>
            <w:r w:rsidRPr="00B322A8">
              <w:t>0.833</w:t>
            </w:r>
          </w:p>
        </w:tc>
        <w:tc>
          <w:tcPr>
            <w:tcW w:w="1100" w:type="dxa"/>
            <w:noWrap/>
            <w:hideMark/>
          </w:tcPr>
          <w:p w14:paraId="1E72BD9A" w14:textId="77777777" w:rsidR="00DC17FD" w:rsidRPr="00B322A8" w:rsidRDefault="00DC17FD" w:rsidP="00C12606">
            <w:pPr>
              <w:pStyle w:val="TAL"/>
              <w:keepNext w:val="0"/>
            </w:pPr>
            <w:r w:rsidRPr="00B322A8">
              <w:t>161.92</w:t>
            </w:r>
          </w:p>
        </w:tc>
        <w:tc>
          <w:tcPr>
            <w:tcW w:w="2107" w:type="dxa"/>
            <w:noWrap/>
            <w:hideMark/>
          </w:tcPr>
          <w:p w14:paraId="32E07657" w14:textId="77777777" w:rsidR="00DC17FD" w:rsidRPr="00B322A8" w:rsidRDefault="00DC17FD" w:rsidP="00C12606">
            <w:pPr>
              <w:pStyle w:val="TAL"/>
              <w:keepNext w:val="0"/>
            </w:pPr>
            <w:r w:rsidRPr="00B322A8">
              <w:t>(352.65,120.25,1.5)</w:t>
            </w:r>
          </w:p>
        </w:tc>
        <w:tc>
          <w:tcPr>
            <w:tcW w:w="2082" w:type="dxa"/>
            <w:noWrap/>
            <w:hideMark/>
          </w:tcPr>
          <w:p w14:paraId="6828C6B0" w14:textId="77777777" w:rsidR="00DC17FD" w:rsidRPr="00B322A8" w:rsidRDefault="00DC17FD" w:rsidP="00C12606">
            <w:pPr>
              <w:pStyle w:val="TAL"/>
              <w:keepNext w:val="0"/>
            </w:pPr>
            <w:r w:rsidRPr="00B322A8">
              <w:t>(0,0,25)</w:t>
            </w:r>
          </w:p>
        </w:tc>
        <w:tc>
          <w:tcPr>
            <w:tcW w:w="1058" w:type="dxa"/>
            <w:noWrap/>
            <w:hideMark/>
          </w:tcPr>
          <w:p w14:paraId="7F5B3B08" w14:textId="77777777" w:rsidR="00DC17FD" w:rsidRPr="00B322A8" w:rsidRDefault="00DC17FD" w:rsidP="00C12606">
            <w:pPr>
              <w:pStyle w:val="TAL"/>
              <w:keepNext w:val="0"/>
            </w:pPr>
            <w:r w:rsidRPr="00B322A8">
              <w:t>-</w:t>
            </w:r>
          </w:p>
        </w:tc>
        <w:tc>
          <w:tcPr>
            <w:tcW w:w="873" w:type="dxa"/>
            <w:noWrap/>
            <w:hideMark/>
          </w:tcPr>
          <w:p w14:paraId="69F48DBA" w14:textId="77777777" w:rsidR="00DC17FD" w:rsidRPr="00B322A8" w:rsidRDefault="00DC17FD" w:rsidP="00C12606">
            <w:pPr>
              <w:pStyle w:val="TAL"/>
              <w:keepNext w:val="0"/>
            </w:pPr>
          </w:p>
        </w:tc>
        <w:tc>
          <w:tcPr>
            <w:tcW w:w="873" w:type="dxa"/>
            <w:noWrap/>
            <w:hideMark/>
          </w:tcPr>
          <w:p w14:paraId="65EE0118" w14:textId="77777777" w:rsidR="00DC17FD" w:rsidRPr="00B322A8" w:rsidRDefault="00DC17FD" w:rsidP="00C12606">
            <w:pPr>
              <w:pStyle w:val="TAL"/>
              <w:keepNext w:val="0"/>
            </w:pPr>
          </w:p>
        </w:tc>
      </w:tr>
      <w:tr w:rsidR="00DC17FD" w:rsidRPr="00B322A8" w14:paraId="2CF1A08E" w14:textId="77777777" w:rsidTr="00BA14A0">
        <w:trPr>
          <w:trHeight w:val="300"/>
          <w:tblHeader/>
        </w:trPr>
        <w:tc>
          <w:tcPr>
            <w:tcW w:w="1267" w:type="dxa"/>
            <w:noWrap/>
            <w:hideMark/>
          </w:tcPr>
          <w:p w14:paraId="60DF78E2" w14:textId="77777777" w:rsidR="00DC17FD" w:rsidRPr="00B322A8" w:rsidRDefault="00DC17FD" w:rsidP="00C12606">
            <w:pPr>
              <w:pStyle w:val="TAL"/>
              <w:keepNext w:val="0"/>
            </w:pPr>
          </w:p>
        </w:tc>
        <w:tc>
          <w:tcPr>
            <w:tcW w:w="1100" w:type="dxa"/>
            <w:noWrap/>
            <w:hideMark/>
          </w:tcPr>
          <w:p w14:paraId="782D6777" w14:textId="77777777" w:rsidR="00DC17FD" w:rsidRPr="00B322A8" w:rsidRDefault="00DC17FD" w:rsidP="00C12606">
            <w:pPr>
              <w:pStyle w:val="TAL"/>
              <w:keepNext w:val="0"/>
            </w:pPr>
          </w:p>
        </w:tc>
        <w:tc>
          <w:tcPr>
            <w:tcW w:w="2107" w:type="dxa"/>
            <w:noWrap/>
            <w:hideMark/>
          </w:tcPr>
          <w:p w14:paraId="00E7399E" w14:textId="77777777" w:rsidR="00DC17FD" w:rsidRPr="00B322A8" w:rsidRDefault="00DC17FD" w:rsidP="00C12606">
            <w:pPr>
              <w:pStyle w:val="TAL"/>
              <w:keepNext w:val="0"/>
            </w:pPr>
          </w:p>
        </w:tc>
        <w:tc>
          <w:tcPr>
            <w:tcW w:w="2082" w:type="dxa"/>
            <w:noWrap/>
            <w:hideMark/>
          </w:tcPr>
          <w:p w14:paraId="419A1FC4" w14:textId="77777777" w:rsidR="00DC17FD" w:rsidRPr="00B322A8" w:rsidRDefault="00DC17FD" w:rsidP="00C12606">
            <w:pPr>
              <w:pStyle w:val="TAL"/>
              <w:keepNext w:val="0"/>
            </w:pPr>
          </w:p>
        </w:tc>
        <w:tc>
          <w:tcPr>
            <w:tcW w:w="1058" w:type="dxa"/>
            <w:noWrap/>
            <w:hideMark/>
          </w:tcPr>
          <w:p w14:paraId="50C172FA" w14:textId="77777777" w:rsidR="00DC17FD" w:rsidRPr="00B322A8" w:rsidRDefault="00DC17FD" w:rsidP="00C12606">
            <w:pPr>
              <w:pStyle w:val="TAL"/>
              <w:keepNext w:val="0"/>
            </w:pPr>
          </w:p>
        </w:tc>
        <w:tc>
          <w:tcPr>
            <w:tcW w:w="873" w:type="dxa"/>
            <w:noWrap/>
            <w:hideMark/>
          </w:tcPr>
          <w:p w14:paraId="2864BEC8" w14:textId="77777777" w:rsidR="00DC17FD" w:rsidRPr="00B322A8" w:rsidRDefault="00DC17FD" w:rsidP="00C12606">
            <w:pPr>
              <w:pStyle w:val="TAL"/>
              <w:keepNext w:val="0"/>
            </w:pPr>
          </w:p>
        </w:tc>
        <w:tc>
          <w:tcPr>
            <w:tcW w:w="873" w:type="dxa"/>
            <w:noWrap/>
            <w:hideMark/>
          </w:tcPr>
          <w:p w14:paraId="3BF7CFF4" w14:textId="77777777" w:rsidR="00DC17FD" w:rsidRPr="00B322A8" w:rsidRDefault="00DC17FD" w:rsidP="00C12606">
            <w:pPr>
              <w:pStyle w:val="TAL"/>
              <w:keepNext w:val="0"/>
            </w:pPr>
          </w:p>
        </w:tc>
      </w:tr>
      <w:tr w:rsidR="00DC17FD" w:rsidRPr="00B322A8" w14:paraId="1A82647E" w14:textId="77777777" w:rsidTr="00C12606">
        <w:trPr>
          <w:trHeight w:val="300"/>
          <w:tblHeader/>
        </w:trPr>
        <w:tc>
          <w:tcPr>
            <w:tcW w:w="1267" w:type="dxa"/>
            <w:shd w:val="clear" w:color="auto" w:fill="EDEDED" w:themeFill="accent3" w:themeFillTint="33"/>
            <w:noWrap/>
            <w:hideMark/>
          </w:tcPr>
          <w:p w14:paraId="4CA9240D"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0FD8F6F8" w14:textId="77777777" w:rsidR="00DC17FD" w:rsidRPr="00F94504" w:rsidRDefault="00DC17FD" w:rsidP="00C12606">
            <w:pPr>
              <w:pStyle w:val="TAL"/>
              <w:keepNext w:val="0"/>
              <w:rPr>
                <w:b/>
                <w:bCs/>
              </w:rPr>
            </w:pPr>
            <w:r w:rsidRPr="00F94504">
              <w:rPr>
                <w:b/>
                <w:bCs/>
              </w:rPr>
              <w:t>4</w:t>
            </w:r>
          </w:p>
        </w:tc>
        <w:tc>
          <w:tcPr>
            <w:tcW w:w="2107" w:type="dxa"/>
            <w:shd w:val="clear" w:color="auto" w:fill="EDEDED" w:themeFill="accent3" w:themeFillTint="33"/>
            <w:noWrap/>
            <w:hideMark/>
          </w:tcPr>
          <w:p w14:paraId="11873F52" w14:textId="77777777" w:rsidR="00DC17FD" w:rsidRPr="00B322A8" w:rsidRDefault="00DC17FD" w:rsidP="00C12606">
            <w:pPr>
              <w:pStyle w:val="TAL"/>
              <w:keepNext w:val="0"/>
            </w:pPr>
          </w:p>
        </w:tc>
        <w:tc>
          <w:tcPr>
            <w:tcW w:w="2082" w:type="dxa"/>
            <w:shd w:val="clear" w:color="auto" w:fill="EDEDED" w:themeFill="accent3" w:themeFillTint="33"/>
            <w:noWrap/>
            <w:hideMark/>
          </w:tcPr>
          <w:p w14:paraId="0C94DB40" w14:textId="77777777" w:rsidR="00DC17FD" w:rsidRPr="00B322A8" w:rsidRDefault="00DC17FD" w:rsidP="00C12606">
            <w:pPr>
              <w:pStyle w:val="TAL"/>
              <w:keepNext w:val="0"/>
            </w:pPr>
          </w:p>
        </w:tc>
        <w:tc>
          <w:tcPr>
            <w:tcW w:w="1058" w:type="dxa"/>
            <w:shd w:val="clear" w:color="auto" w:fill="EDEDED" w:themeFill="accent3" w:themeFillTint="33"/>
            <w:noWrap/>
            <w:hideMark/>
          </w:tcPr>
          <w:p w14:paraId="45ABCB0A" w14:textId="77777777" w:rsidR="00DC17FD" w:rsidRPr="00B322A8" w:rsidRDefault="00DC17FD" w:rsidP="00C12606">
            <w:pPr>
              <w:pStyle w:val="TAL"/>
              <w:keepNext w:val="0"/>
            </w:pPr>
          </w:p>
        </w:tc>
        <w:tc>
          <w:tcPr>
            <w:tcW w:w="873" w:type="dxa"/>
            <w:shd w:val="clear" w:color="auto" w:fill="EDEDED" w:themeFill="accent3" w:themeFillTint="33"/>
            <w:noWrap/>
            <w:hideMark/>
          </w:tcPr>
          <w:p w14:paraId="6A991F96" w14:textId="77777777" w:rsidR="00DC17FD" w:rsidRPr="00B322A8" w:rsidRDefault="00DC17FD" w:rsidP="00C12606">
            <w:pPr>
              <w:pStyle w:val="TAL"/>
              <w:keepNext w:val="0"/>
            </w:pPr>
          </w:p>
        </w:tc>
        <w:tc>
          <w:tcPr>
            <w:tcW w:w="873" w:type="dxa"/>
            <w:shd w:val="clear" w:color="auto" w:fill="EDEDED" w:themeFill="accent3" w:themeFillTint="33"/>
            <w:noWrap/>
            <w:hideMark/>
          </w:tcPr>
          <w:p w14:paraId="0F5DBF59" w14:textId="77777777" w:rsidR="00DC17FD" w:rsidRPr="00B322A8" w:rsidRDefault="00DC17FD" w:rsidP="00C12606">
            <w:pPr>
              <w:pStyle w:val="TAL"/>
              <w:keepNext w:val="0"/>
            </w:pPr>
          </w:p>
        </w:tc>
      </w:tr>
      <w:tr w:rsidR="00DC17FD" w:rsidRPr="00B322A8" w14:paraId="7A8F370C" w14:textId="77777777" w:rsidTr="00BA14A0">
        <w:trPr>
          <w:trHeight w:val="300"/>
          <w:tblHeader/>
        </w:trPr>
        <w:tc>
          <w:tcPr>
            <w:tcW w:w="1267" w:type="dxa"/>
            <w:noWrap/>
            <w:hideMark/>
          </w:tcPr>
          <w:p w14:paraId="1756013B" w14:textId="77777777" w:rsidR="00DC17FD" w:rsidRPr="00B322A8" w:rsidRDefault="00DC17FD" w:rsidP="00C12606">
            <w:pPr>
              <w:pStyle w:val="TAL"/>
              <w:keepNext w:val="0"/>
            </w:pPr>
            <w:r w:rsidRPr="00B322A8">
              <w:t>Cluster#</w:t>
            </w:r>
          </w:p>
        </w:tc>
        <w:tc>
          <w:tcPr>
            <w:tcW w:w="1100" w:type="dxa"/>
            <w:noWrap/>
            <w:hideMark/>
          </w:tcPr>
          <w:p w14:paraId="5979E489" w14:textId="77777777" w:rsidR="00DC17FD" w:rsidRPr="00B322A8" w:rsidRDefault="00DC17FD" w:rsidP="00C12606">
            <w:pPr>
              <w:pStyle w:val="TAL"/>
              <w:keepNext w:val="0"/>
            </w:pPr>
            <w:r w:rsidRPr="00B322A8">
              <w:t>Power [dB]</w:t>
            </w:r>
          </w:p>
        </w:tc>
        <w:tc>
          <w:tcPr>
            <w:tcW w:w="2107" w:type="dxa"/>
            <w:noWrap/>
            <w:hideMark/>
          </w:tcPr>
          <w:p w14:paraId="34414D23" w14:textId="77777777" w:rsidR="00DC17FD" w:rsidRPr="00B322A8" w:rsidRDefault="00DC17FD" w:rsidP="00C12606">
            <w:pPr>
              <w:pStyle w:val="TAL"/>
              <w:keepNext w:val="0"/>
            </w:pPr>
            <w:r w:rsidRPr="00B322A8">
              <w:t>Excess delay [ns]</w:t>
            </w:r>
          </w:p>
        </w:tc>
        <w:tc>
          <w:tcPr>
            <w:tcW w:w="2082" w:type="dxa"/>
            <w:noWrap/>
            <w:hideMark/>
          </w:tcPr>
          <w:p w14:paraId="48390ABC"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4F5DB207"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58838751" w14:textId="77777777" w:rsidR="00DC17FD" w:rsidRPr="00B322A8" w:rsidRDefault="00DC17FD" w:rsidP="00C12606">
            <w:pPr>
              <w:pStyle w:val="TAL"/>
              <w:keepNext w:val="0"/>
            </w:pPr>
            <w:r w:rsidRPr="00B322A8">
              <w:t>ASA [°]</w:t>
            </w:r>
          </w:p>
        </w:tc>
        <w:tc>
          <w:tcPr>
            <w:tcW w:w="873" w:type="dxa"/>
            <w:noWrap/>
            <w:hideMark/>
          </w:tcPr>
          <w:p w14:paraId="48EB00EC"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48A63771" w14:textId="77777777" w:rsidTr="00BA14A0">
        <w:trPr>
          <w:trHeight w:val="300"/>
          <w:tblHeader/>
        </w:trPr>
        <w:tc>
          <w:tcPr>
            <w:tcW w:w="1267" w:type="dxa"/>
            <w:noWrap/>
            <w:hideMark/>
          </w:tcPr>
          <w:p w14:paraId="633FB4FA" w14:textId="77777777" w:rsidR="00DC17FD" w:rsidRPr="00B322A8" w:rsidRDefault="00DC17FD" w:rsidP="00C12606">
            <w:pPr>
              <w:pStyle w:val="TAL"/>
              <w:keepNext w:val="0"/>
            </w:pPr>
            <w:r w:rsidRPr="00B322A8">
              <w:t>1</w:t>
            </w:r>
          </w:p>
        </w:tc>
        <w:tc>
          <w:tcPr>
            <w:tcW w:w="1100" w:type="dxa"/>
            <w:noWrap/>
            <w:hideMark/>
          </w:tcPr>
          <w:p w14:paraId="1E0ED122" w14:textId="77777777" w:rsidR="00DC17FD" w:rsidRPr="00B322A8" w:rsidRDefault="00DC17FD" w:rsidP="00C12606">
            <w:pPr>
              <w:pStyle w:val="TAL"/>
              <w:keepNext w:val="0"/>
            </w:pPr>
            <w:r w:rsidRPr="00B322A8">
              <w:t>-18.8</w:t>
            </w:r>
          </w:p>
        </w:tc>
        <w:tc>
          <w:tcPr>
            <w:tcW w:w="2107" w:type="dxa"/>
            <w:noWrap/>
            <w:hideMark/>
          </w:tcPr>
          <w:p w14:paraId="3979D7EC" w14:textId="77777777" w:rsidR="00DC17FD" w:rsidRPr="00B322A8" w:rsidRDefault="00DC17FD" w:rsidP="00C12606">
            <w:pPr>
              <w:pStyle w:val="TAL"/>
              <w:keepNext w:val="0"/>
            </w:pPr>
            <w:r w:rsidRPr="00B322A8">
              <w:t>0</w:t>
            </w:r>
          </w:p>
        </w:tc>
        <w:tc>
          <w:tcPr>
            <w:tcW w:w="2082" w:type="dxa"/>
            <w:noWrap/>
            <w:hideMark/>
          </w:tcPr>
          <w:p w14:paraId="125D5905" w14:textId="77777777" w:rsidR="00DC17FD" w:rsidRPr="00B322A8" w:rsidRDefault="00DC17FD" w:rsidP="00C12606">
            <w:pPr>
              <w:pStyle w:val="TAL"/>
              <w:keepNext w:val="0"/>
            </w:pPr>
            <w:r w:rsidRPr="00B322A8">
              <w:t>91.07</w:t>
            </w:r>
          </w:p>
        </w:tc>
        <w:tc>
          <w:tcPr>
            <w:tcW w:w="1058" w:type="dxa"/>
            <w:noWrap/>
            <w:hideMark/>
          </w:tcPr>
          <w:p w14:paraId="222CD7F4" w14:textId="77777777" w:rsidR="00DC17FD" w:rsidRPr="00B322A8" w:rsidRDefault="00DC17FD" w:rsidP="00C12606">
            <w:pPr>
              <w:pStyle w:val="TAL"/>
              <w:keepNext w:val="0"/>
            </w:pPr>
            <w:r w:rsidRPr="00B322A8">
              <w:t>-42.7</w:t>
            </w:r>
          </w:p>
        </w:tc>
        <w:tc>
          <w:tcPr>
            <w:tcW w:w="873" w:type="dxa"/>
            <w:noWrap/>
            <w:hideMark/>
          </w:tcPr>
          <w:p w14:paraId="2D657BE4" w14:textId="77777777" w:rsidR="00DC17FD" w:rsidRPr="00B322A8" w:rsidRDefault="00DC17FD" w:rsidP="00C12606">
            <w:pPr>
              <w:pStyle w:val="TAL"/>
              <w:keepNext w:val="0"/>
            </w:pPr>
            <w:r w:rsidRPr="00B322A8">
              <w:t>9.56</w:t>
            </w:r>
          </w:p>
        </w:tc>
        <w:tc>
          <w:tcPr>
            <w:tcW w:w="873" w:type="dxa"/>
            <w:noWrap/>
            <w:hideMark/>
          </w:tcPr>
          <w:p w14:paraId="294EA1E9" w14:textId="77777777" w:rsidR="00DC17FD" w:rsidRPr="00B322A8" w:rsidRDefault="00DC17FD" w:rsidP="00C12606">
            <w:pPr>
              <w:pStyle w:val="TAL"/>
              <w:keepNext w:val="0"/>
            </w:pPr>
            <w:r w:rsidRPr="00B322A8">
              <w:t>98.71</w:t>
            </w:r>
          </w:p>
        </w:tc>
      </w:tr>
      <w:tr w:rsidR="00DC17FD" w:rsidRPr="00B322A8" w14:paraId="6D564A7F" w14:textId="77777777" w:rsidTr="00BA14A0">
        <w:trPr>
          <w:trHeight w:val="300"/>
          <w:tblHeader/>
        </w:trPr>
        <w:tc>
          <w:tcPr>
            <w:tcW w:w="1267" w:type="dxa"/>
            <w:noWrap/>
            <w:hideMark/>
          </w:tcPr>
          <w:p w14:paraId="2BA9D50D" w14:textId="77777777" w:rsidR="00DC17FD" w:rsidRPr="00B322A8" w:rsidRDefault="00DC17FD" w:rsidP="00C12606">
            <w:pPr>
              <w:pStyle w:val="TAL"/>
              <w:keepNext w:val="0"/>
            </w:pPr>
            <w:r w:rsidRPr="00B322A8">
              <w:t>2</w:t>
            </w:r>
          </w:p>
        </w:tc>
        <w:tc>
          <w:tcPr>
            <w:tcW w:w="1100" w:type="dxa"/>
            <w:noWrap/>
            <w:hideMark/>
          </w:tcPr>
          <w:p w14:paraId="2D5F15E3" w14:textId="77777777" w:rsidR="00DC17FD" w:rsidRPr="00B322A8" w:rsidRDefault="00DC17FD" w:rsidP="00C12606">
            <w:pPr>
              <w:pStyle w:val="TAL"/>
              <w:keepNext w:val="0"/>
            </w:pPr>
            <w:r w:rsidRPr="00B322A8">
              <w:t>-5.4</w:t>
            </w:r>
          </w:p>
        </w:tc>
        <w:tc>
          <w:tcPr>
            <w:tcW w:w="2107" w:type="dxa"/>
            <w:noWrap/>
            <w:hideMark/>
          </w:tcPr>
          <w:p w14:paraId="33D767DA" w14:textId="77777777" w:rsidR="00DC17FD" w:rsidRPr="00B322A8" w:rsidRDefault="00DC17FD" w:rsidP="00C12606">
            <w:pPr>
              <w:pStyle w:val="TAL"/>
              <w:keepNext w:val="0"/>
            </w:pPr>
            <w:r w:rsidRPr="00B322A8">
              <w:t>139</w:t>
            </w:r>
          </w:p>
        </w:tc>
        <w:tc>
          <w:tcPr>
            <w:tcW w:w="2082" w:type="dxa"/>
            <w:noWrap/>
            <w:hideMark/>
          </w:tcPr>
          <w:p w14:paraId="69B7ED7C" w14:textId="77777777" w:rsidR="00DC17FD" w:rsidRPr="00B322A8" w:rsidRDefault="00DC17FD" w:rsidP="00C12606">
            <w:pPr>
              <w:pStyle w:val="TAL"/>
              <w:keepNext w:val="0"/>
            </w:pPr>
            <w:r w:rsidRPr="00B322A8">
              <w:t>-133.34</w:t>
            </w:r>
          </w:p>
        </w:tc>
        <w:tc>
          <w:tcPr>
            <w:tcW w:w="1058" w:type="dxa"/>
            <w:noWrap/>
            <w:hideMark/>
          </w:tcPr>
          <w:p w14:paraId="501E9F56" w14:textId="77777777" w:rsidR="00DC17FD" w:rsidRPr="00B322A8" w:rsidRDefault="00DC17FD" w:rsidP="00C12606">
            <w:pPr>
              <w:pStyle w:val="TAL"/>
              <w:keepNext w:val="0"/>
            </w:pPr>
            <w:r w:rsidRPr="00B322A8">
              <w:t>18.09</w:t>
            </w:r>
          </w:p>
        </w:tc>
        <w:tc>
          <w:tcPr>
            <w:tcW w:w="873" w:type="dxa"/>
            <w:noWrap/>
            <w:hideMark/>
          </w:tcPr>
          <w:p w14:paraId="41D398A8" w14:textId="77777777" w:rsidR="00DC17FD" w:rsidRPr="00B322A8" w:rsidRDefault="00DC17FD" w:rsidP="00C12606">
            <w:pPr>
              <w:pStyle w:val="TAL"/>
              <w:keepNext w:val="0"/>
            </w:pPr>
            <w:r w:rsidRPr="00B322A8">
              <w:t>9.56</w:t>
            </w:r>
          </w:p>
        </w:tc>
        <w:tc>
          <w:tcPr>
            <w:tcW w:w="873" w:type="dxa"/>
            <w:noWrap/>
            <w:hideMark/>
          </w:tcPr>
          <w:p w14:paraId="6D944CE1" w14:textId="77777777" w:rsidR="00DC17FD" w:rsidRPr="00B322A8" w:rsidRDefault="00DC17FD" w:rsidP="00C12606">
            <w:pPr>
              <w:pStyle w:val="TAL"/>
              <w:keepNext w:val="0"/>
            </w:pPr>
            <w:r w:rsidRPr="00B322A8">
              <w:t>100.85</w:t>
            </w:r>
          </w:p>
        </w:tc>
      </w:tr>
      <w:tr w:rsidR="00DC17FD" w:rsidRPr="00B322A8" w14:paraId="2E5D398B" w14:textId="77777777" w:rsidTr="00BA14A0">
        <w:trPr>
          <w:trHeight w:val="300"/>
          <w:tblHeader/>
        </w:trPr>
        <w:tc>
          <w:tcPr>
            <w:tcW w:w="1267" w:type="dxa"/>
            <w:noWrap/>
            <w:hideMark/>
          </w:tcPr>
          <w:p w14:paraId="2274E698" w14:textId="77777777" w:rsidR="00DC17FD" w:rsidRPr="00B322A8" w:rsidRDefault="00DC17FD" w:rsidP="00C12606">
            <w:pPr>
              <w:pStyle w:val="TAL"/>
              <w:keepNext w:val="0"/>
            </w:pPr>
            <w:r w:rsidRPr="00B322A8">
              <w:t>3</w:t>
            </w:r>
          </w:p>
        </w:tc>
        <w:tc>
          <w:tcPr>
            <w:tcW w:w="1100" w:type="dxa"/>
            <w:noWrap/>
            <w:hideMark/>
          </w:tcPr>
          <w:p w14:paraId="79BF23D1" w14:textId="77777777" w:rsidR="00DC17FD" w:rsidRPr="00B322A8" w:rsidRDefault="00DC17FD" w:rsidP="00C12606">
            <w:pPr>
              <w:pStyle w:val="TAL"/>
              <w:keepNext w:val="0"/>
            </w:pPr>
            <w:r w:rsidRPr="00B322A8">
              <w:t>-7.6</w:t>
            </w:r>
          </w:p>
        </w:tc>
        <w:tc>
          <w:tcPr>
            <w:tcW w:w="2107" w:type="dxa"/>
            <w:noWrap/>
            <w:hideMark/>
          </w:tcPr>
          <w:p w14:paraId="34CDF785" w14:textId="77777777" w:rsidR="00DC17FD" w:rsidRPr="00B322A8" w:rsidRDefault="00DC17FD" w:rsidP="00C12606">
            <w:pPr>
              <w:pStyle w:val="TAL"/>
              <w:keepNext w:val="0"/>
            </w:pPr>
            <w:r w:rsidRPr="00B322A8">
              <w:t>147</w:t>
            </w:r>
          </w:p>
        </w:tc>
        <w:tc>
          <w:tcPr>
            <w:tcW w:w="2082" w:type="dxa"/>
            <w:noWrap/>
            <w:hideMark/>
          </w:tcPr>
          <w:p w14:paraId="5C9D870D" w14:textId="77777777" w:rsidR="00DC17FD" w:rsidRPr="00B322A8" w:rsidRDefault="00DC17FD" w:rsidP="00C12606">
            <w:pPr>
              <w:pStyle w:val="TAL"/>
              <w:keepNext w:val="0"/>
            </w:pPr>
            <w:r w:rsidRPr="00B322A8">
              <w:t>-133.34</w:t>
            </w:r>
          </w:p>
        </w:tc>
        <w:tc>
          <w:tcPr>
            <w:tcW w:w="1058" w:type="dxa"/>
            <w:noWrap/>
            <w:hideMark/>
          </w:tcPr>
          <w:p w14:paraId="2252E07B" w14:textId="77777777" w:rsidR="00DC17FD" w:rsidRPr="00B322A8" w:rsidRDefault="00DC17FD" w:rsidP="00C12606">
            <w:pPr>
              <w:pStyle w:val="TAL"/>
              <w:keepNext w:val="0"/>
            </w:pPr>
            <w:r w:rsidRPr="00B322A8">
              <w:t>18.09</w:t>
            </w:r>
          </w:p>
        </w:tc>
        <w:tc>
          <w:tcPr>
            <w:tcW w:w="873" w:type="dxa"/>
            <w:noWrap/>
            <w:hideMark/>
          </w:tcPr>
          <w:p w14:paraId="607A9198" w14:textId="77777777" w:rsidR="00DC17FD" w:rsidRPr="00B322A8" w:rsidRDefault="00DC17FD" w:rsidP="00C12606">
            <w:pPr>
              <w:pStyle w:val="TAL"/>
              <w:keepNext w:val="0"/>
            </w:pPr>
            <w:r w:rsidRPr="00B322A8">
              <w:t>8.604</w:t>
            </w:r>
          </w:p>
        </w:tc>
        <w:tc>
          <w:tcPr>
            <w:tcW w:w="873" w:type="dxa"/>
            <w:noWrap/>
            <w:hideMark/>
          </w:tcPr>
          <w:p w14:paraId="593055ED" w14:textId="77777777" w:rsidR="00DC17FD" w:rsidRPr="00B322A8" w:rsidRDefault="00DC17FD" w:rsidP="00C12606">
            <w:pPr>
              <w:pStyle w:val="TAL"/>
              <w:keepNext w:val="0"/>
            </w:pPr>
            <w:r w:rsidRPr="00B322A8">
              <w:t>100.85</w:t>
            </w:r>
          </w:p>
        </w:tc>
      </w:tr>
      <w:tr w:rsidR="00DC17FD" w:rsidRPr="00B322A8" w14:paraId="37A60BB3" w14:textId="77777777" w:rsidTr="00BA14A0">
        <w:trPr>
          <w:trHeight w:val="300"/>
          <w:tblHeader/>
        </w:trPr>
        <w:tc>
          <w:tcPr>
            <w:tcW w:w="1267" w:type="dxa"/>
            <w:noWrap/>
            <w:hideMark/>
          </w:tcPr>
          <w:p w14:paraId="4975582C" w14:textId="77777777" w:rsidR="00DC17FD" w:rsidRPr="00B322A8" w:rsidRDefault="00DC17FD" w:rsidP="00C12606">
            <w:pPr>
              <w:pStyle w:val="TAL"/>
              <w:keepNext w:val="0"/>
            </w:pPr>
            <w:r w:rsidRPr="00B322A8">
              <w:t>4</w:t>
            </w:r>
          </w:p>
        </w:tc>
        <w:tc>
          <w:tcPr>
            <w:tcW w:w="1100" w:type="dxa"/>
            <w:noWrap/>
            <w:hideMark/>
          </w:tcPr>
          <w:p w14:paraId="35C45F2F" w14:textId="77777777" w:rsidR="00DC17FD" w:rsidRPr="00B322A8" w:rsidRDefault="00DC17FD" w:rsidP="00C12606">
            <w:pPr>
              <w:pStyle w:val="TAL"/>
              <w:keepNext w:val="0"/>
            </w:pPr>
            <w:r w:rsidRPr="00B322A8">
              <w:t>-11.4</w:t>
            </w:r>
          </w:p>
        </w:tc>
        <w:tc>
          <w:tcPr>
            <w:tcW w:w="2107" w:type="dxa"/>
            <w:noWrap/>
            <w:hideMark/>
          </w:tcPr>
          <w:p w14:paraId="498467B0" w14:textId="77777777" w:rsidR="00DC17FD" w:rsidRPr="00B322A8" w:rsidRDefault="00DC17FD" w:rsidP="00C12606">
            <w:pPr>
              <w:pStyle w:val="TAL"/>
              <w:keepNext w:val="0"/>
            </w:pPr>
            <w:r w:rsidRPr="00B322A8">
              <w:t>168</w:t>
            </w:r>
          </w:p>
        </w:tc>
        <w:tc>
          <w:tcPr>
            <w:tcW w:w="2082" w:type="dxa"/>
            <w:noWrap/>
            <w:hideMark/>
          </w:tcPr>
          <w:p w14:paraId="778AAE11" w14:textId="77777777" w:rsidR="00DC17FD" w:rsidRPr="00B322A8" w:rsidRDefault="00DC17FD" w:rsidP="00C12606">
            <w:pPr>
              <w:pStyle w:val="TAL"/>
              <w:keepNext w:val="0"/>
            </w:pPr>
            <w:r w:rsidRPr="00B322A8">
              <w:t>113.06</w:t>
            </w:r>
          </w:p>
        </w:tc>
        <w:tc>
          <w:tcPr>
            <w:tcW w:w="1058" w:type="dxa"/>
            <w:noWrap/>
            <w:hideMark/>
          </w:tcPr>
          <w:p w14:paraId="1E44A7EE" w14:textId="77777777" w:rsidR="00DC17FD" w:rsidRPr="00B322A8" w:rsidRDefault="00DC17FD" w:rsidP="00C12606">
            <w:pPr>
              <w:pStyle w:val="TAL"/>
              <w:keepNext w:val="0"/>
            </w:pPr>
            <w:r w:rsidRPr="00B322A8">
              <w:t>51.08</w:t>
            </w:r>
          </w:p>
        </w:tc>
        <w:tc>
          <w:tcPr>
            <w:tcW w:w="873" w:type="dxa"/>
            <w:noWrap/>
            <w:hideMark/>
          </w:tcPr>
          <w:p w14:paraId="4AEB22B6" w14:textId="77777777" w:rsidR="00DC17FD" w:rsidRPr="00B322A8" w:rsidRDefault="00DC17FD" w:rsidP="00C12606">
            <w:pPr>
              <w:pStyle w:val="TAL"/>
              <w:keepNext w:val="0"/>
            </w:pPr>
            <w:r w:rsidRPr="00B322A8">
              <w:t>9.56</w:t>
            </w:r>
          </w:p>
        </w:tc>
        <w:tc>
          <w:tcPr>
            <w:tcW w:w="873" w:type="dxa"/>
            <w:noWrap/>
            <w:hideMark/>
          </w:tcPr>
          <w:p w14:paraId="399F845F" w14:textId="77777777" w:rsidR="00DC17FD" w:rsidRPr="00B322A8" w:rsidRDefault="00DC17FD" w:rsidP="00C12606">
            <w:pPr>
              <w:pStyle w:val="TAL"/>
              <w:keepNext w:val="0"/>
            </w:pPr>
            <w:r w:rsidRPr="00B322A8">
              <w:t>102.28</w:t>
            </w:r>
          </w:p>
        </w:tc>
      </w:tr>
      <w:tr w:rsidR="00DC17FD" w:rsidRPr="00B322A8" w14:paraId="046BA24C" w14:textId="77777777" w:rsidTr="00BA14A0">
        <w:trPr>
          <w:trHeight w:val="300"/>
          <w:tblHeader/>
        </w:trPr>
        <w:tc>
          <w:tcPr>
            <w:tcW w:w="1267" w:type="dxa"/>
            <w:noWrap/>
            <w:hideMark/>
          </w:tcPr>
          <w:p w14:paraId="781BAE09" w14:textId="77777777" w:rsidR="00DC17FD" w:rsidRPr="00B322A8" w:rsidRDefault="00DC17FD" w:rsidP="00C12606">
            <w:pPr>
              <w:pStyle w:val="TAL"/>
              <w:keepNext w:val="0"/>
            </w:pPr>
            <w:r w:rsidRPr="00B322A8">
              <w:t>5</w:t>
            </w:r>
          </w:p>
        </w:tc>
        <w:tc>
          <w:tcPr>
            <w:tcW w:w="1100" w:type="dxa"/>
            <w:noWrap/>
            <w:hideMark/>
          </w:tcPr>
          <w:p w14:paraId="58F09192" w14:textId="77777777" w:rsidR="00DC17FD" w:rsidRPr="00B322A8" w:rsidRDefault="00DC17FD" w:rsidP="00C12606">
            <w:pPr>
              <w:pStyle w:val="TAL"/>
              <w:keepNext w:val="0"/>
            </w:pPr>
            <w:r w:rsidRPr="00B322A8">
              <w:t>-13.6</w:t>
            </w:r>
          </w:p>
        </w:tc>
        <w:tc>
          <w:tcPr>
            <w:tcW w:w="2107" w:type="dxa"/>
            <w:noWrap/>
            <w:hideMark/>
          </w:tcPr>
          <w:p w14:paraId="200D6316" w14:textId="77777777" w:rsidR="00DC17FD" w:rsidRPr="00B322A8" w:rsidRDefault="00DC17FD" w:rsidP="00C12606">
            <w:pPr>
              <w:pStyle w:val="TAL"/>
              <w:keepNext w:val="0"/>
            </w:pPr>
            <w:r w:rsidRPr="00B322A8">
              <w:t>196</w:t>
            </w:r>
          </w:p>
        </w:tc>
        <w:tc>
          <w:tcPr>
            <w:tcW w:w="2082" w:type="dxa"/>
            <w:noWrap/>
            <w:hideMark/>
          </w:tcPr>
          <w:p w14:paraId="3C9EFCB0" w14:textId="77777777" w:rsidR="00DC17FD" w:rsidRPr="00B322A8" w:rsidRDefault="00DC17FD" w:rsidP="00C12606">
            <w:pPr>
              <w:pStyle w:val="TAL"/>
              <w:keepNext w:val="0"/>
            </w:pPr>
            <w:r w:rsidRPr="00B322A8">
              <w:t>113.06</w:t>
            </w:r>
          </w:p>
        </w:tc>
        <w:tc>
          <w:tcPr>
            <w:tcW w:w="1058" w:type="dxa"/>
            <w:noWrap/>
            <w:hideMark/>
          </w:tcPr>
          <w:p w14:paraId="3A50C088" w14:textId="77777777" w:rsidR="00DC17FD" w:rsidRPr="00B322A8" w:rsidRDefault="00DC17FD" w:rsidP="00C12606">
            <w:pPr>
              <w:pStyle w:val="TAL"/>
              <w:keepNext w:val="0"/>
            </w:pPr>
            <w:r w:rsidRPr="00B322A8">
              <w:t>51.08</w:t>
            </w:r>
          </w:p>
        </w:tc>
        <w:tc>
          <w:tcPr>
            <w:tcW w:w="873" w:type="dxa"/>
            <w:noWrap/>
            <w:hideMark/>
          </w:tcPr>
          <w:p w14:paraId="46F6FE04" w14:textId="77777777" w:rsidR="00DC17FD" w:rsidRPr="00B322A8" w:rsidRDefault="00DC17FD" w:rsidP="00C12606">
            <w:pPr>
              <w:pStyle w:val="TAL"/>
              <w:keepNext w:val="0"/>
            </w:pPr>
            <w:r w:rsidRPr="00B322A8">
              <w:t>8.604</w:t>
            </w:r>
          </w:p>
        </w:tc>
        <w:tc>
          <w:tcPr>
            <w:tcW w:w="873" w:type="dxa"/>
            <w:noWrap/>
            <w:hideMark/>
          </w:tcPr>
          <w:p w14:paraId="0C7BCCC7" w14:textId="77777777" w:rsidR="00DC17FD" w:rsidRPr="00B322A8" w:rsidRDefault="00DC17FD" w:rsidP="00C12606">
            <w:pPr>
              <w:pStyle w:val="TAL"/>
              <w:keepNext w:val="0"/>
            </w:pPr>
            <w:r w:rsidRPr="00B322A8">
              <w:t>102.28</w:t>
            </w:r>
          </w:p>
        </w:tc>
      </w:tr>
      <w:tr w:rsidR="00DC17FD" w:rsidRPr="00B322A8" w14:paraId="494101FA" w14:textId="77777777" w:rsidTr="00BA14A0">
        <w:trPr>
          <w:trHeight w:val="300"/>
          <w:tblHeader/>
        </w:trPr>
        <w:tc>
          <w:tcPr>
            <w:tcW w:w="1267" w:type="dxa"/>
            <w:noWrap/>
            <w:hideMark/>
          </w:tcPr>
          <w:p w14:paraId="303DF356" w14:textId="77777777" w:rsidR="00DC17FD" w:rsidRPr="00B322A8" w:rsidRDefault="00DC17FD" w:rsidP="00C12606">
            <w:pPr>
              <w:pStyle w:val="TAL"/>
              <w:keepNext w:val="0"/>
            </w:pPr>
            <w:r w:rsidRPr="00B322A8">
              <w:t>6</w:t>
            </w:r>
          </w:p>
        </w:tc>
        <w:tc>
          <w:tcPr>
            <w:tcW w:w="1100" w:type="dxa"/>
            <w:noWrap/>
            <w:hideMark/>
          </w:tcPr>
          <w:p w14:paraId="53ACE6C9" w14:textId="77777777" w:rsidR="00DC17FD" w:rsidRPr="00B322A8" w:rsidRDefault="00DC17FD" w:rsidP="00C12606">
            <w:pPr>
              <w:pStyle w:val="TAL"/>
              <w:keepNext w:val="0"/>
            </w:pPr>
            <w:r w:rsidRPr="00B322A8">
              <w:t>-15.9</w:t>
            </w:r>
          </w:p>
        </w:tc>
        <w:tc>
          <w:tcPr>
            <w:tcW w:w="2107" w:type="dxa"/>
            <w:noWrap/>
            <w:hideMark/>
          </w:tcPr>
          <w:p w14:paraId="2B1E7DDE" w14:textId="77777777" w:rsidR="00DC17FD" w:rsidRPr="00B322A8" w:rsidRDefault="00DC17FD" w:rsidP="00C12606">
            <w:pPr>
              <w:pStyle w:val="TAL"/>
              <w:keepNext w:val="0"/>
            </w:pPr>
            <w:r w:rsidRPr="00B322A8">
              <w:t>209</w:t>
            </w:r>
          </w:p>
        </w:tc>
        <w:tc>
          <w:tcPr>
            <w:tcW w:w="2082" w:type="dxa"/>
            <w:noWrap/>
            <w:hideMark/>
          </w:tcPr>
          <w:p w14:paraId="4BCF871D" w14:textId="77777777" w:rsidR="00DC17FD" w:rsidRPr="00B322A8" w:rsidRDefault="00DC17FD" w:rsidP="00C12606">
            <w:pPr>
              <w:pStyle w:val="TAL"/>
              <w:keepNext w:val="0"/>
            </w:pPr>
            <w:r w:rsidRPr="00B322A8">
              <w:t>-2.18</w:t>
            </w:r>
          </w:p>
        </w:tc>
        <w:tc>
          <w:tcPr>
            <w:tcW w:w="1058" w:type="dxa"/>
            <w:noWrap/>
            <w:hideMark/>
          </w:tcPr>
          <w:p w14:paraId="737F38BA" w14:textId="77777777" w:rsidR="00DC17FD" w:rsidRPr="00B322A8" w:rsidRDefault="00DC17FD" w:rsidP="00C12606">
            <w:pPr>
              <w:pStyle w:val="TAL"/>
              <w:keepNext w:val="0"/>
            </w:pPr>
            <w:r w:rsidRPr="00B322A8">
              <w:t>62.03</w:t>
            </w:r>
          </w:p>
        </w:tc>
        <w:tc>
          <w:tcPr>
            <w:tcW w:w="873" w:type="dxa"/>
            <w:noWrap/>
            <w:hideMark/>
          </w:tcPr>
          <w:p w14:paraId="72B02590" w14:textId="77777777" w:rsidR="00DC17FD" w:rsidRPr="00B322A8" w:rsidRDefault="00DC17FD" w:rsidP="00C12606">
            <w:pPr>
              <w:pStyle w:val="TAL"/>
              <w:keepNext w:val="0"/>
            </w:pPr>
            <w:r w:rsidRPr="00B322A8">
              <w:t>9.56</w:t>
            </w:r>
          </w:p>
        </w:tc>
        <w:tc>
          <w:tcPr>
            <w:tcW w:w="873" w:type="dxa"/>
            <w:noWrap/>
            <w:hideMark/>
          </w:tcPr>
          <w:p w14:paraId="6A9DF807" w14:textId="77777777" w:rsidR="00DC17FD" w:rsidRPr="00B322A8" w:rsidRDefault="00DC17FD" w:rsidP="00C12606">
            <w:pPr>
              <w:pStyle w:val="TAL"/>
              <w:keepNext w:val="0"/>
            </w:pPr>
            <w:r w:rsidRPr="00B322A8">
              <w:t>103.69</w:t>
            </w:r>
          </w:p>
        </w:tc>
      </w:tr>
      <w:tr w:rsidR="00DC17FD" w:rsidRPr="00B322A8" w14:paraId="3B7EBDCD" w14:textId="77777777" w:rsidTr="00BA14A0">
        <w:trPr>
          <w:trHeight w:val="300"/>
          <w:tblHeader/>
        </w:trPr>
        <w:tc>
          <w:tcPr>
            <w:tcW w:w="1267" w:type="dxa"/>
            <w:noWrap/>
            <w:hideMark/>
          </w:tcPr>
          <w:p w14:paraId="5DF5C110" w14:textId="77777777" w:rsidR="00DC17FD" w:rsidRPr="00B322A8" w:rsidRDefault="00DC17FD" w:rsidP="00C12606">
            <w:pPr>
              <w:pStyle w:val="TAL"/>
              <w:keepNext w:val="0"/>
            </w:pPr>
            <w:r w:rsidRPr="00B322A8">
              <w:t>7</w:t>
            </w:r>
          </w:p>
        </w:tc>
        <w:tc>
          <w:tcPr>
            <w:tcW w:w="1100" w:type="dxa"/>
            <w:noWrap/>
            <w:hideMark/>
          </w:tcPr>
          <w:p w14:paraId="37FC7C92" w14:textId="77777777" w:rsidR="00DC17FD" w:rsidRPr="00B322A8" w:rsidRDefault="00DC17FD" w:rsidP="00C12606">
            <w:pPr>
              <w:pStyle w:val="TAL"/>
              <w:keepNext w:val="0"/>
            </w:pPr>
            <w:r w:rsidRPr="00B322A8">
              <w:t>-9.4</w:t>
            </w:r>
          </w:p>
        </w:tc>
        <w:tc>
          <w:tcPr>
            <w:tcW w:w="2107" w:type="dxa"/>
            <w:noWrap/>
            <w:hideMark/>
          </w:tcPr>
          <w:p w14:paraId="6C43CD3F" w14:textId="77777777" w:rsidR="00DC17FD" w:rsidRPr="00B322A8" w:rsidRDefault="00DC17FD" w:rsidP="00C12606">
            <w:pPr>
              <w:pStyle w:val="TAL"/>
              <w:keepNext w:val="0"/>
            </w:pPr>
            <w:r w:rsidRPr="00B322A8">
              <w:t>214</w:t>
            </w:r>
          </w:p>
        </w:tc>
        <w:tc>
          <w:tcPr>
            <w:tcW w:w="2082" w:type="dxa"/>
            <w:noWrap/>
            <w:hideMark/>
          </w:tcPr>
          <w:p w14:paraId="0025CC6C" w14:textId="77777777" w:rsidR="00DC17FD" w:rsidRPr="00B322A8" w:rsidRDefault="00DC17FD" w:rsidP="00C12606">
            <w:pPr>
              <w:pStyle w:val="TAL"/>
              <w:keepNext w:val="0"/>
            </w:pPr>
            <w:r w:rsidRPr="00B322A8">
              <w:t>-133.34</w:t>
            </w:r>
          </w:p>
        </w:tc>
        <w:tc>
          <w:tcPr>
            <w:tcW w:w="1058" w:type="dxa"/>
            <w:noWrap/>
            <w:hideMark/>
          </w:tcPr>
          <w:p w14:paraId="451FF951" w14:textId="77777777" w:rsidR="00DC17FD" w:rsidRPr="00B322A8" w:rsidRDefault="00DC17FD" w:rsidP="00C12606">
            <w:pPr>
              <w:pStyle w:val="TAL"/>
              <w:keepNext w:val="0"/>
            </w:pPr>
            <w:r w:rsidRPr="00B322A8">
              <w:t>18.09</w:t>
            </w:r>
          </w:p>
        </w:tc>
        <w:tc>
          <w:tcPr>
            <w:tcW w:w="873" w:type="dxa"/>
            <w:noWrap/>
            <w:hideMark/>
          </w:tcPr>
          <w:p w14:paraId="76AC6719" w14:textId="77777777" w:rsidR="00DC17FD" w:rsidRPr="00B322A8" w:rsidRDefault="00DC17FD" w:rsidP="00C12606">
            <w:pPr>
              <w:pStyle w:val="TAL"/>
              <w:keepNext w:val="0"/>
            </w:pPr>
            <w:r w:rsidRPr="00B322A8">
              <w:t>7.648</w:t>
            </w:r>
          </w:p>
        </w:tc>
        <w:tc>
          <w:tcPr>
            <w:tcW w:w="873" w:type="dxa"/>
            <w:noWrap/>
            <w:hideMark/>
          </w:tcPr>
          <w:p w14:paraId="4EFC2E08" w14:textId="77777777" w:rsidR="00DC17FD" w:rsidRPr="00B322A8" w:rsidRDefault="00DC17FD" w:rsidP="00C12606">
            <w:pPr>
              <w:pStyle w:val="TAL"/>
              <w:keepNext w:val="0"/>
            </w:pPr>
            <w:r w:rsidRPr="00B322A8">
              <w:t>100.85</w:t>
            </w:r>
          </w:p>
        </w:tc>
      </w:tr>
      <w:tr w:rsidR="00DC17FD" w:rsidRPr="00B322A8" w14:paraId="5A8827E3" w14:textId="77777777" w:rsidTr="00BA14A0">
        <w:trPr>
          <w:trHeight w:val="300"/>
          <w:tblHeader/>
        </w:trPr>
        <w:tc>
          <w:tcPr>
            <w:tcW w:w="1267" w:type="dxa"/>
            <w:noWrap/>
            <w:hideMark/>
          </w:tcPr>
          <w:p w14:paraId="08443399" w14:textId="77777777" w:rsidR="00DC17FD" w:rsidRPr="00B322A8" w:rsidRDefault="00DC17FD" w:rsidP="00C12606">
            <w:pPr>
              <w:pStyle w:val="TAL"/>
              <w:keepNext w:val="0"/>
            </w:pPr>
            <w:r w:rsidRPr="00B322A8">
              <w:t>8</w:t>
            </w:r>
          </w:p>
        </w:tc>
        <w:tc>
          <w:tcPr>
            <w:tcW w:w="1100" w:type="dxa"/>
            <w:noWrap/>
            <w:hideMark/>
          </w:tcPr>
          <w:p w14:paraId="3B7C2B0E" w14:textId="77777777" w:rsidR="00DC17FD" w:rsidRPr="00B322A8" w:rsidRDefault="00DC17FD" w:rsidP="00C12606">
            <w:pPr>
              <w:pStyle w:val="TAL"/>
              <w:keepNext w:val="0"/>
            </w:pPr>
            <w:r w:rsidRPr="00B322A8">
              <w:t>-15.3</w:t>
            </w:r>
          </w:p>
        </w:tc>
        <w:tc>
          <w:tcPr>
            <w:tcW w:w="2107" w:type="dxa"/>
            <w:noWrap/>
            <w:hideMark/>
          </w:tcPr>
          <w:p w14:paraId="258C93F3" w14:textId="77777777" w:rsidR="00DC17FD" w:rsidRPr="00B322A8" w:rsidRDefault="00DC17FD" w:rsidP="00C12606">
            <w:pPr>
              <w:pStyle w:val="TAL"/>
              <w:keepNext w:val="0"/>
            </w:pPr>
            <w:r w:rsidRPr="00B322A8">
              <w:t>244</w:t>
            </w:r>
          </w:p>
        </w:tc>
        <w:tc>
          <w:tcPr>
            <w:tcW w:w="2082" w:type="dxa"/>
            <w:noWrap/>
            <w:hideMark/>
          </w:tcPr>
          <w:p w14:paraId="1D149F48" w14:textId="77777777" w:rsidR="00DC17FD" w:rsidRPr="00B322A8" w:rsidRDefault="00DC17FD" w:rsidP="00C12606">
            <w:pPr>
              <w:pStyle w:val="TAL"/>
              <w:keepNext w:val="0"/>
            </w:pPr>
            <w:r w:rsidRPr="00B322A8">
              <w:t>113.06</w:t>
            </w:r>
          </w:p>
        </w:tc>
        <w:tc>
          <w:tcPr>
            <w:tcW w:w="1058" w:type="dxa"/>
            <w:noWrap/>
            <w:hideMark/>
          </w:tcPr>
          <w:p w14:paraId="3B2F4401" w14:textId="77777777" w:rsidR="00DC17FD" w:rsidRPr="00B322A8" w:rsidRDefault="00DC17FD" w:rsidP="00C12606">
            <w:pPr>
              <w:pStyle w:val="TAL"/>
              <w:keepNext w:val="0"/>
            </w:pPr>
            <w:r w:rsidRPr="00B322A8">
              <w:t>51.08</w:t>
            </w:r>
          </w:p>
        </w:tc>
        <w:tc>
          <w:tcPr>
            <w:tcW w:w="873" w:type="dxa"/>
            <w:noWrap/>
            <w:hideMark/>
          </w:tcPr>
          <w:p w14:paraId="1F50B2B5" w14:textId="77777777" w:rsidR="00DC17FD" w:rsidRPr="00B322A8" w:rsidRDefault="00DC17FD" w:rsidP="00C12606">
            <w:pPr>
              <w:pStyle w:val="TAL"/>
              <w:keepNext w:val="0"/>
            </w:pPr>
            <w:r w:rsidRPr="00B322A8">
              <w:t>7.648</w:t>
            </w:r>
          </w:p>
        </w:tc>
        <w:tc>
          <w:tcPr>
            <w:tcW w:w="873" w:type="dxa"/>
            <w:noWrap/>
            <w:hideMark/>
          </w:tcPr>
          <w:p w14:paraId="75E48325" w14:textId="77777777" w:rsidR="00DC17FD" w:rsidRPr="00B322A8" w:rsidRDefault="00DC17FD" w:rsidP="00C12606">
            <w:pPr>
              <w:pStyle w:val="TAL"/>
              <w:keepNext w:val="0"/>
            </w:pPr>
            <w:r w:rsidRPr="00B322A8">
              <w:t>102.28</w:t>
            </w:r>
          </w:p>
        </w:tc>
      </w:tr>
      <w:tr w:rsidR="00DC17FD" w:rsidRPr="00B322A8" w14:paraId="35B748F7" w14:textId="77777777" w:rsidTr="00BA14A0">
        <w:trPr>
          <w:trHeight w:val="300"/>
          <w:tblHeader/>
        </w:trPr>
        <w:tc>
          <w:tcPr>
            <w:tcW w:w="1267" w:type="dxa"/>
            <w:noWrap/>
            <w:hideMark/>
          </w:tcPr>
          <w:p w14:paraId="346F1CA3" w14:textId="77777777" w:rsidR="00DC17FD" w:rsidRPr="00B322A8" w:rsidRDefault="00DC17FD" w:rsidP="00C12606">
            <w:pPr>
              <w:pStyle w:val="TAL"/>
              <w:keepNext w:val="0"/>
            </w:pPr>
            <w:r w:rsidRPr="00B322A8">
              <w:t>9</w:t>
            </w:r>
          </w:p>
        </w:tc>
        <w:tc>
          <w:tcPr>
            <w:tcW w:w="1100" w:type="dxa"/>
            <w:noWrap/>
            <w:hideMark/>
          </w:tcPr>
          <w:p w14:paraId="25AA65A5" w14:textId="77777777" w:rsidR="00DC17FD" w:rsidRPr="00B322A8" w:rsidRDefault="00DC17FD" w:rsidP="00C12606">
            <w:pPr>
              <w:pStyle w:val="TAL"/>
              <w:keepNext w:val="0"/>
            </w:pPr>
            <w:r w:rsidRPr="00B322A8">
              <w:t>-12.9</w:t>
            </w:r>
          </w:p>
        </w:tc>
        <w:tc>
          <w:tcPr>
            <w:tcW w:w="2107" w:type="dxa"/>
            <w:noWrap/>
            <w:hideMark/>
          </w:tcPr>
          <w:p w14:paraId="150A28E9" w14:textId="77777777" w:rsidR="00DC17FD" w:rsidRPr="00B322A8" w:rsidRDefault="00DC17FD" w:rsidP="00C12606">
            <w:pPr>
              <w:pStyle w:val="TAL"/>
              <w:keepNext w:val="0"/>
            </w:pPr>
            <w:r w:rsidRPr="00B322A8">
              <w:t>277</w:t>
            </w:r>
          </w:p>
        </w:tc>
        <w:tc>
          <w:tcPr>
            <w:tcW w:w="2082" w:type="dxa"/>
            <w:noWrap/>
            <w:hideMark/>
          </w:tcPr>
          <w:p w14:paraId="41D02E70" w14:textId="77777777" w:rsidR="00DC17FD" w:rsidRPr="00B322A8" w:rsidRDefault="00DC17FD" w:rsidP="00C12606">
            <w:pPr>
              <w:pStyle w:val="TAL"/>
              <w:keepNext w:val="0"/>
            </w:pPr>
            <w:r w:rsidRPr="00B322A8">
              <w:t>-37.03</w:t>
            </w:r>
          </w:p>
        </w:tc>
        <w:tc>
          <w:tcPr>
            <w:tcW w:w="1058" w:type="dxa"/>
            <w:noWrap/>
            <w:hideMark/>
          </w:tcPr>
          <w:p w14:paraId="6A925693" w14:textId="77777777" w:rsidR="00DC17FD" w:rsidRPr="00B322A8" w:rsidRDefault="00DC17FD" w:rsidP="00C12606">
            <w:pPr>
              <w:pStyle w:val="TAL"/>
              <w:keepNext w:val="0"/>
            </w:pPr>
            <w:r w:rsidRPr="00B322A8">
              <w:t>-9</w:t>
            </w:r>
          </w:p>
        </w:tc>
        <w:tc>
          <w:tcPr>
            <w:tcW w:w="873" w:type="dxa"/>
            <w:noWrap/>
            <w:hideMark/>
          </w:tcPr>
          <w:p w14:paraId="0B104815" w14:textId="77777777" w:rsidR="00DC17FD" w:rsidRPr="00B322A8" w:rsidRDefault="00DC17FD" w:rsidP="00C12606">
            <w:pPr>
              <w:pStyle w:val="TAL"/>
              <w:keepNext w:val="0"/>
            </w:pPr>
            <w:r w:rsidRPr="00B322A8">
              <w:t>9.56</w:t>
            </w:r>
          </w:p>
        </w:tc>
        <w:tc>
          <w:tcPr>
            <w:tcW w:w="873" w:type="dxa"/>
            <w:noWrap/>
            <w:hideMark/>
          </w:tcPr>
          <w:p w14:paraId="0AA9F8B7" w14:textId="77777777" w:rsidR="00DC17FD" w:rsidRPr="00B322A8" w:rsidRDefault="00DC17FD" w:rsidP="00C12606">
            <w:pPr>
              <w:pStyle w:val="TAL"/>
              <w:keepNext w:val="0"/>
            </w:pPr>
            <w:r w:rsidRPr="00B322A8">
              <w:t>98.96</w:t>
            </w:r>
          </w:p>
        </w:tc>
      </w:tr>
      <w:tr w:rsidR="00DC17FD" w:rsidRPr="00B322A8" w14:paraId="0708719E" w14:textId="77777777" w:rsidTr="00BA14A0">
        <w:trPr>
          <w:trHeight w:val="300"/>
          <w:tblHeader/>
        </w:trPr>
        <w:tc>
          <w:tcPr>
            <w:tcW w:w="1267" w:type="dxa"/>
            <w:noWrap/>
            <w:hideMark/>
          </w:tcPr>
          <w:p w14:paraId="53770651" w14:textId="77777777" w:rsidR="00DC17FD" w:rsidRPr="00B322A8" w:rsidRDefault="00DC17FD" w:rsidP="00C12606">
            <w:pPr>
              <w:pStyle w:val="TAL"/>
              <w:keepNext w:val="0"/>
            </w:pPr>
            <w:r w:rsidRPr="00B322A8">
              <w:t>10</w:t>
            </w:r>
          </w:p>
        </w:tc>
        <w:tc>
          <w:tcPr>
            <w:tcW w:w="1100" w:type="dxa"/>
            <w:noWrap/>
            <w:hideMark/>
          </w:tcPr>
          <w:p w14:paraId="183A426C" w14:textId="77777777" w:rsidR="00DC17FD" w:rsidRPr="00B322A8" w:rsidRDefault="00DC17FD" w:rsidP="00C12606">
            <w:pPr>
              <w:pStyle w:val="TAL"/>
              <w:keepNext w:val="0"/>
            </w:pPr>
            <w:r w:rsidRPr="00B322A8">
              <w:t>-21.3</w:t>
            </w:r>
          </w:p>
        </w:tc>
        <w:tc>
          <w:tcPr>
            <w:tcW w:w="2107" w:type="dxa"/>
            <w:noWrap/>
            <w:hideMark/>
          </w:tcPr>
          <w:p w14:paraId="0E12D96B" w14:textId="77777777" w:rsidR="00DC17FD" w:rsidRPr="00B322A8" w:rsidRDefault="00DC17FD" w:rsidP="00C12606">
            <w:pPr>
              <w:pStyle w:val="TAL"/>
              <w:keepNext w:val="0"/>
            </w:pPr>
            <w:r w:rsidRPr="00B322A8">
              <w:t>560</w:t>
            </w:r>
          </w:p>
        </w:tc>
        <w:tc>
          <w:tcPr>
            <w:tcW w:w="2082" w:type="dxa"/>
            <w:noWrap/>
            <w:hideMark/>
          </w:tcPr>
          <w:p w14:paraId="042B897C" w14:textId="77777777" w:rsidR="00DC17FD" w:rsidRPr="00B322A8" w:rsidRDefault="00DC17FD" w:rsidP="00C12606">
            <w:pPr>
              <w:pStyle w:val="TAL"/>
              <w:keepNext w:val="0"/>
            </w:pPr>
            <w:r w:rsidRPr="00B322A8">
              <w:t>128.35</w:t>
            </w:r>
          </w:p>
        </w:tc>
        <w:tc>
          <w:tcPr>
            <w:tcW w:w="1058" w:type="dxa"/>
            <w:noWrap/>
            <w:hideMark/>
          </w:tcPr>
          <w:p w14:paraId="15460296" w14:textId="77777777" w:rsidR="00DC17FD" w:rsidRPr="00B322A8" w:rsidRDefault="00DC17FD" w:rsidP="00C12606">
            <w:pPr>
              <w:pStyle w:val="TAL"/>
              <w:keepNext w:val="0"/>
            </w:pPr>
            <w:r w:rsidRPr="00B322A8">
              <w:t>74.92</w:t>
            </w:r>
          </w:p>
        </w:tc>
        <w:tc>
          <w:tcPr>
            <w:tcW w:w="873" w:type="dxa"/>
            <w:noWrap/>
            <w:hideMark/>
          </w:tcPr>
          <w:p w14:paraId="39DDF23C" w14:textId="77777777" w:rsidR="00DC17FD" w:rsidRPr="00B322A8" w:rsidRDefault="00DC17FD" w:rsidP="00C12606">
            <w:pPr>
              <w:pStyle w:val="TAL"/>
              <w:keepNext w:val="0"/>
            </w:pPr>
            <w:r w:rsidRPr="00B322A8">
              <w:t>9.56</w:t>
            </w:r>
          </w:p>
        </w:tc>
        <w:tc>
          <w:tcPr>
            <w:tcW w:w="873" w:type="dxa"/>
            <w:noWrap/>
            <w:hideMark/>
          </w:tcPr>
          <w:p w14:paraId="12A2B50D" w14:textId="77777777" w:rsidR="00DC17FD" w:rsidRPr="00B322A8" w:rsidRDefault="00DC17FD" w:rsidP="00C12606">
            <w:pPr>
              <w:pStyle w:val="TAL"/>
              <w:keepNext w:val="0"/>
            </w:pPr>
            <w:r w:rsidRPr="00B322A8">
              <w:t>97.52</w:t>
            </w:r>
          </w:p>
        </w:tc>
      </w:tr>
      <w:tr w:rsidR="00DC17FD" w:rsidRPr="00B322A8" w14:paraId="403630A3" w14:textId="77777777" w:rsidTr="00BA14A0">
        <w:trPr>
          <w:trHeight w:val="300"/>
          <w:tblHeader/>
        </w:trPr>
        <w:tc>
          <w:tcPr>
            <w:tcW w:w="1267" w:type="dxa"/>
            <w:noWrap/>
            <w:hideMark/>
          </w:tcPr>
          <w:p w14:paraId="69FB6F38" w14:textId="77777777" w:rsidR="00DC17FD" w:rsidRPr="00B322A8" w:rsidRDefault="00DC17FD" w:rsidP="00C12606">
            <w:pPr>
              <w:pStyle w:val="TAL"/>
              <w:keepNext w:val="0"/>
            </w:pPr>
            <w:r w:rsidRPr="00B322A8">
              <w:t>11</w:t>
            </w:r>
          </w:p>
        </w:tc>
        <w:tc>
          <w:tcPr>
            <w:tcW w:w="1100" w:type="dxa"/>
            <w:noWrap/>
            <w:hideMark/>
          </w:tcPr>
          <w:p w14:paraId="6DE6B9B7" w14:textId="77777777" w:rsidR="00DC17FD" w:rsidRPr="00B322A8" w:rsidRDefault="00DC17FD" w:rsidP="00C12606">
            <w:pPr>
              <w:pStyle w:val="TAL"/>
              <w:keepNext w:val="0"/>
            </w:pPr>
            <w:r w:rsidRPr="00B322A8">
              <w:t>-12</w:t>
            </w:r>
          </w:p>
        </w:tc>
        <w:tc>
          <w:tcPr>
            <w:tcW w:w="2107" w:type="dxa"/>
            <w:noWrap/>
            <w:hideMark/>
          </w:tcPr>
          <w:p w14:paraId="476FA3C8" w14:textId="77777777" w:rsidR="00DC17FD" w:rsidRPr="00B322A8" w:rsidRDefault="00DC17FD" w:rsidP="00C12606">
            <w:pPr>
              <w:pStyle w:val="TAL"/>
              <w:keepNext w:val="0"/>
            </w:pPr>
            <w:r w:rsidRPr="00B322A8">
              <w:t>691</w:t>
            </w:r>
          </w:p>
        </w:tc>
        <w:tc>
          <w:tcPr>
            <w:tcW w:w="2082" w:type="dxa"/>
            <w:noWrap/>
            <w:hideMark/>
          </w:tcPr>
          <w:p w14:paraId="20EB04B4" w14:textId="77777777" w:rsidR="00DC17FD" w:rsidRPr="00B322A8" w:rsidRDefault="00DC17FD" w:rsidP="00C12606">
            <w:pPr>
              <w:pStyle w:val="TAL"/>
              <w:keepNext w:val="0"/>
            </w:pPr>
            <w:r w:rsidRPr="00B322A8">
              <w:t>91.59</w:t>
            </w:r>
          </w:p>
        </w:tc>
        <w:tc>
          <w:tcPr>
            <w:tcW w:w="1058" w:type="dxa"/>
            <w:noWrap/>
            <w:hideMark/>
          </w:tcPr>
          <w:p w14:paraId="73202715" w14:textId="77777777" w:rsidR="00DC17FD" w:rsidRPr="00B322A8" w:rsidRDefault="00DC17FD" w:rsidP="00C12606">
            <w:pPr>
              <w:pStyle w:val="TAL"/>
              <w:keepNext w:val="0"/>
            </w:pPr>
            <w:r w:rsidRPr="00B322A8">
              <w:t>-9.46</w:t>
            </w:r>
          </w:p>
        </w:tc>
        <w:tc>
          <w:tcPr>
            <w:tcW w:w="873" w:type="dxa"/>
            <w:noWrap/>
            <w:hideMark/>
          </w:tcPr>
          <w:p w14:paraId="33884B96" w14:textId="77777777" w:rsidR="00DC17FD" w:rsidRPr="00B322A8" w:rsidRDefault="00DC17FD" w:rsidP="00C12606">
            <w:pPr>
              <w:pStyle w:val="TAL"/>
              <w:keepNext w:val="0"/>
            </w:pPr>
            <w:r w:rsidRPr="00B322A8">
              <w:t>9.56</w:t>
            </w:r>
          </w:p>
        </w:tc>
        <w:tc>
          <w:tcPr>
            <w:tcW w:w="873" w:type="dxa"/>
            <w:noWrap/>
            <w:hideMark/>
          </w:tcPr>
          <w:p w14:paraId="0EC8962F" w14:textId="77777777" w:rsidR="00DC17FD" w:rsidRPr="00B322A8" w:rsidRDefault="00DC17FD" w:rsidP="00C12606">
            <w:pPr>
              <w:pStyle w:val="TAL"/>
              <w:keepNext w:val="0"/>
            </w:pPr>
            <w:r w:rsidRPr="00B322A8">
              <w:t>102.5</w:t>
            </w:r>
          </w:p>
        </w:tc>
      </w:tr>
      <w:tr w:rsidR="00DC17FD" w:rsidRPr="00B322A8" w14:paraId="28FAFD35" w14:textId="77777777" w:rsidTr="00BA14A0">
        <w:trPr>
          <w:trHeight w:val="300"/>
          <w:tblHeader/>
        </w:trPr>
        <w:tc>
          <w:tcPr>
            <w:tcW w:w="1267" w:type="dxa"/>
            <w:noWrap/>
            <w:hideMark/>
          </w:tcPr>
          <w:p w14:paraId="79F4B374" w14:textId="77777777" w:rsidR="00DC17FD" w:rsidRPr="00B322A8" w:rsidRDefault="00DC17FD" w:rsidP="00C12606">
            <w:pPr>
              <w:pStyle w:val="TAL"/>
              <w:keepNext w:val="0"/>
            </w:pPr>
            <w:r w:rsidRPr="00B322A8">
              <w:t>12</w:t>
            </w:r>
          </w:p>
        </w:tc>
        <w:tc>
          <w:tcPr>
            <w:tcW w:w="1100" w:type="dxa"/>
            <w:noWrap/>
            <w:hideMark/>
          </w:tcPr>
          <w:p w14:paraId="3B956BF7" w14:textId="77777777" w:rsidR="00DC17FD" w:rsidRPr="00B322A8" w:rsidRDefault="00DC17FD" w:rsidP="00C12606">
            <w:pPr>
              <w:pStyle w:val="TAL"/>
              <w:keepNext w:val="0"/>
            </w:pPr>
            <w:r w:rsidRPr="00B322A8">
              <w:t>-17.8</w:t>
            </w:r>
          </w:p>
        </w:tc>
        <w:tc>
          <w:tcPr>
            <w:tcW w:w="2107" w:type="dxa"/>
            <w:noWrap/>
            <w:hideMark/>
          </w:tcPr>
          <w:p w14:paraId="6E5BC243" w14:textId="77777777" w:rsidR="00DC17FD" w:rsidRPr="00B322A8" w:rsidRDefault="00DC17FD" w:rsidP="00C12606">
            <w:pPr>
              <w:pStyle w:val="TAL"/>
              <w:keepNext w:val="0"/>
            </w:pPr>
            <w:r w:rsidRPr="00B322A8">
              <w:t>791</w:t>
            </w:r>
          </w:p>
        </w:tc>
        <w:tc>
          <w:tcPr>
            <w:tcW w:w="2082" w:type="dxa"/>
            <w:noWrap/>
            <w:hideMark/>
          </w:tcPr>
          <w:p w14:paraId="513874E2" w14:textId="77777777" w:rsidR="00DC17FD" w:rsidRPr="00B322A8" w:rsidRDefault="00DC17FD" w:rsidP="00C12606">
            <w:pPr>
              <w:pStyle w:val="TAL"/>
              <w:keepNext w:val="0"/>
            </w:pPr>
            <w:r w:rsidRPr="00B322A8">
              <w:t>69.6</w:t>
            </w:r>
          </w:p>
        </w:tc>
        <w:tc>
          <w:tcPr>
            <w:tcW w:w="1058" w:type="dxa"/>
            <w:noWrap/>
            <w:hideMark/>
          </w:tcPr>
          <w:p w14:paraId="7DE8D558" w14:textId="77777777" w:rsidR="00DC17FD" w:rsidRPr="00B322A8" w:rsidRDefault="00DC17FD" w:rsidP="00C12606">
            <w:pPr>
              <w:pStyle w:val="TAL"/>
              <w:keepNext w:val="0"/>
            </w:pPr>
            <w:r w:rsidRPr="00B322A8">
              <w:t>-33.93</w:t>
            </w:r>
          </w:p>
        </w:tc>
        <w:tc>
          <w:tcPr>
            <w:tcW w:w="873" w:type="dxa"/>
            <w:noWrap/>
            <w:hideMark/>
          </w:tcPr>
          <w:p w14:paraId="684D899A" w14:textId="77777777" w:rsidR="00DC17FD" w:rsidRPr="00B322A8" w:rsidRDefault="00DC17FD" w:rsidP="00C12606">
            <w:pPr>
              <w:pStyle w:val="TAL"/>
              <w:keepNext w:val="0"/>
            </w:pPr>
            <w:r w:rsidRPr="00B322A8">
              <w:t>9.56</w:t>
            </w:r>
          </w:p>
        </w:tc>
        <w:tc>
          <w:tcPr>
            <w:tcW w:w="873" w:type="dxa"/>
            <w:noWrap/>
            <w:hideMark/>
          </w:tcPr>
          <w:p w14:paraId="01A4C3DF" w14:textId="77777777" w:rsidR="00DC17FD" w:rsidRPr="00B322A8" w:rsidRDefault="00DC17FD" w:rsidP="00C12606">
            <w:pPr>
              <w:pStyle w:val="TAL"/>
              <w:keepNext w:val="0"/>
            </w:pPr>
            <w:r w:rsidRPr="00B322A8">
              <w:t>103.75</w:t>
            </w:r>
          </w:p>
        </w:tc>
      </w:tr>
      <w:tr w:rsidR="00DC17FD" w:rsidRPr="00B322A8" w14:paraId="64942B9E" w14:textId="77777777" w:rsidTr="00BA14A0">
        <w:trPr>
          <w:trHeight w:val="300"/>
          <w:tblHeader/>
        </w:trPr>
        <w:tc>
          <w:tcPr>
            <w:tcW w:w="1267" w:type="dxa"/>
            <w:noWrap/>
            <w:hideMark/>
          </w:tcPr>
          <w:p w14:paraId="3FD0A0C3" w14:textId="77777777" w:rsidR="00DC17FD" w:rsidRPr="00B322A8" w:rsidRDefault="00DC17FD" w:rsidP="00C12606">
            <w:pPr>
              <w:pStyle w:val="TAL"/>
              <w:keepNext w:val="0"/>
            </w:pPr>
            <w:r w:rsidRPr="00B322A8">
              <w:t>13</w:t>
            </w:r>
          </w:p>
        </w:tc>
        <w:tc>
          <w:tcPr>
            <w:tcW w:w="1100" w:type="dxa"/>
            <w:noWrap/>
            <w:hideMark/>
          </w:tcPr>
          <w:p w14:paraId="41B43B42" w14:textId="77777777" w:rsidR="00DC17FD" w:rsidRPr="00B322A8" w:rsidRDefault="00DC17FD" w:rsidP="00C12606">
            <w:pPr>
              <w:pStyle w:val="TAL"/>
              <w:keepNext w:val="0"/>
            </w:pPr>
            <w:r w:rsidRPr="00B322A8">
              <w:t>-22.1</w:t>
            </w:r>
          </w:p>
        </w:tc>
        <w:tc>
          <w:tcPr>
            <w:tcW w:w="2107" w:type="dxa"/>
            <w:noWrap/>
            <w:hideMark/>
          </w:tcPr>
          <w:p w14:paraId="3A52300A" w14:textId="77777777" w:rsidR="00DC17FD" w:rsidRPr="00B322A8" w:rsidRDefault="00DC17FD" w:rsidP="00C12606">
            <w:pPr>
              <w:pStyle w:val="TAL"/>
              <w:keepNext w:val="0"/>
            </w:pPr>
            <w:r w:rsidRPr="00B322A8">
              <w:t>810</w:t>
            </w:r>
          </w:p>
        </w:tc>
        <w:tc>
          <w:tcPr>
            <w:tcW w:w="2082" w:type="dxa"/>
            <w:noWrap/>
            <w:hideMark/>
          </w:tcPr>
          <w:p w14:paraId="7E09BA08" w14:textId="77777777" w:rsidR="00DC17FD" w:rsidRPr="00B322A8" w:rsidRDefault="00DC17FD" w:rsidP="00C12606">
            <w:pPr>
              <w:pStyle w:val="TAL"/>
              <w:keepNext w:val="0"/>
            </w:pPr>
            <w:r w:rsidRPr="00B322A8">
              <w:t>-101.35</w:t>
            </w:r>
          </w:p>
        </w:tc>
        <w:tc>
          <w:tcPr>
            <w:tcW w:w="1058" w:type="dxa"/>
            <w:noWrap/>
            <w:hideMark/>
          </w:tcPr>
          <w:p w14:paraId="5632D345" w14:textId="77777777" w:rsidR="00DC17FD" w:rsidRPr="00B322A8" w:rsidRDefault="00DC17FD" w:rsidP="00C12606">
            <w:pPr>
              <w:pStyle w:val="TAL"/>
              <w:keepNext w:val="0"/>
            </w:pPr>
            <w:r w:rsidRPr="00B322A8">
              <w:t>66.67</w:t>
            </w:r>
          </w:p>
        </w:tc>
        <w:tc>
          <w:tcPr>
            <w:tcW w:w="873" w:type="dxa"/>
            <w:noWrap/>
            <w:hideMark/>
          </w:tcPr>
          <w:p w14:paraId="76DFDC66" w14:textId="77777777" w:rsidR="00DC17FD" w:rsidRPr="00B322A8" w:rsidRDefault="00DC17FD" w:rsidP="00C12606">
            <w:pPr>
              <w:pStyle w:val="TAL"/>
              <w:keepNext w:val="0"/>
            </w:pPr>
            <w:r w:rsidRPr="00B322A8">
              <w:t>9.56</w:t>
            </w:r>
          </w:p>
        </w:tc>
        <w:tc>
          <w:tcPr>
            <w:tcW w:w="873" w:type="dxa"/>
            <w:noWrap/>
            <w:hideMark/>
          </w:tcPr>
          <w:p w14:paraId="05172933" w14:textId="77777777" w:rsidR="00DC17FD" w:rsidRPr="00B322A8" w:rsidRDefault="00DC17FD" w:rsidP="00C12606">
            <w:pPr>
              <w:pStyle w:val="TAL"/>
              <w:keepNext w:val="0"/>
            </w:pPr>
            <w:r w:rsidRPr="00B322A8">
              <w:t>104.75</w:t>
            </w:r>
          </w:p>
        </w:tc>
      </w:tr>
      <w:tr w:rsidR="00DC17FD" w:rsidRPr="00B322A8" w14:paraId="0638C8E8" w14:textId="77777777" w:rsidTr="00BA14A0">
        <w:trPr>
          <w:trHeight w:val="300"/>
          <w:tblHeader/>
        </w:trPr>
        <w:tc>
          <w:tcPr>
            <w:tcW w:w="1267" w:type="dxa"/>
            <w:noWrap/>
            <w:hideMark/>
          </w:tcPr>
          <w:p w14:paraId="235A3F0A" w14:textId="77777777" w:rsidR="00DC17FD" w:rsidRPr="00B322A8" w:rsidRDefault="00DC17FD" w:rsidP="00C12606">
            <w:pPr>
              <w:pStyle w:val="TAL"/>
              <w:keepNext w:val="0"/>
            </w:pPr>
            <w:r w:rsidRPr="00B322A8">
              <w:t>14</w:t>
            </w:r>
          </w:p>
        </w:tc>
        <w:tc>
          <w:tcPr>
            <w:tcW w:w="1100" w:type="dxa"/>
            <w:noWrap/>
            <w:hideMark/>
          </w:tcPr>
          <w:p w14:paraId="58313906" w14:textId="77777777" w:rsidR="00DC17FD" w:rsidRPr="00B322A8" w:rsidRDefault="00DC17FD" w:rsidP="00C12606">
            <w:pPr>
              <w:pStyle w:val="TAL"/>
              <w:keepNext w:val="0"/>
            </w:pPr>
            <w:r w:rsidRPr="00B322A8">
              <w:t>-20.6</w:t>
            </w:r>
          </w:p>
        </w:tc>
        <w:tc>
          <w:tcPr>
            <w:tcW w:w="2107" w:type="dxa"/>
            <w:noWrap/>
            <w:hideMark/>
          </w:tcPr>
          <w:p w14:paraId="73658593" w14:textId="77777777" w:rsidR="00DC17FD" w:rsidRPr="00B322A8" w:rsidRDefault="00DC17FD" w:rsidP="00C12606">
            <w:pPr>
              <w:pStyle w:val="TAL"/>
              <w:keepNext w:val="0"/>
            </w:pPr>
            <w:r w:rsidRPr="00B322A8">
              <w:t>908</w:t>
            </w:r>
          </w:p>
        </w:tc>
        <w:tc>
          <w:tcPr>
            <w:tcW w:w="2082" w:type="dxa"/>
            <w:noWrap/>
            <w:hideMark/>
          </w:tcPr>
          <w:p w14:paraId="18C255E9" w14:textId="77777777" w:rsidR="00DC17FD" w:rsidRPr="00B322A8" w:rsidRDefault="00DC17FD" w:rsidP="00C12606">
            <w:pPr>
              <w:pStyle w:val="TAL"/>
              <w:keepNext w:val="0"/>
            </w:pPr>
            <w:r w:rsidRPr="00B322A8">
              <w:t>113.06</w:t>
            </w:r>
          </w:p>
        </w:tc>
        <w:tc>
          <w:tcPr>
            <w:tcW w:w="1058" w:type="dxa"/>
            <w:noWrap/>
            <w:hideMark/>
          </w:tcPr>
          <w:p w14:paraId="726688B5" w14:textId="77777777" w:rsidR="00DC17FD" w:rsidRPr="00B322A8" w:rsidRDefault="00DC17FD" w:rsidP="00C12606">
            <w:pPr>
              <w:pStyle w:val="TAL"/>
              <w:keepNext w:val="0"/>
            </w:pPr>
            <w:r w:rsidRPr="00B322A8">
              <w:t>-40.57</w:t>
            </w:r>
          </w:p>
        </w:tc>
        <w:tc>
          <w:tcPr>
            <w:tcW w:w="873" w:type="dxa"/>
            <w:noWrap/>
            <w:hideMark/>
          </w:tcPr>
          <w:p w14:paraId="62978961" w14:textId="77777777" w:rsidR="00DC17FD" w:rsidRPr="00B322A8" w:rsidRDefault="00DC17FD" w:rsidP="00C12606">
            <w:pPr>
              <w:pStyle w:val="TAL"/>
              <w:keepNext w:val="0"/>
            </w:pPr>
            <w:r w:rsidRPr="00B322A8">
              <w:t>9.56</w:t>
            </w:r>
          </w:p>
        </w:tc>
        <w:tc>
          <w:tcPr>
            <w:tcW w:w="873" w:type="dxa"/>
            <w:noWrap/>
            <w:hideMark/>
          </w:tcPr>
          <w:p w14:paraId="6A7E315E" w14:textId="77777777" w:rsidR="00DC17FD" w:rsidRPr="00B322A8" w:rsidRDefault="00DC17FD" w:rsidP="00C12606">
            <w:pPr>
              <w:pStyle w:val="TAL"/>
              <w:keepNext w:val="0"/>
            </w:pPr>
            <w:r w:rsidRPr="00B322A8">
              <w:t>104.04</w:t>
            </w:r>
          </w:p>
        </w:tc>
      </w:tr>
      <w:tr w:rsidR="00DC17FD" w:rsidRPr="00B322A8" w14:paraId="24B8BB90" w14:textId="77777777" w:rsidTr="00BA14A0">
        <w:trPr>
          <w:trHeight w:val="300"/>
          <w:tblHeader/>
        </w:trPr>
        <w:tc>
          <w:tcPr>
            <w:tcW w:w="1267" w:type="dxa"/>
            <w:noWrap/>
            <w:hideMark/>
          </w:tcPr>
          <w:p w14:paraId="4B801305" w14:textId="77777777" w:rsidR="00DC17FD" w:rsidRPr="00B322A8" w:rsidRDefault="00DC17FD" w:rsidP="00C12606">
            <w:pPr>
              <w:pStyle w:val="TAL"/>
              <w:keepNext w:val="0"/>
            </w:pPr>
            <w:r w:rsidRPr="00B322A8">
              <w:lastRenderedPageBreak/>
              <w:t>15</w:t>
            </w:r>
          </w:p>
        </w:tc>
        <w:tc>
          <w:tcPr>
            <w:tcW w:w="1100" w:type="dxa"/>
            <w:noWrap/>
            <w:hideMark/>
          </w:tcPr>
          <w:p w14:paraId="0B667D23" w14:textId="77777777" w:rsidR="00DC17FD" w:rsidRPr="00B322A8" w:rsidRDefault="00DC17FD" w:rsidP="00C12606">
            <w:pPr>
              <w:pStyle w:val="TAL"/>
              <w:keepNext w:val="0"/>
            </w:pPr>
            <w:r w:rsidRPr="00B322A8">
              <w:t>-16.2</w:t>
            </w:r>
          </w:p>
        </w:tc>
        <w:tc>
          <w:tcPr>
            <w:tcW w:w="2107" w:type="dxa"/>
            <w:noWrap/>
            <w:hideMark/>
          </w:tcPr>
          <w:p w14:paraId="75DB64C7" w14:textId="77777777" w:rsidR="00DC17FD" w:rsidRPr="00B322A8" w:rsidRDefault="00DC17FD" w:rsidP="00C12606">
            <w:pPr>
              <w:pStyle w:val="TAL"/>
              <w:keepNext w:val="0"/>
            </w:pPr>
            <w:r w:rsidRPr="00B322A8">
              <w:t>915</w:t>
            </w:r>
          </w:p>
        </w:tc>
        <w:tc>
          <w:tcPr>
            <w:tcW w:w="2082" w:type="dxa"/>
            <w:noWrap/>
            <w:hideMark/>
          </w:tcPr>
          <w:p w14:paraId="7CB627EA" w14:textId="77777777" w:rsidR="00DC17FD" w:rsidRPr="00B322A8" w:rsidRDefault="00DC17FD" w:rsidP="00C12606">
            <w:pPr>
              <w:pStyle w:val="TAL"/>
              <w:keepNext w:val="0"/>
            </w:pPr>
            <w:r w:rsidRPr="00B322A8">
              <w:t>-6.7</w:t>
            </w:r>
          </w:p>
        </w:tc>
        <w:tc>
          <w:tcPr>
            <w:tcW w:w="1058" w:type="dxa"/>
            <w:noWrap/>
            <w:hideMark/>
          </w:tcPr>
          <w:p w14:paraId="73264580" w14:textId="77777777" w:rsidR="00DC17FD" w:rsidRPr="00B322A8" w:rsidRDefault="00DC17FD" w:rsidP="00C12606">
            <w:pPr>
              <w:pStyle w:val="TAL"/>
              <w:keepNext w:val="0"/>
            </w:pPr>
            <w:r w:rsidRPr="00B322A8">
              <w:t>-25.85</w:t>
            </w:r>
          </w:p>
        </w:tc>
        <w:tc>
          <w:tcPr>
            <w:tcW w:w="873" w:type="dxa"/>
            <w:noWrap/>
            <w:hideMark/>
          </w:tcPr>
          <w:p w14:paraId="1E452554" w14:textId="77777777" w:rsidR="00DC17FD" w:rsidRPr="00B322A8" w:rsidRDefault="00DC17FD" w:rsidP="00C12606">
            <w:pPr>
              <w:pStyle w:val="TAL"/>
              <w:keepNext w:val="0"/>
            </w:pPr>
            <w:r w:rsidRPr="00B322A8">
              <w:t>9.56</w:t>
            </w:r>
          </w:p>
        </w:tc>
        <w:tc>
          <w:tcPr>
            <w:tcW w:w="873" w:type="dxa"/>
            <w:noWrap/>
            <w:hideMark/>
          </w:tcPr>
          <w:p w14:paraId="5DB5DBA9" w14:textId="77777777" w:rsidR="00DC17FD" w:rsidRPr="00B322A8" w:rsidRDefault="00DC17FD" w:rsidP="00C12606">
            <w:pPr>
              <w:pStyle w:val="TAL"/>
              <w:keepNext w:val="0"/>
            </w:pPr>
            <w:r w:rsidRPr="00B322A8">
              <w:t>98.56</w:t>
            </w:r>
          </w:p>
        </w:tc>
      </w:tr>
      <w:tr w:rsidR="00DC17FD" w:rsidRPr="00B322A8" w14:paraId="2CEA1BDF" w14:textId="77777777" w:rsidTr="00BA14A0">
        <w:trPr>
          <w:trHeight w:val="300"/>
          <w:tblHeader/>
        </w:trPr>
        <w:tc>
          <w:tcPr>
            <w:tcW w:w="1267" w:type="dxa"/>
            <w:noWrap/>
            <w:hideMark/>
          </w:tcPr>
          <w:p w14:paraId="5E003CA2" w14:textId="77777777" w:rsidR="00DC17FD" w:rsidRPr="00B322A8" w:rsidRDefault="00DC17FD" w:rsidP="00C12606">
            <w:pPr>
              <w:pStyle w:val="TAL"/>
              <w:keepNext w:val="0"/>
            </w:pPr>
            <w:r w:rsidRPr="00B322A8">
              <w:t>16</w:t>
            </w:r>
          </w:p>
        </w:tc>
        <w:tc>
          <w:tcPr>
            <w:tcW w:w="1100" w:type="dxa"/>
            <w:noWrap/>
            <w:hideMark/>
          </w:tcPr>
          <w:p w14:paraId="4A22EAF8" w14:textId="77777777" w:rsidR="00DC17FD" w:rsidRPr="00B322A8" w:rsidRDefault="00DC17FD" w:rsidP="00C12606">
            <w:pPr>
              <w:pStyle w:val="TAL"/>
              <w:keepNext w:val="0"/>
            </w:pPr>
            <w:r w:rsidRPr="00B322A8">
              <w:t>-16.7</w:t>
            </w:r>
          </w:p>
        </w:tc>
        <w:tc>
          <w:tcPr>
            <w:tcW w:w="2107" w:type="dxa"/>
            <w:noWrap/>
            <w:hideMark/>
          </w:tcPr>
          <w:p w14:paraId="389CF6F3" w14:textId="77777777" w:rsidR="00DC17FD" w:rsidRPr="00B322A8" w:rsidRDefault="00DC17FD" w:rsidP="00C12606">
            <w:pPr>
              <w:pStyle w:val="TAL"/>
              <w:keepNext w:val="0"/>
            </w:pPr>
            <w:r w:rsidRPr="00B322A8">
              <w:t>1114</w:t>
            </w:r>
          </w:p>
        </w:tc>
        <w:tc>
          <w:tcPr>
            <w:tcW w:w="2082" w:type="dxa"/>
            <w:noWrap/>
            <w:hideMark/>
          </w:tcPr>
          <w:p w14:paraId="78BA8D5C" w14:textId="77777777" w:rsidR="00DC17FD" w:rsidRPr="00B322A8" w:rsidRDefault="00DC17FD" w:rsidP="00C12606">
            <w:pPr>
              <w:pStyle w:val="TAL"/>
              <w:keepNext w:val="0"/>
            </w:pPr>
            <w:r w:rsidRPr="00B322A8">
              <w:t>-20.61</w:t>
            </w:r>
          </w:p>
        </w:tc>
        <w:tc>
          <w:tcPr>
            <w:tcW w:w="1058" w:type="dxa"/>
            <w:noWrap/>
            <w:hideMark/>
          </w:tcPr>
          <w:p w14:paraId="27CDEE65" w14:textId="77777777" w:rsidR="00DC17FD" w:rsidRPr="00B322A8" w:rsidRDefault="00DC17FD" w:rsidP="00C12606">
            <w:pPr>
              <w:pStyle w:val="TAL"/>
              <w:keepNext w:val="0"/>
            </w:pPr>
            <w:r w:rsidRPr="00B322A8">
              <w:t>-27.99</w:t>
            </w:r>
          </w:p>
        </w:tc>
        <w:tc>
          <w:tcPr>
            <w:tcW w:w="873" w:type="dxa"/>
            <w:noWrap/>
            <w:hideMark/>
          </w:tcPr>
          <w:p w14:paraId="223F68CB" w14:textId="77777777" w:rsidR="00DC17FD" w:rsidRPr="00B322A8" w:rsidRDefault="00DC17FD" w:rsidP="00C12606">
            <w:pPr>
              <w:pStyle w:val="TAL"/>
              <w:keepNext w:val="0"/>
            </w:pPr>
            <w:r w:rsidRPr="00B322A8">
              <w:t>9.56</w:t>
            </w:r>
          </w:p>
        </w:tc>
        <w:tc>
          <w:tcPr>
            <w:tcW w:w="873" w:type="dxa"/>
            <w:noWrap/>
            <w:hideMark/>
          </w:tcPr>
          <w:p w14:paraId="75A3EDE3" w14:textId="77777777" w:rsidR="00DC17FD" w:rsidRPr="00B322A8" w:rsidRDefault="00DC17FD" w:rsidP="00C12606">
            <w:pPr>
              <w:pStyle w:val="TAL"/>
              <w:keepNext w:val="0"/>
            </w:pPr>
            <w:r w:rsidRPr="00B322A8">
              <w:t>98.22</w:t>
            </w:r>
          </w:p>
        </w:tc>
      </w:tr>
      <w:tr w:rsidR="00DC17FD" w:rsidRPr="00B322A8" w14:paraId="2C6340A2" w14:textId="77777777" w:rsidTr="00BA14A0">
        <w:trPr>
          <w:trHeight w:val="300"/>
          <w:tblHeader/>
        </w:trPr>
        <w:tc>
          <w:tcPr>
            <w:tcW w:w="1267" w:type="dxa"/>
            <w:noWrap/>
            <w:hideMark/>
          </w:tcPr>
          <w:p w14:paraId="2C3BFDF9" w14:textId="77777777" w:rsidR="00DC17FD" w:rsidRPr="00B322A8" w:rsidRDefault="00DC17FD" w:rsidP="00C12606">
            <w:pPr>
              <w:pStyle w:val="TAL"/>
              <w:keepNext w:val="0"/>
            </w:pPr>
            <w:r w:rsidRPr="00B322A8">
              <w:t>17</w:t>
            </w:r>
          </w:p>
        </w:tc>
        <w:tc>
          <w:tcPr>
            <w:tcW w:w="1100" w:type="dxa"/>
            <w:noWrap/>
            <w:hideMark/>
          </w:tcPr>
          <w:p w14:paraId="148B09A2" w14:textId="77777777" w:rsidR="00DC17FD" w:rsidRPr="00B322A8" w:rsidRDefault="00DC17FD" w:rsidP="00C12606">
            <w:pPr>
              <w:pStyle w:val="TAL"/>
              <w:keepNext w:val="0"/>
            </w:pPr>
            <w:r w:rsidRPr="00B322A8">
              <w:t>-18.1</w:t>
            </w:r>
          </w:p>
        </w:tc>
        <w:tc>
          <w:tcPr>
            <w:tcW w:w="2107" w:type="dxa"/>
            <w:noWrap/>
            <w:hideMark/>
          </w:tcPr>
          <w:p w14:paraId="34FD4CF7" w14:textId="77777777" w:rsidR="00DC17FD" w:rsidRPr="00B322A8" w:rsidRDefault="00DC17FD" w:rsidP="00C12606">
            <w:pPr>
              <w:pStyle w:val="TAL"/>
              <w:keepNext w:val="0"/>
            </w:pPr>
            <w:r w:rsidRPr="00B322A8">
              <w:t>1486</w:t>
            </w:r>
          </w:p>
        </w:tc>
        <w:tc>
          <w:tcPr>
            <w:tcW w:w="2082" w:type="dxa"/>
            <w:noWrap/>
            <w:hideMark/>
          </w:tcPr>
          <w:p w14:paraId="747E73A6" w14:textId="77777777" w:rsidR="00DC17FD" w:rsidRPr="00B322A8" w:rsidRDefault="00DC17FD" w:rsidP="00C12606">
            <w:pPr>
              <w:pStyle w:val="TAL"/>
              <w:keepNext w:val="0"/>
            </w:pPr>
            <w:r w:rsidRPr="00B322A8">
              <w:t>-41.64</w:t>
            </w:r>
          </w:p>
        </w:tc>
        <w:tc>
          <w:tcPr>
            <w:tcW w:w="1058" w:type="dxa"/>
            <w:noWrap/>
            <w:hideMark/>
          </w:tcPr>
          <w:p w14:paraId="322791EE" w14:textId="77777777" w:rsidR="00DC17FD" w:rsidRPr="00B322A8" w:rsidRDefault="00DC17FD" w:rsidP="00C12606">
            <w:pPr>
              <w:pStyle w:val="TAL"/>
              <w:keepNext w:val="0"/>
            </w:pPr>
            <w:r w:rsidRPr="00B322A8">
              <w:t>77.37</w:t>
            </w:r>
          </w:p>
        </w:tc>
        <w:tc>
          <w:tcPr>
            <w:tcW w:w="873" w:type="dxa"/>
            <w:noWrap/>
            <w:hideMark/>
          </w:tcPr>
          <w:p w14:paraId="33161D38" w14:textId="77777777" w:rsidR="00DC17FD" w:rsidRPr="00B322A8" w:rsidRDefault="00DC17FD" w:rsidP="00C12606">
            <w:pPr>
              <w:pStyle w:val="TAL"/>
              <w:keepNext w:val="0"/>
            </w:pPr>
            <w:r w:rsidRPr="00B322A8">
              <w:t>9.56</w:t>
            </w:r>
          </w:p>
        </w:tc>
        <w:tc>
          <w:tcPr>
            <w:tcW w:w="873" w:type="dxa"/>
            <w:noWrap/>
            <w:hideMark/>
          </w:tcPr>
          <w:p w14:paraId="726BCB4D" w14:textId="77777777" w:rsidR="00DC17FD" w:rsidRPr="00B322A8" w:rsidRDefault="00DC17FD" w:rsidP="00C12606">
            <w:pPr>
              <w:pStyle w:val="TAL"/>
              <w:keepNext w:val="0"/>
            </w:pPr>
            <w:r w:rsidRPr="00B322A8">
              <w:t>98.37</w:t>
            </w:r>
          </w:p>
        </w:tc>
      </w:tr>
      <w:tr w:rsidR="00DC17FD" w:rsidRPr="00B322A8" w14:paraId="739019B1" w14:textId="77777777" w:rsidTr="00BA14A0">
        <w:trPr>
          <w:trHeight w:val="300"/>
          <w:tblHeader/>
        </w:trPr>
        <w:tc>
          <w:tcPr>
            <w:tcW w:w="1267" w:type="dxa"/>
            <w:noWrap/>
            <w:hideMark/>
          </w:tcPr>
          <w:p w14:paraId="76B363D6" w14:textId="77777777" w:rsidR="00DC17FD" w:rsidRPr="00B322A8" w:rsidRDefault="00DC17FD" w:rsidP="00C12606">
            <w:pPr>
              <w:pStyle w:val="TAL"/>
              <w:keepNext w:val="0"/>
            </w:pPr>
            <w:r w:rsidRPr="00B322A8">
              <w:t>18</w:t>
            </w:r>
          </w:p>
        </w:tc>
        <w:tc>
          <w:tcPr>
            <w:tcW w:w="1100" w:type="dxa"/>
            <w:noWrap/>
            <w:hideMark/>
          </w:tcPr>
          <w:p w14:paraId="5B09F28A" w14:textId="77777777" w:rsidR="00DC17FD" w:rsidRPr="00B322A8" w:rsidRDefault="00DC17FD" w:rsidP="00C12606">
            <w:pPr>
              <w:pStyle w:val="TAL"/>
              <w:keepNext w:val="0"/>
            </w:pPr>
            <w:r w:rsidRPr="00B322A8">
              <w:t>-21.6</w:t>
            </w:r>
          </w:p>
        </w:tc>
        <w:tc>
          <w:tcPr>
            <w:tcW w:w="2107" w:type="dxa"/>
            <w:noWrap/>
            <w:hideMark/>
          </w:tcPr>
          <w:p w14:paraId="27AA8442" w14:textId="77777777" w:rsidR="00DC17FD" w:rsidRPr="00B322A8" w:rsidRDefault="00DC17FD" w:rsidP="00C12606">
            <w:pPr>
              <w:pStyle w:val="TAL"/>
              <w:keepNext w:val="0"/>
            </w:pPr>
            <w:r w:rsidRPr="00B322A8">
              <w:t>1623</w:t>
            </w:r>
          </w:p>
        </w:tc>
        <w:tc>
          <w:tcPr>
            <w:tcW w:w="2082" w:type="dxa"/>
            <w:noWrap/>
            <w:hideMark/>
          </w:tcPr>
          <w:p w14:paraId="53A08F93" w14:textId="77777777" w:rsidR="00DC17FD" w:rsidRPr="00B322A8" w:rsidRDefault="00DC17FD" w:rsidP="00C12606">
            <w:pPr>
              <w:pStyle w:val="TAL"/>
              <w:keepNext w:val="0"/>
            </w:pPr>
            <w:r w:rsidRPr="00B322A8">
              <w:t>142.43</w:t>
            </w:r>
          </w:p>
        </w:tc>
        <w:tc>
          <w:tcPr>
            <w:tcW w:w="1058" w:type="dxa"/>
            <w:noWrap/>
            <w:hideMark/>
          </w:tcPr>
          <w:p w14:paraId="51B0CBB3" w14:textId="77777777" w:rsidR="00DC17FD" w:rsidRPr="00B322A8" w:rsidRDefault="00DC17FD" w:rsidP="00C12606">
            <w:pPr>
              <w:pStyle w:val="TAL"/>
              <w:keepNext w:val="0"/>
            </w:pPr>
            <w:r w:rsidRPr="00B322A8">
              <w:t>71.43</w:t>
            </w:r>
          </w:p>
        </w:tc>
        <w:tc>
          <w:tcPr>
            <w:tcW w:w="873" w:type="dxa"/>
            <w:noWrap/>
            <w:hideMark/>
          </w:tcPr>
          <w:p w14:paraId="06836EF1" w14:textId="77777777" w:rsidR="00DC17FD" w:rsidRPr="00B322A8" w:rsidRDefault="00DC17FD" w:rsidP="00C12606">
            <w:pPr>
              <w:pStyle w:val="TAL"/>
              <w:keepNext w:val="0"/>
            </w:pPr>
            <w:r w:rsidRPr="00B322A8">
              <w:t>9.56</w:t>
            </w:r>
          </w:p>
        </w:tc>
        <w:tc>
          <w:tcPr>
            <w:tcW w:w="873" w:type="dxa"/>
            <w:noWrap/>
            <w:hideMark/>
          </w:tcPr>
          <w:p w14:paraId="7B43D004" w14:textId="77777777" w:rsidR="00DC17FD" w:rsidRPr="00B322A8" w:rsidRDefault="00DC17FD" w:rsidP="00C12606">
            <w:pPr>
              <w:pStyle w:val="TAL"/>
              <w:keepNext w:val="0"/>
            </w:pPr>
            <w:r w:rsidRPr="00B322A8">
              <w:t>104.27</w:t>
            </w:r>
          </w:p>
        </w:tc>
      </w:tr>
      <w:tr w:rsidR="00DC17FD" w:rsidRPr="00B322A8" w14:paraId="2691E10D" w14:textId="77777777" w:rsidTr="00BA14A0">
        <w:trPr>
          <w:trHeight w:val="300"/>
          <w:tblHeader/>
        </w:trPr>
        <w:tc>
          <w:tcPr>
            <w:tcW w:w="1267" w:type="dxa"/>
            <w:noWrap/>
            <w:hideMark/>
          </w:tcPr>
          <w:p w14:paraId="7A369F65" w14:textId="77777777" w:rsidR="00DC17FD" w:rsidRPr="00B322A8" w:rsidRDefault="00DC17FD" w:rsidP="00C12606">
            <w:pPr>
              <w:pStyle w:val="TAL"/>
              <w:keepNext w:val="0"/>
            </w:pPr>
            <w:r w:rsidRPr="00B322A8">
              <w:t>19</w:t>
            </w:r>
          </w:p>
        </w:tc>
        <w:tc>
          <w:tcPr>
            <w:tcW w:w="1100" w:type="dxa"/>
            <w:noWrap/>
            <w:hideMark/>
          </w:tcPr>
          <w:p w14:paraId="1C8DEEE3" w14:textId="77777777" w:rsidR="00DC17FD" w:rsidRPr="00B322A8" w:rsidRDefault="00DC17FD" w:rsidP="00C12606">
            <w:pPr>
              <w:pStyle w:val="TAL"/>
              <w:keepNext w:val="0"/>
            </w:pPr>
            <w:r w:rsidRPr="00B322A8">
              <w:t>-23.7</w:t>
            </w:r>
          </w:p>
        </w:tc>
        <w:tc>
          <w:tcPr>
            <w:tcW w:w="2107" w:type="dxa"/>
            <w:noWrap/>
            <w:hideMark/>
          </w:tcPr>
          <w:p w14:paraId="0C12446C" w14:textId="77777777" w:rsidR="00DC17FD" w:rsidRPr="00B322A8" w:rsidRDefault="00DC17FD" w:rsidP="00C12606">
            <w:pPr>
              <w:pStyle w:val="TAL"/>
              <w:keepNext w:val="0"/>
            </w:pPr>
            <w:r w:rsidRPr="00B322A8">
              <w:t>1664</w:t>
            </w:r>
          </w:p>
        </w:tc>
        <w:tc>
          <w:tcPr>
            <w:tcW w:w="2082" w:type="dxa"/>
            <w:noWrap/>
            <w:hideMark/>
          </w:tcPr>
          <w:p w14:paraId="33D7A16D" w14:textId="77777777" w:rsidR="00DC17FD" w:rsidRPr="00B322A8" w:rsidRDefault="00DC17FD" w:rsidP="00C12606">
            <w:pPr>
              <w:pStyle w:val="TAL"/>
              <w:keepNext w:val="0"/>
            </w:pPr>
            <w:r w:rsidRPr="00B322A8">
              <w:t>172.07</w:t>
            </w:r>
          </w:p>
        </w:tc>
        <w:tc>
          <w:tcPr>
            <w:tcW w:w="1058" w:type="dxa"/>
            <w:noWrap/>
            <w:hideMark/>
          </w:tcPr>
          <w:p w14:paraId="7258A34B" w14:textId="77777777" w:rsidR="00DC17FD" w:rsidRPr="00B322A8" w:rsidRDefault="00DC17FD" w:rsidP="00C12606">
            <w:pPr>
              <w:pStyle w:val="TAL"/>
              <w:keepNext w:val="0"/>
            </w:pPr>
            <w:r w:rsidRPr="00B322A8">
              <w:t>65.94</w:t>
            </w:r>
          </w:p>
        </w:tc>
        <w:tc>
          <w:tcPr>
            <w:tcW w:w="873" w:type="dxa"/>
            <w:noWrap/>
            <w:hideMark/>
          </w:tcPr>
          <w:p w14:paraId="4D7D6623" w14:textId="77777777" w:rsidR="00DC17FD" w:rsidRPr="00B322A8" w:rsidRDefault="00DC17FD" w:rsidP="00C12606">
            <w:pPr>
              <w:pStyle w:val="TAL"/>
              <w:keepNext w:val="0"/>
            </w:pPr>
            <w:r w:rsidRPr="00B322A8">
              <w:t>9.56</w:t>
            </w:r>
          </w:p>
        </w:tc>
        <w:tc>
          <w:tcPr>
            <w:tcW w:w="873" w:type="dxa"/>
            <w:noWrap/>
            <w:hideMark/>
          </w:tcPr>
          <w:p w14:paraId="5EC42A26" w14:textId="77777777" w:rsidR="00DC17FD" w:rsidRPr="00B322A8" w:rsidRDefault="00DC17FD" w:rsidP="00C12606">
            <w:pPr>
              <w:pStyle w:val="TAL"/>
              <w:keepNext w:val="0"/>
            </w:pPr>
            <w:r w:rsidRPr="00B322A8">
              <w:t>96.75</w:t>
            </w:r>
          </w:p>
        </w:tc>
      </w:tr>
      <w:tr w:rsidR="00DC17FD" w:rsidRPr="00B322A8" w14:paraId="37C779FC" w14:textId="77777777" w:rsidTr="00BA14A0">
        <w:trPr>
          <w:trHeight w:val="300"/>
          <w:tblHeader/>
        </w:trPr>
        <w:tc>
          <w:tcPr>
            <w:tcW w:w="1267" w:type="dxa"/>
            <w:noWrap/>
            <w:hideMark/>
          </w:tcPr>
          <w:p w14:paraId="4573831E" w14:textId="77777777" w:rsidR="00DC17FD" w:rsidRPr="00B322A8" w:rsidRDefault="00DC17FD" w:rsidP="00C12606">
            <w:pPr>
              <w:pStyle w:val="TAL"/>
              <w:keepNext w:val="0"/>
            </w:pPr>
            <w:r w:rsidRPr="00B322A8">
              <w:t>20</w:t>
            </w:r>
          </w:p>
        </w:tc>
        <w:tc>
          <w:tcPr>
            <w:tcW w:w="1100" w:type="dxa"/>
            <w:noWrap/>
            <w:hideMark/>
          </w:tcPr>
          <w:p w14:paraId="7B79F61A" w14:textId="77777777" w:rsidR="00DC17FD" w:rsidRPr="00B322A8" w:rsidRDefault="00DC17FD" w:rsidP="00C12606">
            <w:pPr>
              <w:pStyle w:val="TAL"/>
              <w:keepNext w:val="0"/>
            </w:pPr>
            <w:r w:rsidRPr="00B322A8">
              <w:t>-24.3</w:t>
            </w:r>
          </w:p>
        </w:tc>
        <w:tc>
          <w:tcPr>
            <w:tcW w:w="2107" w:type="dxa"/>
            <w:noWrap/>
            <w:hideMark/>
          </w:tcPr>
          <w:p w14:paraId="10E34C58" w14:textId="77777777" w:rsidR="00DC17FD" w:rsidRPr="00B322A8" w:rsidRDefault="00DC17FD" w:rsidP="00C12606">
            <w:pPr>
              <w:pStyle w:val="TAL"/>
              <w:keepNext w:val="0"/>
            </w:pPr>
            <w:r w:rsidRPr="00B322A8">
              <w:t>1747</w:t>
            </w:r>
          </w:p>
        </w:tc>
        <w:tc>
          <w:tcPr>
            <w:tcW w:w="2082" w:type="dxa"/>
            <w:noWrap/>
            <w:hideMark/>
          </w:tcPr>
          <w:p w14:paraId="7AF47A0C" w14:textId="77777777" w:rsidR="00DC17FD" w:rsidRPr="00B322A8" w:rsidRDefault="00DC17FD" w:rsidP="00C12606">
            <w:pPr>
              <w:pStyle w:val="TAL"/>
              <w:keepNext w:val="0"/>
            </w:pPr>
            <w:r w:rsidRPr="00B322A8">
              <w:t>-178.54</w:t>
            </w:r>
          </w:p>
        </w:tc>
        <w:tc>
          <w:tcPr>
            <w:tcW w:w="1058" w:type="dxa"/>
            <w:noWrap/>
            <w:hideMark/>
          </w:tcPr>
          <w:p w14:paraId="0FFB1367" w14:textId="77777777" w:rsidR="00DC17FD" w:rsidRPr="00B322A8" w:rsidRDefault="00DC17FD" w:rsidP="00C12606">
            <w:pPr>
              <w:pStyle w:val="TAL"/>
              <w:keepNext w:val="0"/>
            </w:pPr>
            <w:r w:rsidRPr="00B322A8">
              <w:t>-21.9</w:t>
            </w:r>
          </w:p>
        </w:tc>
        <w:tc>
          <w:tcPr>
            <w:tcW w:w="873" w:type="dxa"/>
            <w:noWrap/>
            <w:hideMark/>
          </w:tcPr>
          <w:p w14:paraId="2E23FF68" w14:textId="77777777" w:rsidR="00DC17FD" w:rsidRPr="00B322A8" w:rsidRDefault="00DC17FD" w:rsidP="00C12606">
            <w:pPr>
              <w:pStyle w:val="TAL"/>
              <w:keepNext w:val="0"/>
            </w:pPr>
            <w:r w:rsidRPr="00B322A8">
              <w:t>9.56</w:t>
            </w:r>
          </w:p>
        </w:tc>
        <w:tc>
          <w:tcPr>
            <w:tcW w:w="873" w:type="dxa"/>
            <w:noWrap/>
            <w:hideMark/>
          </w:tcPr>
          <w:p w14:paraId="3609F9F8" w14:textId="77777777" w:rsidR="00DC17FD" w:rsidRPr="00B322A8" w:rsidRDefault="00DC17FD" w:rsidP="00C12606">
            <w:pPr>
              <w:pStyle w:val="TAL"/>
              <w:keepNext w:val="0"/>
            </w:pPr>
            <w:r w:rsidRPr="00B322A8">
              <w:t>97.04</w:t>
            </w:r>
          </w:p>
        </w:tc>
      </w:tr>
      <w:tr w:rsidR="00DC17FD" w:rsidRPr="00B322A8" w14:paraId="6A194ECF" w14:textId="77777777" w:rsidTr="00BA14A0">
        <w:trPr>
          <w:trHeight w:val="300"/>
          <w:tblHeader/>
        </w:trPr>
        <w:tc>
          <w:tcPr>
            <w:tcW w:w="1267" w:type="dxa"/>
            <w:noWrap/>
            <w:hideMark/>
          </w:tcPr>
          <w:p w14:paraId="7A9F78AF" w14:textId="77777777" w:rsidR="00DC17FD" w:rsidRPr="00B322A8" w:rsidRDefault="00DC17FD" w:rsidP="00C12606">
            <w:pPr>
              <w:pStyle w:val="TAL"/>
              <w:keepNext w:val="0"/>
            </w:pPr>
            <w:r w:rsidRPr="00B322A8">
              <w:t>21</w:t>
            </w:r>
          </w:p>
        </w:tc>
        <w:tc>
          <w:tcPr>
            <w:tcW w:w="1100" w:type="dxa"/>
            <w:noWrap/>
            <w:hideMark/>
          </w:tcPr>
          <w:p w14:paraId="52E5BDFF" w14:textId="77777777" w:rsidR="00DC17FD" w:rsidRPr="00B322A8" w:rsidRDefault="00DC17FD" w:rsidP="00C12606">
            <w:pPr>
              <w:pStyle w:val="TAL"/>
              <w:keepNext w:val="0"/>
            </w:pPr>
            <w:r w:rsidRPr="00B322A8">
              <w:t>-22</w:t>
            </w:r>
          </w:p>
        </w:tc>
        <w:tc>
          <w:tcPr>
            <w:tcW w:w="2107" w:type="dxa"/>
            <w:noWrap/>
            <w:hideMark/>
          </w:tcPr>
          <w:p w14:paraId="52B6B32E" w14:textId="77777777" w:rsidR="00DC17FD" w:rsidRPr="00B322A8" w:rsidRDefault="00DC17FD" w:rsidP="00C12606">
            <w:pPr>
              <w:pStyle w:val="TAL"/>
              <w:keepNext w:val="0"/>
            </w:pPr>
            <w:r w:rsidRPr="00B322A8">
              <w:t>1823</w:t>
            </w:r>
          </w:p>
        </w:tc>
        <w:tc>
          <w:tcPr>
            <w:tcW w:w="2082" w:type="dxa"/>
            <w:noWrap/>
            <w:hideMark/>
          </w:tcPr>
          <w:p w14:paraId="4604D9DB" w14:textId="77777777" w:rsidR="00DC17FD" w:rsidRPr="00B322A8" w:rsidRDefault="00DC17FD" w:rsidP="00C12606">
            <w:pPr>
              <w:pStyle w:val="TAL"/>
              <w:keepNext w:val="0"/>
            </w:pPr>
            <w:r w:rsidRPr="00B322A8">
              <w:t>135.13</w:t>
            </w:r>
          </w:p>
        </w:tc>
        <w:tc>
          <w:tcPr>
            <w:tcW w:w="1058" w:type="dxa"/>
            <w:noWrap/>
            <w:hideMark/>
          </w:tcPr>
          <w:p w14:paraId="432680D9" w14:textId="77777777" w:rsidR="00DC17FD" w:rsidRPr="00B322A8" w:rsidRDefault="00DC17FD" w:rsidP="00C12606">
            <w:pPr>
              <w:pStyle w:val="TAL"/>
              <w:keepNext w:val="0"/>
            </w:pPr>
            <w:r w:rsidRPr="00B322A8">
              <w:t>-34.31</w:t>
            </w:r>
          </w:p>
        </w:tc>
        <w:tc>
          <w:tcPr>
            <w:tcW w:w="873" w:type="dxa"/>
            <w:noWrap/>
            <w:hideMark/>
          </w:tcPr>
          <w:p w14:paraId="3729D9F4" w14:textId="77777777" w:rsidR="00DC17FD" w:rsidRPr="00B322A8" w:rsidRDefault="00DC17FD" w:rsidP="00C12606">
            <w:pPr>
              <w:pStyle w:val="TAL"/>
              <w:keepNext w:val="0"/>
            </w:pPr>
            <w:r w:rsidRPr="00B322A8">
              <w:t>9.56</w:t>
            </w:r>
          </w:p>
        </w:tc>
        <w:tc>
          <w:tcPr>
            <w:tcW w:w="873" w:type="dxa"/>
            <w:noWrap/>
            <w:hideMark/>
          </w:tcPr>
          <w:p w14:paraId="5B9B264D" w14:textId="77777777" w:rsidR="00DC17FD" w:rsidRPr="00B322A8" w:rsidRDefault="00DC17FD" w:rsidP="00C12606">
            <w:pPr>
              <w:pStyle w:val="TAL"/>
              <w:keepNext w:val="0"/>
            </w:pPr>
            <w:r w:rsidRPr="00B322A8">
              <w:t>104.76</w:t>
            </w:r>
          </w:p>
        </w:tc>
      </w:tr>
      <w:tr w:rsidR="00DC17FD" w:rsidRPr="00B322A8" w14:paraId="3FA9FBFF" w14:textId="77777777" w:rsidTr="00BA14A0">
        <w:trPr>
          <w:trHeight w:val="300"/>
          <w:tblHeader/>
        </w:trPr>
        <w:tc>
          <w:tcPr>
            <w:tcW w:w="1267" w:type="dxa"/>
            <w:noWrap/>
            <w:hideMark/>
          </w:tcPr>
          <w:p w14:paraId="67F1382F" w14:textId="77777777" w:rsidR="00DC17FD" w:rsidRPr="00B322A8" w:rsidRDefault="00DC17FD" w:rsidP="00C12606">
            <w:pPr>
              <w:pStyle w:val="TAL"/>
              <w:keepNext w:val="0"/>
            </w:pPr>
            <w:r w:rsidRPr="00B322A8">
              <w:t>22</w:t>
            </w:r>
          </w:p>
        </w:tc>
        <w:tc>
          <w:tcPr>
            <w:tcW w:w="1100" w:type="dxa"/>
            <w:noWrap/>
            <w:hideMark/>
          </w:tcPr>
          <w:p w14:paraId="2C054CE0" w14:textId="77777777" w:rsidR="00DC17FD" w:rsidRPr="00B322A8" w:rsidRDefault="00DC17FD" w:rsidP="00C12606">
            <w:pPr>
              <w:pStyle w:val="TAL"/>
              <w:keepNext w:val="0"/>
            </w:pPr>
            <w:r w:rsidRPr="00B322A8">
              <w:t>-25.3</w:t>
            </w:r>
          </w:p>
        </w:tc>
        <w:tc>
          <w:tcPr>
            <w:tcW w:w="2107" w:type="dxa"/>
            <w:noWrap/>
            <w:hideMark/>
          </w:tcPr>
          <w:p w14:paraId="6262F322" w14:textId="77777777" w:rsidR="00DC17FD" w:rsidRPr="00B322A8" w:rsidRDefault="00DC17FD" w:rsidP="00C12606">
            <w:pPr>
              <w:pStyle w:val="TAL"/>
              <w:keepNext w:val="0"/>
            </w:pPr>
            <w:r w:rsidRPr="00B322A8">
              <w:t>1931</w:t>
            </w:r>
          </w:p>
        </w:tc>
        <w:tc>
          <w:tcPr>
            <w:tcW w:w="2082" w:type="dxa"/>
            <w:noWrap/>
            <w:hideMark/>
          </w:tcPr>
          <w:p w14:paraId="09163D51" w14:textId="77777777" w:rsidR="00DC17FD" w:rsidRPr="00B322A8" w:rsidRDefault="00DC17FD" w:rsidP="00C12606">
            <w:pPr>
              <w:pStyle w:val="TAL"/>
              <w:keepNext w:val="0"/>
            </w:pPr>
            <w:r w:rsidRPr="00B322A8">
              <w:t>-132.56</w:t>
            </w:r>
          </w:p>
        </w:tc>
        <w:tc>
          <w:tcPr>
            <w:tcW w:w="1058" w:type="dxa"/>
            <w:noWrap/>
            <w:hideMark/>
          </w:tcPr>
          <w:p w14:paraId="353AF75C" w14:textId="77777777" w:rsidR="00DC17FD" w:rsidRPr="00B322A8" w:rsidRDefault="00DC17FD" w:rsidP="00C12606">
            <w:pPr>
              <w:pStyle w:val="TAL"/>
              <w:keepNext w:val="0"/>
            </w:pPr>
            <w:r w:rsidRPr="00B322A8">
              <w:t>63.77</w:t>
            </w:r>
          </w:p>
        </w:tc>
        <w:tc>
          <w:tcPr>
            <w:tcW w:w="873" w:type="dxa"/>
            <w:noWrap/>
            <w:hideMark/>
          </w:tcPr>
          <w:p w14:paraId="32306156" w14:textId="77777777" w:rsidR="00DC17FD" w:rsidRPr="00B322A8" w:rsidRDefault="00DC17FD" w:rsidP="00C12606">
            <w:pPr>
              <w:pStyle w:val="TAL"/>
              <w:keepNext w:val="0"/>
            </w:pPr>
            <w:r w:rsidRPr="00B322A8">
              <w:t>9.56</w:t>
            </w:r>
          </w:p>
        </w:tc>
        <w:tc>
          <w:tcPr>
            <w:tcW w:w="873" w:type="dxa"/>
            <w:noWrap/>
            <w:hideMark/>
          </w:tcPr>
          <w:p w14:paraId="0512DCB7" w14:textId="77777777" w:rsidR="00DC17FD" w:rsidRPr="00B322A8" w:rsidRDefault="00DC17FD" w:rsidP="00C12606">
            <w:pPr>
              <w:pStyle w:val="TAL"/>
              <w:keepNext w:val="0"/>
            </w:pPr>
            <w:r w:rsidRPr="00B322A8">
              <w:t>97.34</w:t>
            </w:r>
          </w:p>
        </w:tc>
      </w:tr>
      <w:tr w:rsidR="00DC17FD" w:rsidRPr="00B322A8" w14:paraId="6E3B3875" w14:textId="77777777" w:rsidTr="00BA14A0">
        <w:trPr>
          <w:trHeight w:val="300"/>
          <w:tblHeader/>
        </w:trPr>
        <w:tc>
          <w:tcPr>
            <w:tcW w:w="1267" w:type="dxa"/>
            <w:noWrap/>
            <w:hideMark/>
          </w:tcPr>
          <w:p w14:paraId="77354338" w14:textId="77777777" w:rsidR="00DC17FD" w:rsidRPr="00B322A8" w:rsidRDefault="00DC17FD" w:rsidP="00C12606">
            <w:pPr>
              <w:pStyle w:val="TAL"/>
              <w:keepNext w:val="0"/>
            </w:pPr>
            <w:r w:rsidRPr="00B322A8">
              <w:t>23</w:t>
            </w:r>
          </w:p>
        </w:tc>
        <w:tc>
          <w:tcPr>
            <w:tcW w:w="1100" w:type="dxa"/>
            <w:noWrap/>
            <w:hideMark/>
          </w:tcPr>
          <w:p w14:paraId="5160B686" w14:textId="77777777" w:rsidR="00DC17FD" w:rsidRPr="00B322A8" w:rsidRDefault="00DC17FD" w:rsidP="00C12606">
            <w:pPr>
              <w:pStyle w:val="TAL"/>
              <w:keepNext w:val="0"/>
            </w:pPr>
            <w:r w:rsidRPr="00B322A8">
              <w:t>-35.1</w:t>
            </w:r>
          </w:p>
        </w:tc>
        <w:tc>
          <w:tcPr>
            <w:tcW w:w="2107" w:type="dxa"/>
            <w:noWrap/>
            <w:hideMark/>
          </w:tcPr>
          <w:p w14:paraId="06472433" w14:textId="77777777" w:rsidR="00DC17FD" w:rsidRPr="00B322A8" w:rsidRDefault="00DC17FD" w:rsidP="00C12606">
            <w:pPr>
              <w:pStyle w:val="TAL"/>
              <w:keepNext w:val="0"/>
            </w:pPr>
            <w:r w:rsidRPr="00B322A8">
              <w:t>3517</w:t>
            </w:r>
          </w:p>
        </w:tc>
        <w:tc>
          <w:tcPr>
            <w:tcW w:w="2082" w:type="dxa"/>
            <w:noWrap/>
            <w:hideMark/>
          </w:tcPr>
          <w:p w14:paraId="7244731E" w14:textId="77777777" w:rsidR="00DC17FD" w:rsidRPr="00B322A8" w:rsidRDefault="00DC17FD" w:rsidP="00C12606">
            <w:pPr>
              <w:pStyle w:val="TAL"/>
              <w:keepNext w:val="0"/>
            </w:pPr>
            <w:r w:rsidRPr="00B322A8">
              <w:t>94.46</w:t>
            </w:r>
          </w:p>
        </w:tc>
        <w:tc>
          <w:tcPr>
            <w:tcW w:w="1058" w:type="dxa"/>
            <w:noWrap/>
            <w:hideMark/>
          </w:tcPr>
          <w:p w14:paraId="470147C0" w14:textId="77777777" w:rsidR="00DC17FD" w:rsidRPr="00B322A8" w:rsidRDefault="00DC17FD" w:rsidP="00C12606">
            <w:pPr>
              <w:pStyle w:val="TAL"/>
              <w:keepNext w:val="0"/>
            </w:pPr>
            <w:r w:rsidRPr="00B322A8">
              <w:t>-0.09</w:t>
            </w:r>
          </w:p>
        </w:tc>
        <w:tc>
          <w:tcPr>
            <w:tcW w:w="873" w:type="dxa"/>
            <w:noWrap/>
            <w:hideMark/>
          </w:tcPr>
          <w:p w14:paraId="172A625A" w14:textId="77777777" w:rsidR="00DC17FD" w:rsidRPr="00B322A8" w:rsidRDefault="00DC17FD" w:rsidP="00C12606">
            <w:pPr>
              <w:pStyle w:val="TAL"/>
              <w:keepNext w:val="0"/>
            </w:pPr>
            <w:r w:rsidRPr="00B322A8">
              <w:t>9.56</w:t>
            </w:r>
          </w:p>
        </w:tc>
        <w:tc>
          <w:tcPr>
            <w:tcW w:w="873" w:type="dxa"/>
            <w:noWrap/>
            <w:hideMark/>
          </w:tcPr>
          <w:p w14:paraId="500BC2C1" w14:textId="77777777" w:rsidR="00DC17FD" w:rsidRPr="00B322A8" w:rsidRDefault="00DC17FD" w:rsidP="00C12606">
            <w:pPr>
              <w:pStyle w:val="TAL"/>
              <w:keepNext w:val="0"/>
            </w:pPr>
            <w:r w:rsidRPr="00B322A8">
              <w:t>103.42</w:t>
            </w:r>
          </w:p>
        </w:tc>
      </w:tr>
      <w:tr w:rsidR="00DC17FD" w:rsidRPr="00B322A8" w14:paraId="415DDC4F" w14:textId="77777777" w:rsidTr="00BA14A0">
        <w:trPr>
          <w:trHeight w:val="300"/>
          <w:tblHeader/>
        </w:trPr>
        <w:tc>
          <w:tcPr>
            <w:tcW w:w="1267" w:type="dxa"/>
            <w:noWrap/>
            <w:hideMark/>
          </w:tcPr>
          <w:p w14:paraId="70F1D23E" w14:textId="77777777" w:rsidR="00DC17FD" w:rsidRPr="00B322A8" w:rsidRDefault="00DC17FD" w:rsidP="00C12606">
            <w:pPr>
              <w:pStyle w:val="TAL"/>
              <w:keepNext w:val="0"/>
            </w:pPr>
            <w:r w:rsidRPr="00B322A8">
              <w:t>Ini. delay [ns]</w:t>
            </w:r>
          </w:p>
        </w:tc>
        <w:tc>
          <w:tcPr>
            <w:tcW w:w="1100" w:type="dxa"/>
            <w:noWrap/>
            <w:hideMark/>
          </w:tcPr>
          <w:p w14:paraId="081B8A8A" w14:textId="77777777" w:rsidR="00DC17FD" w:rsidRPr="00B322A8" w:rsidRDefault="00DC17FD" w:rsidP="00C12606">
            <w:pPr>
              <w:pStyle w:val="TAL"/>
              <w:keepNext w:val="0"/>
            </w:pPr>
            <w:r w:rsidRPr="00B322A8">
              <w:t>XPR [dB]</w:t>
            </w:r>
          </w:p>
        </w:tc>
        <w:tc>
          <w:tcPr>
            <w:tcW w:w="2107" w:type="dxa"/>
            <w:noWrap/>
            <w:hideMark/>
          </w:tcPr>
          <w:p w14:paraId="239E86E8" w14:textId="77777777" w:rsidR="00DC17FD" w:rsidRPr="00B322A8" w:rsidRDefault="00DC17FD" w:rsidP="00C12606">
            <w:pPr>
              <w:pStyle w:val="TAL"/>
              <w:keepNext w:val="0"/>
            </w:pPr>
            <w:r w:rsidRPr="00B322A8">
              <w:t>PL [dB]</w:t>
            </w:r>
          </w:p>
        </w:tc>
        <w:tc>
          <w:tcPr>
            <w:tcW w:w="2082" w:type="dxa"/>
            <w:noWrap/>
            <w:hideMark/>
          </w:tcPr>
          <w:p w14:paraId="13AA43A8"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05F2418D" w14:textId="77777777" w:rsidR="00DC17FD" w:rsidRPr="00B322A8" w:rsidRDefault="00DC17FD" w:rsidP="00C12606">
            <w:pPr>
              <w:pStyle w:val="TAL"/>
              <w:keepNext w:val="0"/>
            </w:pPr>
            <w:r w:rsidRPr="00B322A8">
              <w:t>ASD [°]</w:t>
            </w:r>
          </w:p>
        </w:tc>
        <w:tc>
          <w:tcPr>
            <w:tcW w:w="873" w:type="dxa"/>
            <w:noWrap/>
            <w:hideMark/>
          </w:tcPr>
          <w:p w14:paraId="39C97692" w14:textId="77777777" w:rsidR="00DC17FD" w:rsidRPr="00B322A8" w:rsidRDefault="00DC17FD" w:rsidP="00C12606">
            <w:pPr>
              <w:pStyle w:val="TAL"/>
              <w:keepNext w:val="0"/>
            </w:pPr>
            <w:r w:rsidRPr="00B322A8">
              <w:t>ZSA [°]</w:t>
            </w:r>
          </w:p>
        </w:tc>
        <w:tc>
          <w:tcPr>
            <w:tcW w:w="873" w:type="dxa"/>
            <w:noWrap/>
            <w:hideMark/>
          </w:tcPr>
          <w:p w14:paraId="00D6894C" w14:textId="77777777" w:rsidR="00DC17FD" w:rsidRPr="00B322A8" w:rsidRDefault="00DC17FD" w:rsidP="00C12606">
            <w:pPr>
              <w:pStyle w:val="TAL"/>
              <w:keepNext w:val="0"/>
            </w:pPr>
            <w:r w:rsidRPr="00B322A8">
              <w:t>ZSD [°]</w:t>
            </w:r>
          </w:p>
        </w:tc>
      </w:tr>
      <w:tr w:rsidR="00DC17FD" w:rsidRPr="00B322A8" w14:paraId="41E84749" w14:textId="77777777" w:rsidTr="00BA14A0">
        <w:trPr>
          <w:trHeight w:val="300"/>
          <w:tblHeader/>
        </w:trPr>
        <w:tc>
          <w:tcPr>
            <w:tcW w:w="1267" w:type="dxa"/>
            <w:noWrap/>
            <w:hideMark/>
          </w:tcPr>
          <w:p w14:paraId="48D9A947" w14:textId="77777777" w:rsidR="00DC17FD" w:rsidRPr="00B322A8" w:rsidRDefault="00DC17FD" w:rsidP="00C12606">
            <w:pPr>
              <w:pStyle w:val="TAL"/>
              <w:keepNext w:val="0"/>
            </w:pPr>
            <w:r w:rsidRPr="00B322A8">
              <w:t>1189</w:t>
            </w:r>
          </w:p>
        </w:tc>
        <w:tc>
          <w:tcPr>
            <w:tcW w:w="1100" w:type="dxa"/>
            <w:noWrap/>
            <w:hideMark/>
          </w:tcPr>
          <w:p w14:paraId="613FE148" w14:textId="77777777" w:rsidR="00DC17FD" w:rsidRPr="00B322A8" w:rsidRDefault="00DC17FD" w:rsidP="00C12606">
            <w:pPr>
              <w:pStyle w:val="TAL"/>
              <w:keepNext w:val="0"/>
            </w:pPr>
            <w:r w:rsidRPr="00B322A8">
              <w:t>10</w:t>
            </w:r>
          </w:p>
        </w:tc>
        <w:tc>
          <w:tcPr>
            <w:tcW w:w="2107" w:type="dxa"/>
            <w:noWrap/>
            <w:hideMark/>
          </w:tcPr>
          <w:p w14:paraId="6AB274D9" w14:textId="77777777" w:rsidR="00DC17FD" w:rsidRPr="00B322A8" w:rsidRDefault="00DC17FD" w:rsidP="00C12606">
            <w:pPr>
              <w:pStyle w:val="TAL"/>
              <w:keepNext w:val="0"/>
            </w:pPr>
            <w:r w:rsidRPr="00B322A8">
              <w:t>121.06</w:t>
            </w:r>
          </w:p>
        </w:tc>
        <w:tc>
          <w:tcPr>
            <w:tcW w:w="2082" w:type="dxa"/>
            <w:noWrap/>
            <w:hideMark/>
          </w:tcPr>
          <w:p w14:paraId="5B39A609" w14:textId="77777777" w:rsidR="00DC17FD" w:rsidRPr="00B322A8" w:rsidRDefault="00DC17FD" w:rsidP="00C12606">
            <w:pPr>
              <w:pStyle w:val="TAL"/>
              <w:keepNext w:val="0"/>
            </w:pPr>
            <w:r w:rsidRPr="00B322A8">
              <w:t>90</w:t>
            </w:r>
          </w:p>
        </w:tc>
        <w:tc>
          <w:tcPr>
            <w:tcW w:w="1058" w:type="dxa"/>
            <w:noWrap/>
            <w:hideMark/>
          </w:tcPr>
          <w:p w14:paraId="4DA3951D" w14:textId="77777777" w:rsidR="00DC17FD" w:rsidRPr="00B322A8" w:rsidRDefault="00DC17FD" w:rsidP="00C12606">
            <w:pPr>
              <w:pStyle w:val="TAL"/>
              <w:keepNext w:val="0"/>
            </w:pPr>
            <w:r w:rsidRPr="00B322A8">
              <w:t>1.75</w:t>
            </w:r>
          </w:p>
        </w:tc>
        <w:tc>
          <w:tcPr>
            <w:tcW w:w="873" w:type="dxa"/>
            <w:noWrap/>
            <w:hideMark/>
          </w:tcPr>
          <w:p w14:paraId="179C5E51" w14:textId="77777777" w:rsidR="00DC17FD" w:rsidRPr="00B322A8" w:rsidRDefault="00DC17FD" w:rsidP="00C12606">
            <w:pPr>
              <w:pStyle w:val="TAL"/>
              <w:keepNext w:val="0"/>
            </w:pPr>
            <w:r w:rsidRPr="00B322A8">
              <w:t>0</w:t>
            </w:r>
          </w:p>
        </w:tc>
        <w:tc>
          <w:tcPr>
            <w:tcW w:w="873" w:type="dxa"/>
            <w:noWrap/>
            <w:hideMark/>
          </w:tcPr>
          <w:p w14:paraId="64DB08AA" w14:textId="77777777" w:rsidR="00DC17FD" w:rsidRPr="00B322A8" w:rsidRDefault="00DC17FD" w:rsidP="00C12606">
            <w:pPr>
              <w:pStyle w:val="TAL"/>
              <w:keepNext w:val="0"/>
            </w:pPr>
            <w:r w:rsidRPr="00B322A8">
              <w:t>0.15</w:t>
            </w:r>
          </w:p>
        </w:tc>
      </w:tr>
      <w:tr w:rsidR="00DC17FD" w:rsidRPr="00B322A8" w14:paraId="6CE62C52" w14:textId="77777777" w:rsidTr="00BA14A0">
        <w:trPr>
          <w:trHeight w:val="300"/>
          <w:tblHeader/>
        </w:trPr>
        <w:tc>
          <w:tcPr>
            <w:tcW w:w="1267" w:type="dxa"/>
            <w:noWrap/>
            <w:hideMark/>
          </w:tcPr>
          <w:p w14:paraId="07039A15" w14:textId="77777777" w:rsidR="00DC17FD" w:rsidRPr="00B322A8" w:rsidRDefault="00DC17FD" w:rsidP="00C12606">
            <w:pPr>
              <w:pStyle w:val="TAL"/>
              <w:keepNext w:val="0"/>
            </w:pPr>
            <w:r w:rsidRPr="00B322A8">
              <w:t>UE speed [m/s]</w:t>
            </w:r>
          </w:p>
        </w:tc>
        <w:tc>
          <w:tcPr>
            <w:tcW w:w="1100" w:type="dxa"/>
            <w:noWrap/>
            <w:hideMark/>
          </w:tcPr>
          <w:p w14:paraId="303AD3F3" w14:textId="77777777" w:rsidR="00DC17FD" w:rsidRPr="00B322A8" w:rsidRDefault="00DC17FD" w:rsidP="00C12606">
            <w:pPr>
              <w:pStyle w:val="TAL"/>
              <w:keepNext w:val="0"/>
            </w:pPr>
            <w:r w:rsidRPr="00B322A8">
              <w:t>UE DoT Az [°]</w:t>
            </w:r>
          </w:p>
        </w:tc>
        <w:tc>
          <w:tcPr>
            <w:tcW w:w="2107" w:type="dxa"/>
            <w:noWrap/>
            <w:hideMark/>
          </w:tcPr>
          <w:p w14:paraId="5BE1CD38"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08AC32D"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66E430D" w14:textId="77777777" w:rsidR="00DC17FD" w:rsidRPr="00B322A8" w:rsidRDefault="00DC17FD" w:rsidP="00C12606">
            <w:pPr>
              <w:pStyle w:val="TAL"/>
              <w:keepNext w:val="0"/>
            </w:pPr>
            <w:r w:rsidRPr="00B322A8">
              <w:t>K-factor [dB]</w:t>
            </w:r>
          </w:p>
        </w:tc>
        <w:tc>
          <w:tcPr>
            <w:tcW w:w="873" w:type="dxa"/>
            <w:noWrap/>
            <w:hideMark/>
          </w:tcPr>
          <w:p w14:paraId="2F0F4249" w14:textId="77777777" w:rsidR="00DC17FD" w:rsidRPr="00B322A8" w:rsidRDefault="00DC17FD" w:rsidP="00C12606">
            <w:pPr>
              <w:pStyle w:val="TAL"/>
              <w:keepNext w:val="0"/>
            </w:pPr>
            <w:r w:rsidRPr="00B322A8">
              <w:t xml:space="preserve"> </w:t>
            </w:r>
          </w:p>
        </w:tc>
        <w:tc>
          <w:tcPr>
            <w:tcW w:w="873" w:type="dxa"/>
            <w:noWrap/>
            <w:hideMark/>
          </w:tcPr>
          <w:p w14:paraId="776EB36C" w14:textId="77777777" w:rsidR="00DC17FD" w:rsidRPr="00B322A8" w:rsidRDefault="00DC17FD" w:rsidP="00C12606">
            <w:pPr>
              <w:pStyle w:val="TAL"/>
              <w:keepNext w:val="0"/>
            </w:pPr>
          </w:p>
        </w:tc>
      </w:tr>
      <w:tr w:rsidR="00DC17FD" w:rsidRPr="00B322A8" w14:paraId="550AC10C" w14:textId="77777777" w:rsidTr="00BA14A0">
        <w:trPr>
          <w:trHeight w:val="300"/>
          <w:tblHeader/>
        </w:trPr>
        <w:tc>
          <w:tcPr>
            <w:tcW w:w="1267" w:type="dxa"/>
            <w:noWrap/>
            <w:hideMark/>
          </w:tcPr>
          <w:p w14:paraId="553F29D1" w14:textId="77777777" w:rsidR="00DC17FD" w:rsidRPr="00B322A8" w:rsidRDefault="00DC17FD" w:rsidP="00C12606">
            <w:pPr>
              <w:pStyle w:val="TAL"/>
              <w:keepNext w:val="0"/>
            </w:pPr>
            <w:r w:rsidRPr="00B322A8">
              <w:t>0.833</w:t>
            </w:r>
          </w:p>
        </w:tc>
        <w:tc>
          <w:tcPr>
            <w:tcW w:w="1100" w:type="dxa"/>
            <w:noWrap/>
            <w:hideMark/>
          </w:tcPr>
          <w:p w14:paraId="733423A5" w14:textId="77777777" w:rsidR="00DC17FD" w:rsidRPr="00B322A8" w:rsidRDefault="00DC17FD" w:rsidP="00C12606">
            <w:pPr>
              <w:pStyle w:val="TAL"/>
              <w:keepNext w:val="0"/>
            </w:pPr>
            <w:r w:rsidRPr="00B322A8">
              <w:t>155.87</w:t>
            </w:r>
          </w:p>
        </w:tc>
        <w:tc>
          <w:tcPr>
            <w:tcW w:w="2107" w:type="dxa"/>
            <w:noWrap/>
            <w:hideMark/>
          </w:tcPr>
          <w:p w14:paraId="32486049" w14:textId="77777777" w:rsidR="00DC17FD" w:rsidRPr="00B322A8" w:rsidRDefault="00DC17FD" w:rsidP="00C12606">
            <w:pPr>
              <w:pStyle w:val="TAL"/>
              <w:keepNext w:val="0"/>
            </w:pPr>
            <w:r w:rsidRPr="00B322A8">
              <w:t>(332.43,126.85,1.5)</w:t>
            </w:r>
          </w:p>
        </w:tc>
        <w:tc>
          <w:tcPr>
            <w:tcW w:w="2082" w:type="dxa"/>
            <w:noWrap/>
            <w:hideMark/>
          </w:tcPr>
          <w:p w14:paraId="1DA2A75D" w14:textId="77777777" w:rsidR="00DC17FD" w:rsidRPr="00B322A8" w:rsidRDefault="00DC17FD" w:rsidP="00C12606">
            <w:pPr>
              <w:pStyle w:val="TAL"/>
              <w:keepNext w:val="0"/>
            </w:pPr>
            <w:r w:rsidRPr="00B322A8">
              <w:t>(0,0,25)</w:t>
            </w:r>
          </w:p>
        </w:tc>
        <w:tc>
          <w:tcPr>
            <w:tcW w:w="1058" w:type="dxa"/>
            <w:noWrap/>
            <w:hideMark/>
          </w:tcPr>
          <w:p w14:paraId="03FB6245" w14:textId="77777777" w:rsidR="00DC17FD" w:rsidRPr="00B322A8" w:rsidRDefault="00DC17FD" w:rsidP="00C12606">
            <w:pPr>
              <w:pStyle w:val="TAL"/>
              <w:keepNext w:val="0"/>
            </w:pPr>
            <w:r w:rsidRPr="00B322A8">
              <w:t>-</w:t>
            </w:r>
          </w:p>
        </w:tc>
        <w:tc>
          <w:tcPr>
            <w:tcW w:w="873" w:type="dxa"/>
            <w:noWrap/>
            <w:hideMark/>
          </w:tcPr>
          <w:p w14:paraId="5DF5AF7B" w14:textId="77777777" w:rsidR="00DC17FD" w:rsidRPr="00B322A8" w:rsidRDefault="00DC17FD" w:rsidP="00C12606">
            <w:pPr>
              <w:pStyle w:val="TAL"/>
              <w:keepNext w:val="0"/>
            </w:pPr>
          </w:p>
        </w:tc>
        <w:tc>
          <w:tcPr>
            <w:tcW w:w="873" w:type="dxa"/>
            <w:noWrap/>
            <w:hideMark/>
          </w:tcPr>
          <w:p w14:paraId="3559E74A" w14:textId="77777777" w:rsidR="00DC17FD" w:rsidRPr="00B322A8" w:rsidRDefault="00DC17FD" w:rsidP="00C12606">
            <w:pPr>
              <w:pStyle w:val="TAL"/>
              <w:keepNext w:val="0"/>
            </w:pPr>
          </w:p>
        </w:tc>
      </w:tr>
      <w:tr w:rsidR="00DC17FD" w:rsidRPr="00B322A8" w14:paraId="7C647BBE" w14:textId="77777777" w:rsidTr="00BA14A0">
        <w:trPr>
          <w:trHeight w:val="300"/>
          <w:tblHeader/>
        </w:trPr>
        <w:tc>
          <w:tcPr>
            <w:tcW w:w="1267" w:type="dxa"/>
            <w:noWrap/>
            <w:hideMark/>
          </w:tcPr>
          <w:p w14:paraId="189CC7EC" w14:textId="77777777" w:rsidR="00DC17FD" w:rsidRPr="00B322A8" w:rsidRDefault="00DC17FD" w:rsidP="00C12606">
            <w:pPr>
              <w:pStyle w:val="TAL"/>
              <w:keepNext w:val="0"/>
            </w:pPr>
          </w:p>
        </w:tc>
        <w:tc>
          <w:tcPr>
            <w:tcW w:w="1100" w:type="dxa"/>
            <w:noWrap/>
            <w:hideMark/>
          </w:tcPr>
          <w:p w14:paraId="51AE650D" w14:textId="77777777" w:rsidR="00DC17FD" w:rsidRPr="00B322A8" w:rsidRDefault="00DC17FD" w:rsidP="00C12606">
            <w:pPr>
              <w:pStyle w:val="TAL"/>
              <w:keepNext w:val="0"/>
            </w:pPr>
          </w:p>
        </w:tc>
        <w:tc>
          <w:tcPr>
            <w:tcW w:w="2107" w:type="dxa"/>
            <w:noWrap/>
            <w:hideMark/>
          </w:tcPr>
          <w:p w14:paraId="2A678608" w14:textId="77777777" w:rsidR="00DC17FD" w:rsidRPr="00B322A8" w:rsidRDefault="00DC17FD" w:rsidP="00C12606">
            <w:pPr>
              <w:pStyle w:val="TAL"/>
              <w:keepNext w:val="0"/>
            </w:pPr>
          </w:p>
        </w:tc>
        <w:tc>
          <w:tcPr>
            <w:tcW w:w="2082" w:type="dxa"/>
            <w:noWrap/>
            <w:hideMark/>
          </w:tcPr>
          <w:p w14:paraId="608DA05E" w14:textId="77777777" w:rsidR="00DC17FD" w:rsidRPr="00B322A8" w:rsidRDefault="00DC17FD" w:rsidP="00C12606">
            <w:pPr>
              <w:pStyle w:val="TAL"/>
              <w:keepNext w:val="0"/>
            </w:pPr>
          </w:p>
        </w:tc>
        <w:tc>
          <w:tcPr>
            <w:tcW w:w="1058" w:type="dxa"/>
            <w:noWrap/>
            <w:hideMark/>
          </w:tcPr>
          <w:p w14:paraId="344E3095" w14:textId="77777777" w:rsidR="00DC17FD" w:rsidRPr="00B322A8" w:rsidRDefault="00DC17FD" w:rsidP="00C12606">
            <w:pPr>
              <w:pStyle w:val="TAL"/>
              <w:keepNext w:val="0"/>
            </w:pPr>
          </w:p>
        </w:tc>
        <w:tc>
          <w:tcPr>
            <w:tcW w:w="873" w:type="dxa"/>
            <w:noWrap/>
            <w:hideMark/>
          </w:tcPr>
          <w:p w14:paraId="36AA9653" w14:textId="77777777" w:rsidR="00DC17FD" w:rsidRPr="00B322A8" w:rsidRDefault="00DC17FD" w:rsidP="00C12606">
            <w:pPr>
              <w:pStyle w:val="TAL"/>
              <w:keepNext w:val="0"/>
            </w:pPr>
          </w:p>
        </w:tc>
        <w:tc>
          <w:tcPr>
            <w:tcW w:w="873" w:type="dxa"/>
            <w:noWrap/>
            <w:hideMark/>
          </w:tcPr>
          <w:p w14:paraId="4955D1F5" w14:textId="77777777" w:rsidR="00DC17FD" w:rsidRPr="00B322A8" w:rsidRDefault="00DC17FD" w:rsidP="00C12606">
            <w:pPr>
              <w:pStyle w:val="TAL"/>
              <w:keepNext w:val="0"/>
            </w:pPr>
          </w:p>
        </w:tc>
      </w:tr>
      <w:tr w:rsidR="00DC17FD" w:rsidRPr="00B322A8" w14:paraId="2784873D" w14:textId="77777777" w:rsidTr="00C12606">
        <w:trPr>
          <w:trHeight w:val="300"/>
          <w:tblHeader/>
        </w:trPr>
        <w:tc>
          <w:tcPr>
            <w:tcW w:w="1267" w:type="dxa"/>
            <w:shd w:val="clear" w:color="auto" w:fill="EDEDED" w:themeFill="accent3" w:themeFillTint="33"/>
            <w:noWrap/>
            <w:hideMark/>
          </w:tcPr>
          <w:p w14:paraId="35EC1CC3"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3E183EAE" w14:textId="77777777" w:rsidR="00DC17FD" w:rsidRPr="00F94504" w:rsidRDefault="00DC17FD" w:rsidP="00C12606">
            <w:pPr>
              <w:pStyle w:val="TAL"/>
              <w:keepNext w:val="0"/>
              <w:rPr>
                <w:b/>
                <w:bCs/>
              </w:rPr>
            </w:pPr>
            <w:r w:rsidRPr="00F94504">
              <w:rPr>
                <w:b/>
                <w:bCs/>
              </w:rPr>
              <w:t>5</w:t>
            </w:r>
          </w:p>
        </w:tc>
        <w:tc>
          <w:tcPr>
            <w:tcW w:w="2107" w:type="dxa"/>
            <w:shd w:val="clear" w:color="auto" w:fill="EDEDED" w:themeFill="accent3" w:themeFillTint="33"/>
            <w:noWrap/>
            <w:hideMark/>
          </w:tcPr>
          <w:p w14:paraId="43296AE2" w14:textId="77777777" w:rsidR="00DC17FD" w:rsidRPr="00B322A8" w:rsidRDefault="00DC17FD" w:rsidP="00C12606">
            <w:pPr>
              <w:pStyle w:val="TAL"/>
              <w:keepNext w:val="0"/>
            </w:pPr>
          </w:p>
        </w:tc>
        <w:tc>
          <w:tcPr>
            <w:tcW w:w="2082" w:type="dxa"/>
            <w:shd w:val="clear" w:color="auto" w:fill="EDEDED" w:themeFill="accent3" w:themeFillTint="33"/>
            <w:noWrap/>
            <w:hideMark/>
          </w:tcPr>
          <w:p w14:paraId="26F6397E" w14:textId="77777777" w:rsidR="00DC17FD" w:rsidRPr="00B322A8" w:rsidRDefault="00DC17FD" w:rsidP="00C12606">
            <w:pPr>
              <w:pStyle w:val="TAL"/>
              <w:keepNext w:val="0"/>
            </w:pPr>
          </w:p>
        </w:tc>
        <w:tc>
          <w:tcPr>
            <w:tcW w:w="1058" w:type="dxa"/>
            <w:shd w:val="clear" w:color="auto" w:fill="EDEDED" w:themeFill="accent3" w:themeFillTint="33"/>
            <w:noWrap/>
            <w:hideMark/>
          </w:tcPr>
          <w:p w14:paraId="4F0864FF" w14:textId="77777777" w:rsidR="00DC17FD" w:rsidRPr="00B322A8" w:rsidRDefault="00DC17FD" w:rsidP="00C12606">
            <w:pPr>
              <w:pStyle w:val="TAL"/>
              <w:keepNext w:val="0"/>
            </w:pPr>
          </w:p>
        </w:tc>
        <w:tc>
          <w:tcPr>
            <w:tcW w:w="873" w:type="dxa"/>
            <w:shd w:val="clear" w:color="auto" w:fill="EDEDED" w:themeFill="accent3" w:themeFillTint="33"/>
            <w:noWrap/>
            <w:hideMark/>
          </w:tcPr>
          <w:p w14:paraId="10177CC1" w14:textId="77777777" w:rsidR="00DC17FD" w:rsidRPr="00B322A8" w:rsidRDefault="00DC17FD" w:rsidP="00C12606">
            <w:pPr>
              <w:pStyle w:val="TAL"/>
              <w:keepNext w:val="0"/>
            </w:pPr>
          </w:p>
        </w:tc>
        <w:tc>
          <w:tcPr>
            <w:tcW w:w="873" w:type="dxa"/>
            <w:shd w:val="clear" w:color="auto" w:fill="EDEDED" w:themeFill="accent3" w:themeFillTint="33"/>
            <w:noWrap/>
            <w:hideMark/>
          </w:tcPr>
          <w:p w14:paraId="7019C417" w14:textId="77777777" w:rsidR="00DC17FD" w:rsidRPr="00B322A8" w:rsidRDefault="00DC17FD" w:rsidP="00C12606">
            <w:pPr>
              <w:pStyle w:val="TAL"/>
              <w:keepNext w:val="0"/>
            </w:pPr>
          </w:p>
        </w:tc>
      </w:tr>
      <w:tr w:rsidR="00DC17FD" w:rsidRPr="00B322A8" w14:paraId="5F5E0BAD" w14:textId="77777777" w:rsidTr="00BA14A0">
        <w:trPr>
          <w:trHeight w:val="300"/>
          <w:tblHeader/>
        </w:trPr>
        <w:tc>
          <w:tcPr>
            <w:tcW w:w="1267" w:type="dxa"/>
            <w:noWrap/>
            <w:hideMark/>
          </w:tcPr>
          <w:p w14:paraId="224503C2" w14:textId="77777777" w:rsidR="00DC17FD" w:rsidRPr="00B322A8" w:rsidRDefault="00DC17FD" w:rsidP="00C12606">
            <w:pPr>
              <w:pStyle w:val="TAL"/>
              <w:keepNext w:val="0"/>
            </w:pPr>
            <w:r w:rsidRPr="00B322A8">
              <w:t>Cluster#</w:t>
            </w:r>
          </w:p>
        </w:tc>
        <w:tc>
          <w:tcPr>
            <w:tcW w:w="1100" w:type="dxa"/>
            <w:noWrap/>
            <w:hideMark/>
          </w:tcPr>
          <w:p w14:paraId="4CADDFB9" w14:textId="77777777" w:rsidR="00DC17FD" w:rsidRPr="00B322A8" w:rsidRDefault="00DC17FD" w:rsidP="00C12606">
            <w:pPr>
              <w:pStyle w:val="TAL"/>
              <w:keepNext w:val="0"/>
            </w:pPr>
            <w:r w:rsidRPr="00B322A8">
              <w:t>Power [dB]</w:t>
            </w:r>
          </w:p>
        </w:tc>
        <w:tc>
          <w:tcPr>
            <w:tcW w:w="2107" w:type="dxa"/>
            <w:noWrap/>
            <w:hideMark/>
          </w:tcPr>
          <w:p w14:paraId="456CA987" w14:textId="77777777" w:rsidR="00DC17FD" w:rsidRPr="00B322A8" w:rsidRDefault="00DC17FD" w:rsidP="00C12606">
            <w:pPr>
              <w:pStyle w:val="TAL"/>
              <w:keepNext w:val="0"/>
            </w:pPr>
            <w:r w:rsidRPr="00B322A8">
              <w:t>Excess delay [ns]</w:t>
            </w:r>
          </w:p>
        </w:tc>
        <w:tc>
          <w:tcPr>
            <w:tcW w:w="2082" w:type="dxa"/>
            <w:noWrap/>
            <w:hideMark/>
          </w:tcPr>
          <w:p w14:paraId="74B07A67"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3154C3DF"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1BEAFEA2" w14:textId="77777777" w:rsidR="00DC17FD" w:rsidRPr="00B322A8" w:rsidRDefault="00DC17FD" w:rsidP="00C12606">
            <w:pPr>
              <w:pStyle w:val="TAL"/>
              <w:keepNext w:val="0"/>
            </w:pPr>
            <w:r w:rsidRPr="00B322A8">
              <w:t>ASA [°]</w:t>
            </w:r>
          </w:p>
        </w:tc>
        <w:tc>
          <w:tcPr>
            <w:tcW w:w="873" w:type="dxa"/>
            <w:noWrap/>
            <w:hideMark/>
          </w:tcPr>
          <w:p w14:paraId="21373E4E"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22B80CDC" w14:textId="77777777" w:rsidTr="00BA14A0">
        <w:trPr>
          <w:trHeight w:val="300"/>
          <w:tblHeader/>
        </w:trPr>
        <w:tc>
          <w:tcPr>
            <w:tcW w:w="1267" w:type="dxa"/>
            <w:noWrap/>
            <w:hideMark/>
          </w:tcPr>
          <w:p w14:paraId="35F2E7C8" w14:textId="77777777" w:rsidR="00DC17FD" w:rsidRPr="00B322A8" w:rsidRDefault="00DC17FD" w:rsidP="00C12606">
            <w:pPr>
              <w:pStyle w:val="TAL"/>
              <w:keepNext w:val="0"/>
            </w:pPr>
            <w:r w:rsidRPr="00B322A8">
              <w:t>1</w:t>
            </w:r>
          </w:p>
        </w:tc>
        <w:tc>
          <w:tcPr>
            <w:tcW w:w="1100" w:type="dxa"/>
            <w:noWrap/>
            <w:hideMark/>
          </w:tcPr>
          <w:p w14:paraId="42B2A7C4" w14:textId="77777777" w:rsidR="00DC17FD" w:rsidRPr="00B322A8" w:rsidRDefault="00DC17FD" w:rsidP="00C12606">
            <w:pPr>
              <w:pStyle w:val="TAL"/>
              <w:keepNext w:val="0"/>
            </w:pPr>
            <w:r w:rsidRPr="00B322A8">
              <w:t>-18.8</w:t>
            </w:r>
          </w:p>
        </w:tc>
        <w:tc>
          <w:tcPr>
            <w:tcW w:w="2107" w:type="dxa"/>
            <w:noWrap/>
            <w:hideMark/>
          </w:tcPr>
          <w:p w14:paraId="5ADAE850" w14:textId="77777777" w:rsidR="00DC17FD" w:rsidRPr="00B322A8" w:rsidRDefault="00DC17FD" w:rsidP="00C12606">
            <w:pPr>
              <w:pStyle w:val="TAL"/>
              <w:keepNext w:val="0"/>
            </w:pPr>
            <w:r w:rsidRPr="00B322A8">
              <w:t>0</w:t>
            </w:r>
          </w:p>
        </w:tc>
        <w:tc>
          <w:tcPr>
            <w:tcW w:w="2082" w:type="dxa"/>
            <w:noWrap/>
            <w:hideMark/>
          </w:tcPr>
          <w:p w14:paraId="1B0F244D" w14:textId="77777777" w:rsidR="00DC17FD" w:rsidRPr="00B322A8" w:rsidRDefault="00DC17FD" w:rsidP="00C12606">
            <w:pPr>
              <w:pStyle w:val="TAL"/>
              <w:keepNext w:val="0"/>
            </w:pPr>
            <w:r w:rsidRPr="00B322A8">
              <w:t>92.44</w:t>
            </w:r>
          </w:p>
        </w:tc>
        <w:tc>
          <w:tcPr>
            <w:tcW w:w="1058" w:type="dxa"/>
            <w:noWrap/>
            <w:hideMark/>
          </w:tcPr>
          <w:p w14:paraId="2EF04C48" w14:textId="77777777" w:rsidR="00DC17FD" w:rsidRPr="00B322A8" w:rsidRDefault="00DC17FD" w:rsidP="00C12606">
            <w:pPr>
              <w:pStyle w:val="TAL"/>
              <w:keepNext w:val="0"/>
            </w:pPr>
            <w:r w:rsidRPr="00B322A8">
              <w:t>-41.33</w:t>
            </w:r>
          </w:p>
        </w:tc>
        <w:tc>
          <w:tcPr>
            <w:tcW w:w="873" w:type="dxa"/>
            <w:noWrap/>
            <w:hideMark/>
          </w:tcPr>
          <w:p w14:paraId="53AB235F" w14:textId="77777777" w:rsidR="00DC17FD" w:rsidRPr="00B322A8" w:rsidRDefault="00DC17FD" w:rsidP="00C12606">
            <w:pPr>
              <w:pStyle w:val="TAL"/>
              <w:keepNext w:val="0"/>
            </w:pPr>
            <w:r w:rsidRPr="00B322A8">
              <w:t>9.56</w:t>
            </w:r>
          </w:p>
        </w:tc>
        <w:tc>
          <w:tcPr>
            <w:tcW w:w="873" w:type="dxa"/>
            <w:noWrap/>
            <w:hideMark/>
          </w:tcPr>
          <w:p w14:paraId="6778DCB5" w14:textId="77777777" w:rsidR="00DC17FD" w:rsidRPr="00B322A8" w:rsidRDefault="00DC17FD" w:rsidP="00C12606">
            <w:pPr>
              <w:pStyle w:val="TAL"/>
              <w:keepNext w:val="0"/>
            </w:pPr>
            <w:r w:rsidRPr="00B322A8">
              <w:t>98.7</w:t>
            </w:r>
          </w:p>
        </w:tc>
      </w:tr>
      <w:tr w:rsidR="00DC17FD" w:rsidRPr="00B322A8" w14:paraId="0568C716" w14:textId="77777777" w:rsidTr="00BA14A0">
        <w:trPr>
          <w:trHeight w:val="300"/>
          <w:tblHeader/>
        </w:trPr>
        <w:tc>
          <w:tcPr>
            <w:tcW w:w="1267" w:type="dxa"/>
            <w:noWrap/>
            <w:hideMark/>
          </w:tcPr>
          <w:p w14:paraId="09D20621" w14:textId="77777777" w:rsidR="00DC17FD" w:rsidRPr="00B322A8" w:rsidRDefault="00DC17FD" w:rsidP="00C12606">
            <w:pPr>
              <w:pStyle w:val="TAL"/>
              <w:keepNext w:val="0"/>
            </w:pPr>
            <w:r w:rsidRPr="00B322A8">
              <w:t>2</w:t>
            </w:r>
          </w:p>
        </w:tc>
        <w:tc>
          <w:tcPr>
            <w:tcW w:w="1100" w:type="dxa"/>
            <w:noWrap/>
            <w:hideMark/>
          </w:tcPr>
          <w:p w14:paraId="5941C7ED" w14:textId="77777777" w:rsidR="00DC17FD" w:rsidRPr="00B322A8" w:rsidRDefault="00DC17FD" w:rsidP="00C12606">
            <w:pPr>
              <w:pStyle w:val="TAL"/>
              <w:keepNext w:val="0"/>
            </w:pPr>
            <w:r w:rsidRPr="00B322A8">
              <w:t>-5.4</w:t>
            </w:r>
          </w:p>
        </w:tc>
        <w:tc>
          <w:tcPr>
            <w:tcW w:w="2107" w:type="dxa"/>
            <w:noWrap/>
            <w:hideMark/>
          </w:tcPr>
          <w:p w14:paraId="4B9FA1D1" w14:textId="77777777" w:rsidR="00DC17FD" w:rsidRPr="00B322A8" w:rsidRDefault="00DC17FD" w:rsidP="00C12606">
            <w:pPr>
              <w:pStyle w:val="TAL"/>
              <w:keepNext w:val="0"/>
            </w:pPr>
            <w:r w:rsidRPr="00B322A8">
              <w:t>139</w:t>
            </w:r>
          </w:p>
        </w:tc>
        <w:tc>
          <w:tcPr>
            <w:tcW w:w="2082" w:type="dxa"/>
            <w:noWrap/>
            <w:hideMark/>
          </w:tcPr>
          <w:p w14:paraId="460FBD25" w14:textId="77777777" w:rsidR="00DC17FD" w:rsidRPr="00B322A8" w:rsidRDefault="00DC17FD" w:rsidP="00C12606">
            <w:pPr>
              <w:pStyle w:val="TAL"/>
              <w:keepNext w:val="0"/>
            </w:pPr>
            <w:r w:rsidRPr="00B322A8">
              <w:t>-131.97</w:t>
            </w:r>
          </w:p>
        </w:tc>
        <w:tc>
          <w:tcPr>
            <w:tcW w:w="1058" w:type="dxa"/>
            <w:noWrap/>
            <w:hideMark/>
          </w:tcPr>
          <w:p w14:paraId="64D815B2" w14:textId="77777777" w:rsidR="00DC17FD" w:rsidRPr="00B322A8" w:rsidRDefault="00DC17FD" w:rsidP="00C12606">
            <w:pPr>
              <w:pStyle w:val="TAL"/>
              <w:keepNext w:val="0"/>
            </w:pPr>
            <w:r w:rsidRPr="00B322A8">
              <w:t>19.46</w:t>
            </w:r>
          </w:p>
        </w:tc>
        <w:tc>
          <w:tcPr>
            <w:tcW w:w="873" w:type="dxa"/>
            <w:noWrap/>
            <w:hideMark/>
          </w:tcPr>
          <w:p w14:paraId="50C54506" w14:textId="77777777" w:rsidR="00DC17FD" w:rsidRPr="00B322A8" w:rsidRDefault="00DC17FD" w:rsidP="00C12606">
            <w:pPr>
              <w:pStyle w:val="TAL"/>
              <w:keepNext w:val="0"/>
            </w:pPr>
            <w:r w:rsidRPr="00B322A8">
              <w:t>9.56</w:t>
            </w:r>
          </w:p>
        </w:tc>
        <w:tc>
          <w:tcPr>
            <w:tcW w:w="873" w:type="dxa"/>
            <w:noWrap/>
            <w:hideMark/>
          </w:tcPr>
          <w:p w14:paraId="3AF5DE95" w14:textId="77777777" w:rsidR="00DC17FD" w:rsidRPr="00B322A8" w:rsidRDefault="00DC17FD" w:rsidP="00C12606">
            <w:pPr>
              <w:pStyle w:val="TAL"/>
              <w:keepNext w:val="0"/>
            </w:pPr>
            <w:r w:rsidRPr="00B322A8">
              <w:t>100.93</w:t>
            </w:r>
          </w:p>
        </w:tc>
      </w:tr>
      <w:tr w:rsidR="00DC17FD" w:rsidRPr="00B322A8" w14:paraId="1431A86A" w14:textId="77777777" w:rsidTr="00BA14A0">
        <w:trPr>
          <w:trHeight w:val="300"/>
          <w:tblHeader/>
        </w:trPr>
        <w:tc>
          <w:tcPr>
            <w:tcW w:w="1267" w:type="dxa"/>
            <w:noWrap/>
            <w:hideMark/>
          </w:tcPr>
          <w:p w14:paraId="1FAA3903" w14:textId="77777777" w:rsidR="00DC17FD" w:rsidRPr="00B322A8" w:rsidRDefault="00DC17FD" w:rsidP="00C12606">
            <w:pPr>
              <w:pStyle w:val="TAL"/>
              <w:keepNext w:val="0"/>
            </w:pPr>
            <w:r w:rsidRPr="00B322A8">
              <w:t>3</w:t>
            </w:r>
          </w:p>
        </w:tc>
        <w:tc>
          <w:tcPr>
            <w:tcW w:w="1100" w:type="dxa"/>
            <w:noWrap/>
            <w:hideMark/>
          </w:tcPr>
          <w:p w14:paraId="6059ED66" w14:textId="77777777" w:rsidR="00DC17FD" w:rsidRPr="00B322A8" w:rsidRDefault="00DC17FD" w:rsidP="00C12606">
            <w:pPr>
              <w:pStyle w:val="TAL"/>
              <w:keepNext w:val="0"/>
            </w:pPr>
            <w:r w:rsidRPr="00B322A8">
              <w:t>-7.6</w:t>
            </w:r>
          </w:p>
        </w:tc>
        <w:tc>
          <w:tcPr>
            <w:tcW w:w="2107" w:type="dxa"/>
            <w:noWrap/>
            <w:hideMark/>
          </w:tcPr>
          <w:p w14:paraId="74F53C91" w14:textId="77777777" w:rsidR="00DC17FD" w:rsidRPr="00B322A8" w:rsidRDefault="00DC17FD" w:rsidP="00C12606">
            <w:pPr>
              <w:pStyle w:val="TAL"/>
              <w:keepNext w:val="0"/>
            </w:pPr>
            <w:r w:rsidRPr="00B322A8">
              <w:t>147</w:t>
            </w:r>
          </w:p>
        </w:tc>
        <w:tc>
          <w:tcPr>
            <w:tcW w:w="2082" w:type="dxa"/>
            <w:noWrap/>
            <w:hideMark/>
          </w:tcPr>
          <w:p w14:paraId="7F2170B2" w14:textId="77777777" w:rsidR="00DC17FD" w:rsidRPr="00B322A8" w:rsidRDefault="00DC17FD" w:rsidP="00C12606">
            <w:pPr>
              <w:pStyle w:val="TAL"/>
              <w:keepNext w:val="0"/>
            </w:pPr>
            <w:r w:rsidRPr="00B322A8">
              <w:t>-131.97</w:t>
            </w:r>
          </w:p>
        </w:tc>
        <w:tc>
          <w:tcPr>
            <w:tcW w:w="1058" w:type="dxa"/>
            <w:noWrap/>
            <w:hideMark/>
          </w:tcPr>
          <w:p w14:paraId="40ED5DC4" w14:textId="77777777" w:rsidR="00DC17FD" w:rsidRPr="00B322A8" w:rsidRDefault="00DC17FD" w:rsidP="00C12606">
            <w:pPr>
              <w:pStyle w:val="TAL"/>
              <w:keepNext w:val="0"/>
            </w:pPr>
            <w:r w:rsidRPr="00B322A8">
              <w:t>19.46</w:t>
            </w:r>
          </w:p>
        </w:tc>
        <w:tc>
          <w:tcPr>
            <w:tcW w:w="873" w:type="dxa"/>
            <w:noWrap/>
            <w:hideMark/>
          </w:tcPr>
          <w:p w14:paraId="6D3300D7" w14:textId="77777777" w:rsidR="00DC17FD" w:rsidRPr="00B322A8" w:rsidRDefault="00DC17FD" w:rsidP="00C12606">
            <w:pPr>
              <w:pStyle w:val="TAL"/>
              <w:keepNext w:val="0"/>
            </w:pPr>
            <w:r w:rsidRPr="00B322A8">
              <w:t>8.604</w:t>
            </w:r>
          </w:p>
        </w:tc>
        <w:tc>
          <w:tcPr>
            <w:tcW w:w="873" w:type="dxa"/>
            <w:noWrap/>
            <w:hideMark/>
          </w:tcPr>
          <w:p w14:paraId="58B433BC" w14:textId="77777777" w:rsidR="00DC17FD" w:rsidRPr="00B322A8" w:rsidRDefault="00DC17FD" w:rsidP="00C12606">
            <w:pPr>
              <w:pStyle w:val="TAL"/>
              <w:keepNext w:val="0"/>
            </w:pPr>
            <w:r w:rsidRPr="00B322A8">
              <w:t>100.93</w:t>
            </w:r>
          </w:p>
        </w:tc>
      </w:tr>
      <w:tr w:rsidR="00DC17FD" w:rsidRPr="00B322A8" w14:paraId="3F18A1A1" w14:textId="77777777" w:rsidTr="00BA14A0">
        <w:trPr>
          <w:trHeight w:val="300"/>
          <w:tblHeader/>
        </w:trPr>
        <w:tc>
          <w:tcPr>
            <w:tcW w:w="1267" w:type="dxa"/>
            <w:noWrap/>
            <w:hideMark/>
          </w:tcPr>
          <w:p w14:paraId="50169A50" w14:textId="77777777" w:rsidR="00DC17FD" w:rsidRPr="00B322A8" w:rsidRDefault="00DC17FD" w:rsidP="00C12606">
            <w:pPr>
              <w:pStyle w:val="TAL"/>
              <w:keepNext w:val="0"/>
            </w:pPr>
            <w:r w:rsidRPr="00B322A8">
              <w:t>4</w:t>
            </w:r>
          </w:p>
        </w:tc>
        <w:tc>
          <w:tcPr>
            <w:tcW w:w="1100" w:type="dxa"/>
            <w:noWrap/>
            <w:hideMark/>
          </w:tcPr>
          <w:p w14:paraId="0E2AC48F" w14:textId="77777777" w:rsidR="00DC17FD" w:rsidRPr="00B322A8" w:rsidRDefault="00DC17FD" w:rsidP="00C12606">
            <w:pPr>
              <w:pStyle w:val="TAL"/>
              <w:keepNext w:val="0"/>
            </w:pPr>
            <w:r w:rsidRPr="00B322A8">
              <w:t>-11.4</w:t>
            </w:r>
          </w:p>
        </w:tc>
        <w:tc>
          <w:tcPr>
            <w:tcW w:w="2107" w:type="dxa"/>
            <w:noWrap/>
            <w:hideMark/>
          </w:tcPr>
          <w:p w14:paraId="19C35F18" w14:textId="77777777" w:rsidR="00DC17FD" w:rsidRPr="00B322A8" w:rsidRDefault="00DC17FD" w:rsidP="00C12606">
            <w:pPr>
              <w:pStyle w:val="TAL"/>
              <w:keepNext w:val="0"/>
            </w:pPr>
            <w:r w:rsidRPr="00B322A8">
              <w:t>168</w:t>
            </w:r>
          </w:p>
        </w:tc>
        <w:tc>
          <w:tcPr>
            <w:tcW w:w="2082" w:type="dxa"/>
            <w:noWrap/>
            <w:hideMark/>
          </w:tcPr>
          <w:p w14:paraId="7723D795" w14:textId="77777777" w:rsidR="00DC17FD" w:rsidRPr="00B322A8" w:rsidRDefault="00DC17FD" w:rsidP="00C12606">
            <w:pPr>
              <w:pStyle w:val="TAL"/>
              <w:keepNext w:val="0"/>
            </w:pPr>
            <w:r w:rsidRPr="00B322A8">
              <w:t>114.43</w:t>
            </w:r>
          </w:p>
        </w:tc>
        <w:tc>
          <w:tcPr>
            <w:tcW w:w="1058" w:type="dxa"/>
            <w:noWrap/>
            <w:hideMark/>
          </w:tcPr>
          <w:p w14:paraId="3512745A" w14:textId="77777777" w:rsidR="00DC17FD" w:rsidRPr="00B322A8" w:rsidRDefault="00DC17FD" w:rsidP="00C12606">
            <w:pPr>
              <w:pStyle w:val="TAL"/>
              <w:keepNext w:val="0"/>
            </w:pPr>
            <w:r w:rsidRPr="00B322A8">
              <w:t>52.45</w:t>
            </w:r>
          </w:p>
        </w:tc>
        <w:tc>
          <w:tcPr>
            <w:tcW w:w="873" w:type="dxa"/>
            <w:noWrap/>
            <w:hideMark/>
          </w:tcPr>
          <w:p w14:paraId="2006790A" w14:textId="77777777" w:rsidR="00DC17FD" w:rsidRPr="00B322A8" w:rsidRDefault="00DC17FD" w:rsidP="00C12606">
            <w:pPr>
              <w:pStyle w:val="TAL"/>
              <w:keepNext w:val="0"/>
            </w:pPr>
            <w:r w:rsidRPr="00B322A8">
              <w:t>9.56</w:t>
            </w:r>
          </w:p>
        </w:tc>
        <w:tc>
          <w:tcPr>
            <w:tcW w:w="873" w:type="dxa"/>
            <w:noWrap/>
            <w:hideMark/>
          </w:tcPr>
          <w:p w14:paraId="335E2E07" w14:textId="77777777" w:rsidR="00DC17FD" w:rsidRPr="00B322A8" w:rsidRDefault="00DC17FD" w:rsidP="00C12606">
            <w:pPr>
              <w:pStyle w:val="TAL"/>
              <w:keepNext w:val="0"/>
            </w:pPr>
            <w:r w:rsidRPr="00B322A8">
              <w:t>102.42</w:t>
            </w:r>
          </w:p>
        </w:tc>
      </w:tr>
      <w:tr w:rsidR="00DC17FD" w:rsidRPr="00B322A8" w14:paraId="45F0A3E8" w14:textId="77777777" w:rsidTr="00BA14A0">
        <w:trPr>
          <w:trHeight w:val="300"/>
          <w:tblHeader/>
        </w:trPr>
        <w:tc>
          <w:tcPr>
            <w:tcW w:w="1267" w:type="dxa"/>
            <w:noWrap/>
            <w:hideMark/>
          </w:tcPr>
          <w:p w14:paraId="2EFD6439" w14:textId="77777777" w:rsidR="00DC17FD" w:rsidRPr="00B322A8" w:rsidRDefault="00DC17FD" w:rsidP="00C12606">
            <w:pPr>
              <w:pStyle w:val="TAL"/>
              <w:keepNext w:val="0"/>
            </w:pPr>
            <w:r w:rsidRPr="00B322A8">
              <w:t>5</w:t>
            </w:r>
          </w:p>
        </w:tc>
        <w:tc>
          <w:tcPr>
            <w:tcW w:w="1100" w:type="dxa"/>
            <w:noWrap/>
            <w:hideMark/>
          </w:tcPr>
          <w:p w14:paraId="49FAA42A" w14:textId="77777777" w:rsidR="00DC17FD" w:rsidRPr="00B322A8" w:rsidRDefault="00DC17FD" w:rsidP="00C12606">
            <w:pPr>
              <w:pStyle w:val="TAL"/>
              <w:keepNext w:val="0"/>
            </w:pPr>
            <w:r w:rsidRPr="00B322A8">
              <w:t>-13.6</w:t>
            </w:r>
          </w:p>
        </w:tc>
        <w:tc>
          <w:tcPr>
            <w:tcW w:w="2107" w:type="dxa"/>
            <w:noWrap/>
            <w:hideMark/>
          </w:tcPr>
          <w:p w14:paraId="2F78C7B6" w14:textId="77777777" w:rsidR="00DC17FD" w:rsidRPr="00B322A8" w:rsidRDefault="00DC17FD" w:rsidP="00C12606">
            <w:pPr>
              <w:pStyle w:val="TAL"/>
              <w:keepNext w:val="0"/>
            </w:pPr>
            <w:r w:rsidRPr="00B322A8">
              <w:t>196</w:t>
            </w:r>
          </w:p>
        </w:tc>
        <w:tc>
          <w:tcPr>
            <w:tcW w:w="2082" w:type="dxa"/>
            <w:noWrap/>
            <w:hideMark/>
          </w:tcPr>
          <w:p w14:paraId="47924C89" w14:textId="77777777" w:rsidR="00DC17FD" w:rsidRPr="00B322A8" w:rsidRDefault="00DC17FD" w:rsidP="00C12606">
            <w:pPr>
              <w:pStyle w:val="TAL"/>
              <w:keepNext w:val="0"/>
            </w:pPr>
            <w:r w:rsidRPr="00B322A8">
              <w:t>114.43</w:t>
            </w:r>
          </w:p>
        </w:tc>
        <w:tc>
          <w:tcPr>
            <w:tcW w:w="1058" w:type="dxa"/>
            <w:noWrap/>
            <w:hideMark/>
          </w:tcPr>
          <w:p w14:paraId="528EFF2E" w14:textId="77777777" w:rsidR="00DC17FD" w:rsidRPr="00B322A8" w:rsidRDefault="00DC17FD" w:rsidP="00C12606">
            <w:pPr>
              <w:pStyle w:val="TAL"/>
              <w:keepNext w:val="0"/>
            </w:pPr>
            <w:r w:rsidRPr="00B322A8">
              <w:t>52.45</w:t>
            </w:r>
          </w:p>
        </w:tc>
        <w:tc>
          <w:tcPr>
            <w:tcW w:w="873" w:type="dxa"/>
            <w:noWrap/>
            <w:hideMark/>
          </w:tcPr>
          <w:p w14:paraId="52E078A1" w14:textId="77777777" w:rsidR="00DC17FD" w:rsidRPr="00B322A8" w:rsidRDefault="00DC17FD" w:rsidP="00C12606">
            <w:pPr>
              <w:pStyle w:val="TAL"/>
              <w:keepNext w:val="0"/>
            </w:pPr>
            <w:r w:rsidRPr="00B322A8">
              <w:t>8.604</w:t>
            </w:r>
          </w:p>
        </w:tc>
        <w:tc>
          <w:tcPr>
            <w:tcW w:w="873" w:type="dxa"/>
            <w:noWrap/>
            <w:hideMark/>
          </w:tcPr>
          <w:p w14:paraId="08808811" w14:textId="77777777" w:rsidR="00DC17FD" w:rsidRPr="00B322A8" w:rsidRDefault="00DC17FD" w:rsidP="00C12606">
            <w:pPr>
              <w:pStyle w:val="TAL"/>
              <w:keepNext w:val="0"/>
            </w:pPr>
            <w:r w:rsidRPr="00B322A8">
              <w:t>102.42</w:t>
            </w:r>
          </w:p>
        </w:tc>
      </w:tr>
      <w:tr w:rsidR="00DC17FD" w:rsidRPr="00B322A8" w14:paraId="37C33A90" w14:textId="77777777" w:rsidTr="00BA14A0">
        <w:trPr>
          <w:trHeight w:val="300"/>
          <w:tblHeader/>
        </w:trPr>
        <w:tc>
          <w:tcPr>
            <w:tcW w:w="1267" w:type="dxa"/>
            <w:noWrap/>
            <w:hideMark/>
          </w:tcPr>
          <w:p w14:paraId="3BCCC9CF" w14:textId="77777777" w:rsidR="00DC17FD" w:rsidRPr="00B322A8" w:rsidRDefault="00DC17FD" w:rsidP="00C12606">
            <w:pPr>
              <w:pStyle w:val="TAL"/>
              <w:keepNext w:val="0"/>
            </w:pPr>
            <w:r w:rsidRPr="00B322A8">
              <w:t>6</w:t>
            </w:r>
          </w:p>
        </w:tc>
        <w:tc>
          <w:tcPr>
            <w:tcW w:w="1100" w:type="dxa"/>
            <w:noWrap/>
            <w:hideMark/>
          </w:tcPr>
          <w:p w14:paraId="3A66CB76" w14:textId="77777777" w:rsidR="00DC17FD" w:rsidRPr="00B322A8" w:rsidRDefault="00DC17FD" w:rsidP="00C12606">
            <w:pPr>
              <w:pStyle w:val="TAL"/>
              <w:keepNext w:val="0"/>
            </w:pPr>
            <w:r w:rsidRPr="00B322A8">
              <w:t>-15.9</w:t>
            </w:r>
          </w:p>
        </w:tc>
        <w:tc>
          <w:tcPr>
            <w:tcW w:w="2107" w:type="dxa"/>
            <w:noWrap/>
            <w:hideMark/>
          </w:tcPr>
          <w:p w14:paraId="14984FBA" w14:textId="77777777" w:rsidR="00DC17FD" w:rsidRPr="00B322A8" w:rsidRDefault="00DC17FD" w:rsidP="00C12606">
            <w:pPr>
              <w:pStyle w:val="TAL"/>
              <w:keepNext w:val="0"/>
            </w:pPr>
            <w:r w:rsidRPr="00B322A8">
              <w:t>209</w:t>
            </w:r>
          </w:p>
        </w:tc>
        <w:tc>
          <w:tcPr>
            <w:tcW w:w="2082" w:type="dxa"/>
            <w:noWrap/>
            <w:hideMark/>
          </w:tcPr>
          <w:p w14:paraId="32374E97" w14:textId="77777777" w:rsidR="00DC17FD" w:rsidRPr="00B322A8" w:rsidRDefault="00DC17FD" w:rsidP="00C12606">
            <w:pPr>
              <w:pStyle w:val="TAL"/>
              <w:keepNext w:val="0"/>
            </w:pPr>
            <w:r w:rsidRPr="00B322A8">
              <w:t>-0.81</w:t>
            </w:r>
          </w:p>
        </w:tc>
        <w:tc>
          <w:tcPr>
            <w:tcW w:w="1058" w:type="dxa"/>
            <w:noWrap/>
            <w:hideMark/>
          </w:tcPr>
          <w:p w14:paraId="0ECEBD4B" w14:textId="77777777" w:rsidR="00DC17FD" w:rsidRPr="00B322A8" w:rsidRDefault="00DC17FD" w:rsidP="00C12606">
            <w:pPr>
              <w:pStyle w:val="TAL"/>
              <w:keepNext w:val="0"/>
            </w:pPr>
            <w:r w:rsidRPr="00B322A8">
              <w:t>63.4</w:t>
            </w:r>
          </w:p>
        </w:tc>
        <w:tc>
          <w:tcPr>
            <w:tcW w:w="873" w:type="dxa"/>
            <w:noWrap/>
            <w:hideMark/>
          </w:tcPr>
          <w:p w14:paraId="2C408FD5" w14:textId="77777777" w:rsidR="00DC17FD" w:rsidRPr="00B322A8" w:rsidRDefault="00DC17FD" w:rsidP="00C12606">
            <w:pPr>
              <w:pStyle w:val="TAL"/>
              <w:keepNext w:val="0"/>
            </w:pPr>
            <w:r w:rsidRPr="00B322A8">
              <w:t>9.56</w:t>
            </w:r>
          </w:p>
        </w:tc>
        <w:tc>
          <w:tcPr>
            <w:tcW w:w="873" w:type="dxa"/>
            <w:noWrap/>
            <w:hideMark/>
          </w:tcPr>
          <w:p w14:paraId="43DAB0F3" w14:textId="77777777" w:rsidR="00DC17FD" w:rsidRPr="00B322A8" w:rsidRDefault="00DC17FD" w:rsidP="00C12606">
            <w:pPr>
              <w:pStyle w:val="TAL"/>
              <w:keepNext w:val="0"/>
            </w:pPr>
            <w:r w:rsidRPr="00B322A8">
              <w:t>103.89</w:t>
            </w:r>
          </w:p>
        </w:tc>
      </w:tr>
      <w:tr w:rsidR="00DC17FD" w:rsidRPr="00B322A8" w14:paraId="236B0DE8" w14:textId="77777777" w:rsidTr="00BA14A0">
        <w:trPr>
          <w:trHeight w:val="300"/>
          <w:tblHeader/>
        </w:trPr>
        <w:tc>
          <w:tcPr>
            <w:tcW w:w="1267" w:type="dxa"/>
            <w:noWrap/>
            <w:hideMark/>
          </w:tcPr>
          <w:p w14:paraId="57AA6972" w14:textId="77777777" w:rsidR="00DC17FD" w:rsidRPr="00B322A8" w:rsidRDefault="00DC17FD" w:rsidP="00C12606">
            <w:pPr>
              <w:pStyle w:val="TAL"/>
              <w:keepNext w:val="0"/>
            </w:pPr>
            <w:r w:rsidRPr="00B322A8">
              <w:t>7</w:t>
            </w:r>
          </w:p>
        </w:tc>
        <w:tc>
          <w:tcPr>
            <w:tcW w:w="1100" w:type="dxa"/>
            <w:noWrap/>
            <w:hideMark/>
          </w:tcPr>
          <w:p w14:paraId="3F9C3107" w14:textId="77777777" w:rsidR="00DC17FD" w:rsidRPr="00B322A8" w:rsidRDefault="00DC17FD" w:rsidP="00C12606">
            <w:pPr>
              <w:pStyle w:val="TAL"/>
              <w:keepNext w:val="0"/>
            </w:pPr>
            <w:r w:rsidRPr="00B322A8">
              <w:t>-9.4</w:t>
            </w:r>
          </w:p>
        </w:tc>
        <w:tc>
          <w:tcPr>
            <w:tcW w:w="2107" w:type="dxa"/>
            <w:noWrap/>
            <w:hideMark/>
          </w:tcPr>
          <w:p w14:paraId="6611A19F" w14:textId="77777777" w:rsidR="00DC17FD" w:rsidRPr="00B322A8" w:rsidRDefault="00DC17FD" w:rsidP="00C12606">
            <w:pPr>
              <w:pStyle w:val="TAL"/>
              <w:keepNext w:val="0"/>
            </w:pPr>
            <w:r w:rsidRPr="00B322A8">
              <w:t>214</w:t>
            </w:r>
          </w:p>
        </w:tc>
        <w:tc>
          <w:tcPr>
            <w:tcW w:w="2082" w:type="dxa"/>
            <w:noWrap/>
            <w:hideMark/>
          </w:tcPr>
          <w:p w14:paraId="4D7246EC" w14:textId="77777777" w:rsidR="00DC17FD" w:rsidRPr="00B322A8" w:rsidRDefault="00DC17FD" w:rsidP="00C12606">
            <w:pPr>
              <w:pStyle w:val="TAL"/>
              <w:keepNext w:val="0"/>
            </w:pPr>
            <w:r w:rsidRPr="00B322A8">
              <w:t>-131.97</w:t>
            </w:r>
          </w:p>
        </w:tc>
        <w:tc>
          <w:tcPr>
            <w:tcW w:w="1058" w:type="dxa"/>
            <w:noWrap/>
            <w:hideMark/>
          </w:tcPr>
          <w:p w14:paraId="3417B6BC" w14:textId="77777777" w:rsidR="00DC17FD" w:rsidRPr="00B322A8" w:rsidRDefault="00DC17FD" w:rsidP="00C12606">
            <w:pPr>
              <w:pStyle w:val="TAL"/>
              <w:keepNext w:val="0"/>
            </w:pPr>
            <w:r w:rsidRPr="00B322A8">
              <w:t>19.46</w:t>
            </w:r>
          </w:p>
        </w:tc>
        <w:tc>
          <w:tcPr>
            <w:tcW w:w="873" w:type="dxa"/>
            <w:noWrap/>
            <w:hideMark/>
          </w:tcPr>
          <w:p w14:paraId="0CCA0C76" w14:textId="77777777" w:rsidR="00DC17FD" w:rsidRPr="00B322A8" w:rsidRDefault="00DC17FD" w:rsidP="00C12606">
            <w:pPr>
              <w:pStyle w:val="TAL"/>
              <w:keepNext w:val="0"/>
            </w:pPr>
            <w:r w:rsidRPr="00B322A8">
              <w:t>7.648</w:t>
            </w:r>
          </w:p>
        </w:tc>
        <w:tc>
          <w:tcPr>
            <w:tcW w:w="873" w:type="dxa"/>
            <w:noWrap/>
            <w:hideMark/>
          </w:tcPr>
          <w:p w14:paraId="3E4CCD41" w14:textId="77777777" w:rsidR="00DC17FD" w:rsidRPr="00B322A8" w:rsidRDefault="00DC17FD" w:rsidP="00C12606">
            <w:pPr>
              <w:pStyle w:val="TAL"/>
              <w:keepNext w:val="0"/>
            </w:pPr>
            <w:r w:rsidRPr="00B322A8">
              <w:t>100.93</w:t>
            </w:r>
          </w:p>
        </w:tc>
      </w:tr>
      <w:tr w:rsidR="00DC17FD" w:rsidRPr="00B322A8" w14:paraId="123F7841" w14:textId="77777777" w:rsidTr="00BA14A0">
        <w:trPr>
          <w:trHeight w:val="300"/>
          <w:tblHeader/>
        </w:trPr>
        <w:tc>
          <w:tcPr>
            <w:tcW w:w="1267" w:type="dxa"/>
            <w:noWrap/>
            <w:hideMark/>
          </w:tcPr>
          <w:p w14:paraId="5D014835" w14:textId="77777777" w:rsidR="00DC17FD" w:rsidRPr="00B322A8" w:rsidRDefault="00DC17FD" w:rsidP="00C12606">
            <w:pPr>
              <w:pStyle w:val="TAL"/>
              <w:keepNext w:val="0"/>
            </w:pPr>
            <w:r w:rsidRPr="00B322A8">
              <w:t>8</w:t>
            </w:r>
          </w:p>
        </w:tc>
        <w:tc>
          <w:tcPr>
            <w:tcW w:w="1100" w:type="dxa"/>
            <w:noWrap/>
            <w:hideMark/>
          </w:tcPr>
          <w:p w14:paraId="153C0BAC" w14:textId="77777777" w:rsidR="00DC17FD" w:rsidRPr="00B322A8" w:rsidRDefault="00DC17FD" w:rsidP="00C12606">
            <w:pPr>
              <w:pStyle w:val="TAL"/>
              <w:keepNext w:val="0"/>
            </w:pPr>
            <w:r w:rsidRPr="00B322A8">
              <w:t>-15.3</w:t>
            </w:r>
          </w:p>
        </w:tc>
        <w:tc>
          <w:tcPr>
            <w:tcW w:w="2107" w:type="dxa"/>
            <w:noWrap/>
            <w:hideMark/>
          </w:tcPr>
          <w:p w14:paraId="3B9886F9" w14:textId="77777777" w:rsidR="00DC17FD" w:rsidRPr="00B322A8" w:rsidRDefault="00DC17FD" w:rsidP="00C12606">
            <w:pPr>
              <w:pStyle w:val="TAL"/>
              <w:keepNext w:val="0"/>
            </w:pPr>
            <w:r w:rsidRPr="00B322A8">
              <w:t>244</w:t>
            </w:r>
          </w:p>
        </w:tc>
        <w:tc>
          <w:tcPr>
            <w:tcW w:w="2082" w:type="dxa"/>
            <w:noWrap/>
            <w:hideMark/>
          </w:tcPr>
          <w:p w14:paraId="657ECEDA" w14:textId="77777777" w:rsidR="00DC17FD" w:rsidRPr="00B322A8" w:rsidRDefault="00DC17FD" w:rsidP="00C12606">
            <w:pPr>
              <w:pStyle w:val="TAL"/>
              <w:keepNext w:val="0"/>
            </w:pPr>
            <w:r w:rsidRPr="00B322A8">
              <w:t>114.43</w:t>
            </w:r>
          </w:p>
        </w:tc>
        <w:tc>
          <w:tcPr>
            <w:tcW w:w="1058" w:type="dxa"/>
            <w:noWrap/>
            <w:hideMark/>
          </w:tcPr>
          <w:p w14:paraId="4CD27D93" w14:textId="77777777" w:rsidR="00DC17FD" w:rsidRPr="00B322A8" w:rsidRDefault="00DC17FD" w:rsidP="00C12606">
            <w:pPr>
              <w:pStyle w:val="TAL"/>
              <w:keepNext w:val="0"/>
            </w:pPr>
            <w:r w:rsidRPr="00B322A8">
              <w:t>52.45</w:t>
            </w:r>
          </w:p>
        </w:tc>
        <w:tc>
          <w:tcPr>
            <w:tcW w:w="873" w:type="dxa"/>
            <w:noWrap/>
            <w:hideMark/>
          </w:tcPr>
          <w:p w14:paraId="42285E53" w14:textId="77777777" w:rsidR="00DC17FD" w:rsidRPr="00B322A8" w:rsidRDefault="00DC17FD" w:rsidP="00C12606">
            <w:pPr>
              <w:pStyle w:val="TAL"/>
              <w:keepNext w:val="0"/>
            </w:pPr>
            <w:r w:rsidRPr="00B322A8">
              <w:t>7.648</w:t>
            </w:r>
          </w:p>
        </w:tc>
        <w:tc>
          <w:tcPr>
            <w:tcW w:w="873" w:type="dxa"/>
            <w:noWrap/>
            <w:hideMark/>
          </w:tcPr>
          <w:p w14:paraId="21B75B8A" w14:textId="77777777" w:rsidR="00DC17FD" w:rsidRPr="00B322A8" w:rsidRDefault="00DC17FD" w:rsidP="00C12606">
            <w:pPr>
              <w:pStyle w:val="TAL"/>
              <w:keepNext w:val="0"/>
            </w:pPr>
            <w:r w:rsidRPr="00B322A8">
              <w:t>102.42</w:t>
            </w:r>
          </w:p>
        </w:tc>
      </w:tr>
      <w:tr w:rsidR="00DC17FD" w:rsidRPr="00B322A8" w14:paraId="276FECD8" w14:textId="77777777" w:rsidTr="00BA14A0">
        <w:trPr>
          <w:trHeight w:val="300"/>
          <w:tblHeader/>
        </w:trPr>
        <w:tc>
          <w:tcPr>
            <w:tcW w:w="1267" w:type="dxa"/>
            <w:noWrap/>
            <w:hideMark/>
          </w:tcPr>
          <w:p w14:paraId="27F51527" w14:textId="77777777" w:rsidR="00DC17FD" w:rsidRPr="00B322A8" w:rsidRDefault="00DC17FD" w:rsidP="00C12606">
            <w:pPr>
              <w:pStyle w:val="TAL"/>
              <w:keepNext w:val="0"/>
            </w:pPr>
            <w:r w:rsidRPr="00B322A8">
              <w:t>9</w:t>
            </w:r>
          </w:p>
        </w:tc>
        <w:tc>
          <w:tcPr>
            <w:tcW w:w="1100" w:type="dxa"/>
            <w:noWrap/>
            <w:hideMark/>
          </w:tcPr>
          <w:p w14:paraId="00395436" w14:textId="77777777" w:rsidR="00DC17FD" w:rsidRPr="00B322A8" w:rsidRDefault="00DC17FD" w:rsidP="00C12606">
            <w:pPr>
              <w:pStyle w:val="TAL"/>
              <w:keepNext w:val="0"/>
            </w:pPr>
            <w:r w:rsidRPr="00B322A8">
              <w:t>-12.9</w:t>
            </w:r>
          </w:p>
        </w:tc>
        <w:tc>
          <w:tcPr>
            <w:tcW w:w="2107" w:type="dxa"/>
            <w:noWrap/>
            <w:hideMark/>
          </w:tcPr>
          <w:p w14:paraId="32604355" w14:textId="77777777" w:rsidR="00DC17FD" w:rsidRPr="00B322A8" w:rsidRDefault="00DC17FD" w:rsidP="00C12606">
            <w:pPr>
              <w:pStyle w:val="TAL"/>
              <w:keepNext w:val="0"/>
            </w:pPr>
            <w:r w:rsidRPr="00B322A8">
              <w:t>277</w:t>
            </w:r>
          </w:p>
        </w:tc>
        <w:tc>
          <w:tcPr>
            <w:tcW w:w="2082" w:type="dxa"/>
            <w:noWrap/>
            <w:hideMark/>
          </w:tcPr>
          <w:p w14:paraId="3203D1B3" w14:textId="77777777" w:rsidR="00DC17FD" w:rsidRPr="00B322A8" w:rsidRDefault="00DC17FD" w:rsidP="00C12606">
            <w:pPr>
              <w:pStyle w:val="TAL"/>
              <w:keepNext w:val="0"/>
            </w:pPr>
            <w:r w:rsidRPr="00B322A8">
              <w:t>-35.66</w:t>
            </w:r>
          </w:p>
        </w:tc>
        <w:tc>
          <w:tcPr>
            <w:tcW w:w="1058" w:type="dxa"/>
            <w:noWrap/>
            <w:hideMark/>
          </w:tcPr>
          <w:p w14:paraId="57907C45" w14:textId="77777777" w:rsidR="00DC17FD" w:rsidRPr="00B322A8" w:rsidRDefault="00DC17FD" w:rsidP="00C12606">
            <w:pPr>
              <w:pStyle w:val="TAL"/>
              <w:keepNext w:val="0"/>
            </w:pPr>
            <w:r w:rsidRPr="00B322A8">
              <w:t>-7.63</w:t>
            </w:r>
          </w:p>
        </w:tc>
        <w:tc>
          <w:tcPr>
            <w:tcW w:w="873" w:type="dxa"/>
            <w:noWrap/>
            <w:hideMark/>
          </w:tcPr>
          <w:p w14:paraId="5CFC3E67" w14:textId="77777777" w:rsidR="00DC17FD" w:rsidRPr="00B322A8" w:rsidRDefault="00DC17FD" w:rsidP="00C12606">
            <w:pPr>
              <w:pStyle w:val="TAL"/>
              <w:keepNext w:val="0"/>
            </w:pPr>
            <w:r w:rsidRPr="00B322A8">
              <w:t>9.56</w:t>
            </w:r>
          </w:p>
        </w:tc>
        <w:tc>
          <w:tcPr>
            <w:tcW w:w="873" w:type="dxa"/>
            <w:noWrap/>
            <w:hideMark/>
          </w:tcPr>
          <w:p w14:paraId="53F2DF5E" w14:textId="77777777" w:rsidR="00DC17FD" w:rsidRPr="00B322A8" w:rsidRDefault="00DC17FD" w:rsidP="00C12606">
            <w:pPr>
              <w:pStyle w:val="TAL"/>
              <w:keepNext w:val="0"/>
            </w:pPr>
            <w:r w:rsidRPr="00B322A8">
              <w:t>98.96</w:t>
            </w:r>
          </w:p>
        </w:tc>
      </w:tr>
      <w:tr w:rsidR="00DC17FD" w:rsidRPr="00B322A8" w14:paraId="7FAB721D" w14:textId="77777777" w:rsidTr="00BA14A0">
        <w:trPr>
          <w:trHeight w:val="300"/>
          <w:tblHeader/>
        </w:trPr>
        <w:tc>
          <w:tcPr>
            <w:tcW w:w="1267" w:type="dxa"/>
            <w:noWrap/>
            <w:hideMark/>
          </w:tcPr>
          <w:p w14:paraId="0BDDF031" w14:textId="77777777" w:rsidR="00DC17FD" w:rsidRPr="00B322A8" w:rsidRDefault="00DC17FD" w:rsidP="00C12606">
            <w:pPr>
              <w:pStyle w:val="TAL"/>
              <w:keepNext w:val="0"/>
            </w:pPr>
            <w:r w:rsidRPr="00B322A8">
              <w:t>10</w:t>
            </w:r>
          </w:p>
        </w:tc>
        <w:tc>
          <w:tcPr>
            <w:tcW w:w="1100" w:type="dxa"/>
            <w:noWrap/>
            <w:hideMark/>
          </w:tcPr>
          <w:p w14:paraId="5C54337C" w14:textId="77777777" w:rsidR="00DC17FD" w:rsidRPr="00B322A8" w:rsidRDefault="00DC17FD" w:rsidP="00C12606">
            <w:pPr>
              <w:pStyle w:val="TAL"/>
              <w:keepNext w:val="0"/>
            </w:pPr>
            <w:r w:rsidRPr="00B322A8">
              <w:t>-21.3</w:t>
            </w:r>
          </w:p>
        </w:tc>
        <w:tc>
          <w:tcPr>
            <w:tcW w:w="2107" w:type="dxa"/>
            <w:noWrap/>
            <w:hideMark/>
          </w:tcPr>
          <w:p w14:paraId="2547F1EB" w14:textId="77777777" w:rsidR="00DC17FD" w:rsidRPr="00B322A8" w:rsidRDefault="00DC17FD" w:rsidP="00C12606">
            <w:pPr>
              <w:pStyle w:val="TAL"/>
              <w:keepNext w:val="0"/>
            </w:pPr>
            <w:r w:rsidRPr="00B322A8">
              <w:t>560</w:t>
            </w:r>
          </w:p>
        </w:tc>
        <w:tc>
          <w:tcPr>
            <w:tcW w:w="2082" w:type="dxa"/>
            <w:noWrap/>
            <w:hideMark/>
          </w:tcPr>
          <w:p w14:paraId="54187DFD" w14:textId="77777777" w:rsidR="00DC17FD" w:rsidRPr="00B322A8" w:rsidRDefault="00DC17FD" w:rsidP="00C12606">
            <w:pPr>
              <w:pStyle w:val="TAL"/>
              <w:keepNext w:val="0"/>
            </w:pPr>
            <w:r w:rsidRPr="00B322A8">
              <w:t>129.72</w:t>
            </w:r>
          </w:p>
        </w:tc>
        <w:tc>
          <w:tcPr>
            <w:tcW w:w="1058" w:type="dxa"/>
            <w:noWrap/>
            <w:hideMark/>
          </w:tcPr>
          <w:p w14:paraId="4AA646E6" w14:textId="77777777" w:rsidR="00DC17FD" w:rsidRPr="00B322A8" w:rsidRDefault="00DC17FD" w:rsidP="00C12606">
            <w:pPr>
              <w:pStyle w:val="TAL"/>
              <w:keepNext w:val="0"/>
            </w:pPr>
            <w:r w:rsidRPr="00B322A8">
              <w:t>76.29</w:t>
            </w:r>
          </w:p>
        </w:tc>
        <w:tc>
          <w:tcPr>
            <w:tcW w:w="873" w:type="dxa"/>
            <w:noWrap/>
            <w:hideMark/>
          </w:tcPr>
          <w:p w14:paraId="67FAC649" w14:textId="77777777" w:rsidR="00DC17FD" w:rsidRPr="00B322A8" w:rsidRDefault="00DC17FD" w:rsidP="00C12606">
            <w:pPr>
              <w:pStyle w:val="TAL"/>
              <w:keepNext w:val="0"/>
            </w:pPr>
            <w:r w:rsidRPr="00B322A8">
              <w:t>9.56</w:t>
            </w:r>
          </w:p>
        </w:tc>
        <w:tc>
          <w:tcPr>
            <w:tcW w:w="873" w:type="dxa"/>
            <w:noWrap/>
            <w:hideMark/>
          </w:tcPr>
          <w:p w14:paraId="1A95CB78" w14:textId="77777777" w:rsidR="00DC17FD" w:rsidRPr="00B322A8" w:rsidRDefault="00DC17FD" w:rsidP="00C12606">
            <w:pPr>
              <w:pStyle w:val="TAL"/>
              <w:keepNext w:val="0"/>
            </w:pPr>
            <w:r w:rsidRPr="00B322A8">
              <w:t>97.47</w:t>
            </w:r>
          </w:p>
        </w:tc>
      </w:tr>
      <w:tr w:rsidR="00DC17FD" w:rsidRPr="00B322A8" w14:paraId="3BFAE9CF" w14:textId="77777777" w:rsidTr="00BA14A0">
        <w:trPr>
          <w:trHeight w:val="300"/>
          <w:tblHeader/>
        </w:trPr>
        <w:tc>
          <w:tcPr>
            <w:tcW w:w="1267" w:type="dxa"/>
            <w:noWrap/>
            <w:hideMark/>
          </w:tcPr>
          <w:p w14:paraId="6F45B33A" w14:textId="77777777" w:rsidR="00DC17FD" w:rsidRPr="00B322A8" w:rsidRDefault="00DC17FD" w:rsidP="00C12606">
            <w:pPr>
              <w:pStyle w:val="TAL"/>
              <w:keepNext w:val="0"/>
            </w:pPr>
            <w:r w:rsidRPr="00B322A8">
              <w:t>11</w:t>
            </w:r>
          </w:p>
        </w:tc>
        <w:tc>
          <w:tcPr>
            <w:tcW w:w="1100" w:type="dxa"/>
            <w:noWrap/>
            <w:hideMark/>
          </w:tcPr>
          <w:p w14:paraId="5FF9991A" w14:textId="77777777" w:rsidR="00DC17FD" w:rsidRPr="00B322A8" w:rsidRDefault="00DC17FD" w:rsidP="00C12606">
            <w:pPr>
              <w:pStyle w:val="TAL"/>
              <w:keepNext w:val="0"/>
            </w:pPr>
            <w:r w:rsidRPr="00B322A8">
              <w:t>-12</w:t>
            </w:r>
          </w:p>
        </w:tc>
        <w:tc>
          <w:tcPr>
            <w:tcW w:w="2107" w:type="dxa"/>
            <w:noWrap/>
            <w:hideMark/>
          </w:tcPr>
          <w:p w14:paraId="05735CFB" w14:textId="77777777" w:rsidR="00DC17FD" w:rsidRPr="00B322A8" w:rsidRDefault="00DC17FD" w:rsidP="00C12606">
            <w:pPr>
              <w:pStyle w:val="TAL"/>
              <w:keepNext w:val="0"/>
            </w:pPr>
            <w:r w:rsidRPr="00B322A8">
              <w:t>691</w:t>
            </w:r>
          </w:p>
        </w:tc>
        <w:tc>
          <w:tcPr>
            <w:tcW w:w="2082" w:type="dxa"/>
            <w:noWrap/>
            <w:hideMark/>
          </w:tcPr>
          <w:p w14:paraId="35C2B731" w14:textId="77777777" w:rsidR="00DC17FD" w:rsidRPr="00B322A8" w:rsidRDefault="00DC17FD" w:rsidP="00C12606">
            <w:pPr>
              <w:pStyle w:val="TAL"/>
              <w:keepNext w:val="0"/>
            </w:pPr>
            <w:r w:rsidRPr="00B322A8">
              <w:t>92.96</w:t>
            </w:r>
          </w:p>
        </w:tc>
        <w:tc>
          <w:tcPr>
            <w:tcW w:w="1058" w:type="dxa"/>
            <w:noWrap/>
            <w:hideMark/>
          </w:tcPr>
          <w:p w14:paraId="09FA9A83" w14:textId="77777777" w:rsidR="00DC17FD" w:rsidRPr="00B322A8" w:rsidRDefault="00DC17FD" w:rsidP="00C12606">
            <w:pPr>
              <w:pStyle w:val="TAL"/>
              <w:keepNext w:val="0"/>
            </w:pPr>
            <w:r w:rsidRPr="00B322A8">
              <w:t>-8.09</w:t>
            </w:r>
          </w:p>
        </w:tc>
        <w:tc>
          <w:tcPr>
            <w:tcW w:w="873" w:type="dxa"/>
            <w:noWrap/>
            <w:hideMark/>
          </w:tcPr>
          <w:p w14:paraId="6E06408B" w14:textId="77777777" w:rsidR="00DC17FD" w:rsidRPr="00B322A8" w:rsidRDefault="00DC17FD" w:rsidP="00C12606">
            <w:pPr>
              <w:pStyle w:val="TAL"/>
              <w:keepNext w:val="0"/>
            </w:pPr>
            <w:r w:rsidRPr="00B322A8">
              <w:t>9.56</w:t>
            </w:r>
          </w:p>
        </w:tc>
        <w:tc>
          <w:tcPr>
            <w:tcW w:w="873" w:type="dxa"/>
            <w:noWrap/>
            <w:hideMark/>
          </w:tcPr>
          <w:p w14:paraId="00E7141A" w14:textId="77777777" w:rsidR="00DC17FD" w:rsidRPr="00B322A8" w:rsidRDefault="00DC17FD" w:rsidP="00C12606">
            <w:pPr>
              <w:pStyle w:val="TAL"/>
              <w:keepNext w:val="0"/>
            </w:pPr>
            <w:r w:rsidRPr="00B322A8">
              <w:t>102.65</w:t>
            </w:r>
          </w:p>
        </w:tc>
      </w:tr>
      <w:tr w:rsidR="00DC17FD" w:rsidRPr="00B322A8" w14:paraId="211411B5" w14:textId="77777777" w:rsidTr="00BA14A0">
        <w:trPr>
          <w:trHeight w:val="300"/>
          <w:tblHeader/>
        </w:trPr>
        <w:tc>
          <w:tcPr>
            <w:tcW w:w="1267" w:type="dxa"/>
            <w:noWrap/>
            <w:hideMark/>
          </w:tcPr>
          <w:p w14:paraId="23E8852A" w14:textId="77777777" w:rsidR="00DC17FD" w:rsidRPr="00B322A8" w:rsidRDefault="00DC17FD" w:rsidP="00C12606">
            <w:pPr>
              <w:pStyle w:val="TAL"/>
              <w:keepNext w:val="0"/>
            </w:pPr>
            <w:r w:rsidRPr="00B322A8">
              <w:t>12</w:t>
            </w:r>
          </w:p>
        </w:tc>
        <w:tc>
          <w:tcPr>
            <w:tcW w:w="1100" w:type="dxa"/>
            <w:noWrap/>
            <w:hideMark/>
          </w:tcPr>
          <w:p w14:paraId="2A496ED5" w14:textId="77777777" w:rsidR="00DC17FD" w:rsidRPr="00B322A8" w:rsidRDefault="00DC17FD" w:rsidP="00C12606">
            <w:pPr>
              <w:pStyle w:val="TAL"/>
              <w:keepNext w:val="0"/>
            </w:pPr>
            <w:r w:rsidRPr="00B322A8">
              <w:t>-17.8</w:t>
            </w:r>
          </w:p>
        </w:tc>
        <w:tc>
          <w:tcPr>
            <w:tcW w:w="2107" w:type="dxa"/>
            <w:noWrap/>
            <w:hideMark/>
          </w:tcPr>
          <w:p w14:paraId="5E2D9B4C" w14:textId="77777777" w:rsidR="00DC17FD" w:rsidRPr="00B322A8" w:rsidRDefault="00DC17FD" w:rsidP="00C12606">
            <w:pPr>
              <w:pStyle w:val="TAL"/>
              <w:keepNext w:val="0"/>
            </w:pPr>
            <w:r w:rsidRPr="00B322A8">
              <w:t>791</w:t>
            </w:r>
          </w:p>
        </w:tc>
        <w:tc>
          <w:tcPr>
            <w:tcW w:w="2082" w:type="dxa"/>
            <w:noWrap/>
            <w:hideMark/>
          </w:tcPr>
          <w:p w14:paraId="16AB9C1C" w14:textId="77777777" w:rsidR="00DC17FD" w:rsidRPr="00B322A8" w:rsidRDefault="00DC17FD" w:rsidP="00C12606">
            <w:pPr>
              <w:pStyle w:val="TAL"/>
              <w:keepNext w:val="0"/>
            </w:pPr>
            <w:r w:rsidRPr="00B322A8">
              <w:t>70.97</w:t>
            </w:r>
          </w:p>
        </w:tc>
        <w:tc>
          <w:tcPr>
            <w:tcW w:w="1058" w:type="dxa"/>
            <w:noWrap/>
            <w:hideMark/>
          </w:tcPr>
          <w:p w14:paraId="5090AE6B" w14:textId="77777777" w:rsidR="00DC17FD" w:rsidRPr="00B322A8" w:rsidRDefault="00DC17FD" w:rsidP="00C12606">
            <w:pPr>
              <w:pStyle w:val="TAL"/>
              <w:keepNext w:val="0"/>
            </w:pPr>
            <w:r w:rsidRPr="00B322A8">
              <w:t>-32.56</w:t>
            </w:r>
          </w:p>
        </w:tc>
        <w:tc>
          <w:tcPr>
            <w:tcW w:w="873" w:type="dxa"/>
            <w:noWrap/>
            <w:hideMark/>
          </w:tcPr>
          <w:p w14:paraId="59802D50" w14:textId="77777777" w:rsidR="00DC17FD" w:rsidRPr="00B322A8" w:rsidRDefault="00DC17FD" w:rsidP="00C12606">
            <w:pPr>
              <w:pStyle w:val="TAL"/>
              <w:keepNext w:val="0"/>
            </w:pPr>
            <w:r w:rsidRPr="00B322A8">
              <w:t>9.56</w:t>
            </w:r>
          </w:p>
        </w:tc>
        <w:tc>
          <w:tcPr>
            <w:tcW w:w="873" w:type="dxa"/>
            <w:noWrap/>
            <w:hideMark/>
          </w:tcPr>
          <w:p w14:paraId="25574C3A" w14:textId="77777777" w:rsidR="00DC17FD" w:rsidRPr="00B322A8" w:rsidRDefault="00DC17FD" w:rsidP="00C12606">
            <w:pPr>
              <w:pStyle w:val="TAL"/>
              <w:keepNext w:val="0"/>
            </w:pPr>
            <w:r w:rsidRPr="00B322A8">
              <w:t>103.95</w:t>
            </w:r>
          </w:p>
        </w:tc>
      </w:tr>
      <w:tr w:rsidR="00DC17FD" w:rsidRPr="00B322A8" w14:paraId="0BDACC2D" w14:textId="77777777" w:rsidTr="00BA14A0">
        <w:trPr>
          <w:trHeight w:val="300"/>
          <w:tblHeader/>
        </w:trPr>
        <w:tc>
          <w:tcPr>
            <w:tcW w:w="1267" w:type="dxa"/>
            <w:noWrap/>
            <w:hideMark/>
          </w:tcPr>
          <w:p w14:paraId="19F80EEB" w14:textId="77777777" w:rsidR="00DC17FD" w:rsidRPr="00B322A8" w:rsidRDefault="00DC17FD" w:rsidP="00C12606">
            <w:pPr>
              <w:pStyle w:val="TAL"/>
              <w:keepNext w:val="0"/>
            </w:pPr>
            <w:r w:rsidRPr="00B322A8">
              <w:t>13</w:t>
            </w:r>
          </w:p>
        </w:tc>
        <w:tc>
          <w:tcPr>
            <w:tcW w:w="1100" w:type="dxa"/>
            <w:noWrap/>
            <w:hideMark/>
          </w:tcPr>
          <w:p w14:paraId="5C610FC2" w14:textId="77777777" w:rsidR="00DC17FD" w:rsidRPr="00B322A8" w:rsidRDefault="00DC17FD" w:rsidP="00C12606">
            <w:pPr>
              <w:pStyle w:val="TAL"/>
              <w:keepNext w:val="0"/>
            </w:pPr>
            <w:r w:rsidRPr="00B322A8">
              <w:t>-22.1</w:t>
            </w:r>
          </w:p>
        </w:tc>
        <w:tc>
          <w:tcPr>
            <w:tcW w:w="2107" w:type="dxa"/>
            <w:noWrap/>
            <w:hideMark/>
          </w:tcPr>
          <w:p w14:paraId="12A65CC5" w14:textId="77777777" w:rsidR="00DC17FD" w:rsidRPr="00B322A8" w:rsidRDefault="00DC17FD" w:rsidP="00C12606">
            <w:pPr>
              <w:pStyle w:val="TAL"/>
              <w:keepNext w:val="0"/>
            </w:pPr>
            <w:r w:rsidRPr="00B322A8">
              <w:t>810</w:t>
            </w:r>
          </w:p>
        </w:tc>
        <w:tc>
          <w:tcPr>
            <w:tcW w:w="2082" w:type="dxa"/>
            <w:noWrap/>
            <w:hideMark/>
          </w:tcPr>
          <w:p w14:paraId="1341BC7F" w14:textId="77777777" w:rsidR="00DC17FD" w:rsidRPr="00B322A8" w:rsidRDefault="00DC17FD" w:rsidP="00C12606">
            <w:pPr>
              <w:pStyle w:val="TAL"/>
              <w:keepNext w:val="0"/>
            </w:pPr>
            <w:r w:rsidRPr="00B322A8">
              <w:t>-99.98</w:t>
            </w:r>
          </w:p>
        </w:tc>
        <w:tc>
          <w:tcPr>
            <w:tcW w:w="1058" w:type="dxa"/>
            <w:noWrap/>
            <w:hideMark/>
          </w:tcPr>
          <w:p w14:paraId="5BE92030" w14:textId="77777777" w:rsidR="00DC17FD" w:rsidRPr="00B322A8" w:rsidRDefault="00DC17FD" w:rsidP="00C12606">
            <w:pPr>
              <w:pStyle w:val="TAL"/>
              <w:keepNext w:val="0"/>
            </w:pPr>
            <w:r w:rsidRPr="00B322A8">
              <w:t>68.04</w:t>
            </w:r>
          </w:p>
        </w:tc>
        <w:tc>
          <w:tcPr>
            <w:tcW w:w="873" w:type="dxa"/>
            <w:noWrap/>
            <w:hideMark/>
          </w:tcPr>
          <w:p w14:paraId="1984B94A" w14:textId="77777777" w:rsidR="00DC17FD" w:rsidRPr="00B322A8" w:rsidRDefault="00DC17FD" w:rsidP="00C12606">
            <w:pPr>
              <w:pStyle w:val="TAL"/>
              <w:keepNext w:val="0"/>
            </w:pPr>
            <w:r w:rsidRPr="00B322A8">
              <w:t>9.56</w:t>
            </w:r>
          </w:p>
        </w:tc>
        <w:tc>
          <w:tcPr>
            <w:tcW w:w="873" w:type="dxa"/>
            <w:noWrap/>
            <w:hideMark/>
          </w:tcPr>
          <w:p w14:paraId="13C51C49" w14:textId="77777777" w:rsidR="00DC17FD" w:rsidRPr="00B322A8" w:rsidRDefault="00DC17FD" w:rsidP="00C12606">
            <w:pPr>
              <w:pStyle w:val="TAL"/>
              <w:keepNext w:val="0"/>
            </w:pPr>
            <w:r w:rsidRPr="00B322A8">
              <w:t>104.99</w:t>
            </w:r>
          </w:p>
        </w:tc>
      </w:tr>
      <w:tr w:rsidR="00DC17FD" w:rsidRPr="00B322A8" w14:paraId="46925DFF" w14:textId="77777777" w:rsidTr="00BA14A0">
        <w:trPr>
          <w:trHeight w:val="300"/>
          <w:tblHeader/>
        </w:trPr>
        <w:tc>
          <w:tcPr>
            <w:tcW w:w="1267" w:type="dxa"/>
            <w:noWrap/>
            <w:hideMark/>
          </w:tcPr>
          <w:p w14:paraId="63D7A1E7" w14:textId="77777777" w:rsidR="00DC17FD" w:rsidRPr="00B322A8" w:rsidRDefault="00DC17FD" w:rsidP="00C12606">
            <w:pPr>
              <w:pStyle w:val="TAL"/>
              <w:keepNext w:val="0"/>
            </w:pPr>
            <w:r w:rsidRPr="00B322A8">
              <w:t>14</w:t>
            </w:r>
          </w:p>
        </w:tc>
        <w:tc>
          <w:tcPr>
            <w:tcW w:w="1100" w:type="dxa"/>
            <w:noWrap/>
            <w:hideMark/>
          </w:tcPr>
          <w:p w14:paraId="626B06AA" w14:textId="77777777" w:rsidR="00DC17FD" w:rsidRPr="00B322A8" w:rsidRDefault="00DC17FD" w:rsidP="00C12606">
            <w:pPr>
              <w:pStyle w:val="TAL"/>
              <w:keepNext w:val="0"/>
            </w:pPr>
            <w:r w:rsidRPr="00B322A8">
              <w:t>-20.6</w:t>
            </w:r>
          </w:p>
        </w:tc>
        <w:tc>
          <w:tcPr>
            <w:tcW w:w="2107" w:type="dxa"/>
            <w:noWrap/>
            <w:hideMark/>
          </w:tcPr>
          <w:p w14:paraId="3EEB893D" w14:textId="77777777" w:rsidR="00DC17FD" w:rsidRPr="00B322A8" w:rsidRDefault="00DC17FD" w:rsidP="00C12606">
            <w:pPr>
              <w:pStyle w:val="TAL"/>
              <w:keepNext w:val="0"/>
            </w:pPr>
            <w:r w:rsidRPr="00B322A8">
              <w:t>908</w:t>
            </w:r>
          </w:p>
        </w:tc>
        <w:tc>
          <w:tcPr>
            <w:tcW w:w="2082" w:type="dxa"/>
            <w:noWrap/>
            <w:hideMark/>
          </w:tcPr>
          <w:p w14:paraId="6CFCCF0F" w14:textId="77777777" w:rsidR="00DC17FD" w:rsidRPr="00B322A8" w:rsidRDefault="00DC17FD" w:rsidP="00C12606">
            <w:pPr>
              <w:pStyle w:val="TAL"/>
              <w:keepNext w:val="0"/>
            </w:pPr>
            <w:r w:rsidRPr="00B322A8">
              <w:t>114.43</w:t>
            </w:r>
          </w:p>
        </w:tc>
        <w:tc>
          <w:tcPr>
            <w:tcW w:w="1058" w:type="dxa"/>
            <w:noWrap/>
            <w:hideMark/>
          </w:tcPr>
          <w:p w14:paraId="39A073DA" w14:textId="77777777" w:rsidR="00DC17FD" w:rsidRPr="00B322A8" w:rsidRDefault="00DC17FD" w:rsidP="00C12606">
            <w:pPr>
              <w:pStyle w:val="TAL"/>
              <w:keepNext w:val="0"/>
            </w:pPr>
            <w:r w:rsidRPr="00B322A8">
              <w:t>-39.2</w:t>
            </w:r>
          </w:p>
        </w:tc>
        <w:tc>
          <w:tcPr>
            <w:tcW w:w="873" w:type="dxa"/>
            <w:noWrap/>
            <w:hideMark/>
          </w:tcPr>
          <w:p w14:paraId="5B894058" w14:textId="77777777" w:rsidR="00DC17FD" w:rsidRPr="00B322A8" w:rsidRDefault="00DC17FD" w:rsidP="00C12606">
            <w:pPr>
              <w:pStyle w:val="TAL"/>
              <w:keepNext w:val="0"/>
            </w:pPr>
            <w:r w:rsidRPr="00B322A8">
              <w:t>9.56</w:t>
            </w:r>
          </w:p>
        </w:tc>
        <w:tc>
          <w:tcPr>
            <w:tcW w:w="873" w:type="dxa"/>
            <w:noWrap/>
            <w:hideMark/>
          </w:tcPr>
          <w:p w14:paraId="3B765B1E" w14:textId="77777777" w:rsidR="00DC17FD" w:rsidRPr="00B322A8" w:rsidRDefault="00DC17FD" w:rsidP="00C12606">
            <w:pPr>
              <w:pStyle w:val="TAL"/>
              <w:keepNext w:val="0"/>
            </w:pPr>
            <w:r w:rsidRPr="00B322A8">
              <w:t>104.25</w:t>
            </w:r>
          </w:p>
        </w:tc>
      </w:tr>
      <w:tr w:rsidR="00DC17FD" w:rsidRPr="00B322A8" w14:paraId="3B34E2D9" w14:textId="77777777" w:rsidTr="00BA14A0">
        <w:trPr>
          <w:trHeight w:val="300"/>
          <w:tblHeader/>
        </w:trPr>
        <w:tc>
          <w:tcPr>
            <w:tcW w:w="1267" w:type="dxa"/>
            <w:noWrap/>
            <w:hideMark/>
          </w:tcPr>
          <w:p w14:paraId="782CE024" w14:textId="77777777" w:rsidR="00DC17FD" w:rsidRPr="00B322A8" w:rsidRDefault="00DC17FD" w:rsidP="00C12606">
            <w:pPr>
              <w:pStyle w:val="TAL"/>
              <w:keepNext w:val="0"/>
            </w:pPr>
            <w:r w:rsidRPr="00B322A8">
              <w:t>15</w:t>
            </w:r>
          </w:p>
        </w:tc>
        <w:tc>
          <w:tcPr>
            <w:tcW w:w="1100" w:type="dxa"/>
            <w:noWrap/>
            <w:hideMark/>
          </w:tcPr>
          <w:p w14:paraId="6C9FC37B" w14:textId="77777777" w:rsidR="00DC17FD" w:rsidRPr="00B322A8" w:rsidRDefault="00DC17FD" w:rsidP="00C12606">
            <w:pPr>
              <w:pStyle w:val="TAL"/>
              <w:keepNext w:val="0"/>
            </w:pPr>
            <w:r w:rsidRPr="00B322A8">
              <w:t>-16.2</w:t>
            </w:r>
          </w:p>
        </w:tc>
        <w:tc>
          <w:tcPr>
            <w:tcW w:w="2107" w:type="dxa"/>
            <w:noWrap/>
            <w:hideMark/>
          </w:tcPr>
          <w:p w14:paraId="481B3002" w14:textId="77777777" w:rsidR="00DC17FD" w:rsidRPr="00B322A8" w:rsidRDefault="00DC17FD" w:rsidP="00C12606">
            <w:pPr>
              <w:pStyle w:val="TAL"/>
              <w:keepNext w:val="0"/>
            </w:pPr>
            <w:r w:rsidRPr="00B322A8">
              <w:t>915</w:t>
            </w:r>
          </w:p>
        </w:tc>
        <w:tc>
          <w:tcPr>
            <w:tcW w:w="2082" w:type="dxa"/>
            <w:noWrap/>
            <w:hideMark/>
          </w:tcPr>
          <w:p w14:paraId="560D8CF9" w14:textId="77777777" w:rsidR="00DC17FD" w:rsidRPr="00B322A8" w:rsidRDefault="00DC17FD" w:rsidP="00C12606">
            <w:pPr>
              <w:pStyle w:val="TAL"/>
              <w:keepNext w:val="0"/>
            </w:pPr>
            <w:r w:rsidRPr="00B322A8">
              <w:t>-5.33</w:t>
            </w:r>
          </w:p>
        </w:tc>
        <w:tc>
          <w:tcPr>
            <w:tcW w:w="1058" w:type="dxa"/>
            <w:noWrap/>
            <w:hideMark/>
          </w:tcPr>
          <w:p w14:paraId="60E61AE6" w14:textId="77777777" w:rsidR="00DC17FD" w:rsidRPr="00B322A8" w:rsidRDefault="00DC17FD" w:rsidP="00C12606">
            <w:pPr>
              <w:pStyle w:val="TAL"/>
              <w:keepNext w:val="0"/>
            </w:pPr>
            <w:r w:rsidRPr="00B322A8">
              <w:t>-24.48</w:t>
            </w:r>
          </w:p>
        </w:tc>
        <w:tc>
          <w:tcPr>
            <w:tcW w:w="873" w:type="dxa"/>
            <w:noWrap/>
            <w:hideMark/>
          </w:tcPr>
          <w:p w14:paraId="76A2DFB7" w14:textId="77777777" w:rsidR="00DC17FD" w:rsidRPr="00B322A8" w:rsidRDefault="00DC17FD" w:rsidP="00C12606">
            <w:pPr>
              <w:pStyle w:val="TAL"/>
              <w:keepNext w:val="0"/>
            </w:pPr>
            <w:r w:rsidRPr="00B322A8">
              <w:t>9.56</w:t>
            </w:r>
          </w:p>
        </w:tc>
        <w:tc>
          <w:tcPr>
            <w:tcW w:w="873" w:type="dxa"/>
            <w:noWrap/>
            <w:hideMark/>
          </w:tcPr>
          <w:p w14:paraId="616D5A7A" w14:textId="77777777" w:rsidR="00DC17FD" w:rsidRPr="00B322A8" w:rsidRDefault="00DC17FD" w:rsidP="00C12606">
            <w:pPr>
              <w:pStyle w:val="TAL"/>
              <w:keepNext w:val="0"/>
            </w:pPr>
            <w:r w:rsidRPr="00B322A8">
              <w:t>98.55</w:t>
            </w:r>
          </w:p>
        </w:tc>
      </w:tr>
      <w:tr w:rsidR="00DC17FD" w:rsidRPr="00B322A8" w14:paraId="6613BD3B" w14:textId="77777777" w:rsidTr="00BA14A0">
        <w:trPr>
          <w:trHeight w:val="300"/>
          <w:tblHeader/>
        </w:trPr>
        <w:tc>
          <w:tcPr>
            <w:tcW w:w="1267" w:type="dxa"/>
            <w:noWrap/>
            <w:hideMark/>
          </w:tcPr>
          <w:p w14:paraId="76EF6137" w14:textId="77777777" w:rsidR="00DC17FD" w:rsidRPr="00B322A8" w:rsidRDefault="00DC17FD" w:rsidP="00C12606">
            <w:pPr>
              <w:pStyle w:val="TAL"/>
              <w:keepNext w:val="0"/>
            </w:pPr>
            <w:r w:rsidRPr="00B322A8">
              <w:t>16</w:t>
            </w:r>
          </w:p>
        </w:tc>
        <w:tc>
          <w:tcPr>
            <w:tcW w:w="1100" w:type="dxa"/>
            <w:noWrap/>
            <w:hideMark/>
          </w:tcPr>
          <w:p w14:paraId="587178A2" w14:textId="77777777" w:rsidR="00DC17FD" w:rsidRPr="00B322A8" w:rsidRDefault="00DC17FD" w:rsidP="00C12606">
            <w:pPr>
              <w:pStyle w:val="TAL"/>
              <w:keepNext w:val="0"/>
            </w:pPr>
            <w:r w:rsidRPr="00B322A8">
              <w:t>-16.7</w:t>
            </w:r>
          </w:p>
        </w:tc>
        <w:tc>
          <w:tcPr>
            <w:tcW w:w="2107" w:type="dxa"/>
            <w:noWrap/>
            <w:hideMark/>
          </w:tcPr>
          <w:p w14:paraId="142DD039" w14:textId="77777777" w:rsidR="00DC17FD" w:rsidRPr="00B322A8" w:rsidRDefault="00DC17FD" w:rsidP="00C12606">
            <w:pPr>
              <w:pStyle w:val="TAL"/>
              <w:keepNext w:val="0"/>
            </w:pPr>
            <w:r w:rsidRPr="00B322A8">
              <w:t>1114</w:t>
            </w:r>
          </w:p>
        </w:tc>
        <w:tc>
          <w:tcPr>
            <w:tcW w:w="2082" w:type="dxa"/>
            <w:noWrap/>
            <w:hideMark/>
          </w:tcPr>
          <w:p w14:paraId="3C99C75D" w14:textId="77777777" w:rsidR="00DC17FD" w:rsidRPr="00B322A8" w:rsidRDefault="00DC17FD" w:rsidP="00C12606">
            <w:pPr>
              <w:pStyle w:val="TAL"/>
              <w:keepNext w:val="0"/>
            </w:pPr>
            <w:r w:rsidRPr="00B322A8">
              <w:t>-19.24</w:t>
            </w:r>
          </w:p>
        </w:tc>
        <w:tc>
          <w:tcPr>
            <w:tcW w:w="1058" w:type="dxa"/>
            <w:noWrap/>
            <w:hideMark/>
          </w:tcPr>
          <w:p w14:paraId="72821E83" w14:textId="77777777" w:rsidR="00DC17FD" w:rsidRPr="00B322A8" w:rsidRDefault="00DC17FD" w:rsidP="00C12606">
            <w:pPr>
              <w:pStyle w:val="TAL"/>
              <w:keepNext w:val="0"/>
            </w:pPr>
            <w:r w:rsidRPr="00B322A8">
              <w:t>-26.62</w:t>
            </w:r>
          </w:p>
        </w:tc>
        <w:tc>
          <w:tcPr>
            <w:tcW w:w="873" w:type="dxa"/>
            <w:noWrap/>
            <w:hideMark/>
          </w:tcPr>
          <w:p w14:paraId="04D97EBB" w14:textId="77777777" w:rsidR="00DC17FD" w:rsidRPr="00B322A8" w:rsidRDefault="00DC17FD" w:rsidP="00C12606">
            <w:pPr>
              <w:pStyle w:val="TAL"/>
              <w:keepNext w:val="0"/>
            </w:pPr>
            <w:r w:rsidRPr="00B322A8">
              <w:t>9.56</w:t>
            </w:r>
          </w:p>
        </w:tc>
        <w:tc>
          <w:tcPr>
            <w:tcW w:w="873" w:type="dxa"/>
            <w:noWrap/>
            <w:hideMark/>
          </w:tcPr>
          <w:p w14:paraId="26DF7838" w14:textId="77777777" w:rsidR="00DC17FD" w:rsidRPr="00B322A8" w:rsidRDefault="00DC17FD" w:rsidP="00C12606">
            <w:pPr>
              <w:pStyle w:val="TAL"/>
              <w:keepNext w:val="0"/>
            </w:pPr>
            <w:r w:rsidRPr="00B322A8">
              <w:t>98.2</w:t>
            </w:r>
          </w:p>
        </w:tc>
      </w:tr>
      <w:tr w:rsidR="00DC17FD" w:rsidRPr="00B322A8" w14:paraId="53BC354E" w14:textId="77777777" w:rsidTr="00BA14A0">
        <w:trPr>
          <w:trHeight w:val="300"/>
          <w:tblHeader/>
        </w:trPr>
        <w:tc>
          <w:tcPr>
            <w:tcW w:w="1267" w:type="dxa"/>
            <w:noWrap/>
            <w:hideMark/>
          </w:tcPr>
          <w:p w14:paraId="1E4F65D0" w14:textId="77777777" w:rsidR="00DC17FD" w:rsidRPr="00B322A8" w:rsidRDefault="00DC17FD" w:rsidP="00C12606">
            <w:pPr>
              <w:pStyle w:val="TAL"/>
              <w:keepNext w:val="0"/>
            </w:pPr>
            <w:r w:rsidRPr="00B322A8">
              <w:t>17</w:t>
            </w:r>
          </w:p>
        </w:tc>
        <w:tc>
          <w:tcPr>
            <w:tcW w:w="1100" w:type="dxa"/>
            <w:noWrap/>
            <w:hideMark/>
          </w:tcPr>
          <w:p w14:paraId="6701AD2F" w14:textId="77777777" w:rsidR="00DC17FD" w:rsidRPr="00B322A8" w:rsidRDefault="00DC17FD" w:rsidP="00C12606">
            <w:pPr>
              <w:pStyle w:val="TAL"/>
              <w:keepNext w:val="0"/>
            </w:pPr>
            <w:r w:rsidRPr="00B322A8">
              <w:t>-18.1</w:t>
            </w:r>
          </w:p>
        </w:tc>
        <w:tc>
          <w:tcPr>
            <w:tcW w:w="2107" w:type="dxa"/>
            <w:noWrap/>
            <w:hideMark/>
          </w:tcPr>
          <w:p w14:paraId="465DCEFF" w14:textId="77777777" w:rsidR="00DC17FD" w:rsidRPr="00B322A8" w:rsidRDefault="00DC17FD" w:rsidP="00C12606">
            <w:pPr>
              <w:pStyle w:val="TAL"/>
              <w:keepNext w:val="0"/>
            </w:pPr>
            <w:r w:rsidRPr="00B322A8">
              <w:t>1486</w:t>
            </w:r>
          </w:p>
        </w:tc>
        <w:tc>
          <w:tcPr>
            <w:tcW w:w="2082" w:type="dxa"/>
            <w:noWrap/>
            <w:hideMark/>
          </w:tcPr>
          <w:p w14:paraId="17DAEE32" w14:textId="77777777" w:rsidR="00DC17FD" w:rsidRPr="00B322A8" w:rsidRDefault="00DC17FD" w:rsidP="00C12606">
            <w:pPr>
              <w:pStyle w:val="TAL"/>
              <w:keepNext w:val="0"/>
            </w:pPr>
            <w:r w:rsidRPr="00B322A8">
              <w:t>-40.27</w:t>
            </w:r>
          </w:p>
        </w:tc>
        <w:tc>
          <w:tcPr>
            <w:tcW w:w="1058" w:type="dxa"/>
            <w:noWrap/>
            <w:hideMark/>
          </w:tcPr>
          <w:p w14:paraId="44F0BAAC" w14:textId="77777777" w:rsidR="00DC17FD" w:rsidRPr="00B322A8" w:rsidRDefault="00DC17FD" w:rsidP="00C12606">
            <w:pPr>
              <w:pStyle w:val="TAL"/>
              <w:keepNext w:val="0"/>
            </w:pPr>
            <w:r w:rsidRPr="00B322A8">
              <w:t>78.74</w:t>
            </w:r>
          </w:p>
        </w:tc>
        <w:tc>
          <w:tcPr>
            <w:tcW w:w="873" w:type="dxa"/>
            <w:noWrap/>
            <w:hideMark/>
          </w:tcPr>
          <w:p w14:paraId="62362F66" w14:textId="77777777" w:rsidR="00DC17FD" w:rsidRPr="00B322A8" w:rsidRDefault="00DC17FD" w:rsidP="00C12606">
            <w:pPr>
              <w:pStyle w:val="TAL"/>
              <w:keepNext w:val="0"/>
            </w:pPr>
            <w:r w:rsidRPr="00B322A8">
              <w:t>9.56</w:t>
            </w:r>
          </w:p>
        </w:tc>
        <w:tc>
          <w:tcPr>
            <w:tcW w:w="873" w:type="dxa"/>
            <w:noWrap/>
            <w:hideMark/>
          </w:tcPr>
          <w:p w14:paraId="53C550DE" w14:textId="77777777" w:rsidR="00DC17FD" w:rsidRPr="00B322A8" w:rsidRDefault="00DC17FD" w:rsidP="00C12606">
            <w:pPr>
              <w:pStyle w:val="TAL"/>
              <w:keepNext w:val="0"/>
            </w:pPr>
            <w:r w:rsidRPr="00B322A8">
              <w:t>98.35</w:t>
            </w:r>
          </w:p>
        </w:tc>
      </w:tr>
      <w:tr w:rsidR="00DC17FD" w:rsidRPr="00B322A8" w14:paraId="541828A4" w14:textId="77777777" w:rsidTr="00BA14A0">
        <w:trPr>
          <w:trHeight w:val="300"/>
          <w:tblHeader/>
        </w:trPr>
        <w:tc>
          <w:tcPr>
            <w:tcW w:w="1267" w:type="dxa"/>
            <w:noWrap/>
            <w:hideMark/>
          </w:tcPr>
          <w:p w14:paraId="7655D74F" w14:textId="77777777" w:rsidR="00DC17FD" w:rsidRPr="00B322A8" w:rsidRDefault="00DC17FD" w:rsidP="00C12606">
            <w:pPr>
              <w:pStyle w:val="TAL"/>
              <w:keepNext w:val="0"/>
            </w:pPr>
            <w:r w:rsidRPr="00B322A8">
              <w:t>18</w:t>
            </w:r>
          </w:p>
        </w:tc>
        <w:tc>
          <w:tcPr>
            <w:tcW w:w="1100" w:type="dxa"/>
            <w:noWrap/>
            <w:hideMark/>
          </w:tcPr>
          <w:p w14:paraId="5631FA11" w14:textId="77777777" w:rsidR="00DC17FD" w:rsidRPr="00B322A8" w:rsidRDefault="00DC17FD" w:rsidP="00C12606">
            <w:pPr>
              <w:pStyle w:val="TAL"/>
              <w:keepNext w:val="0"/>
            </w:pPr>
            <w:r w:rsidRPr="00B322A8">
              <w:t>-21.6</w:t>
            </w:r>
          </w:p>
        </w:tc>
        <w:tc>
          <w:tcPr>
            <w:tcW w:w="2107" w:type="dxa"/>
            <w:noWrap/>
            <w:hideMark/>
          </w:tcPr>
          <w:p w14:paraId="56534E7E" w14:textId="77777777" w:rsidR="00DC17FD" w:rsidRPr="00B322A8" w:rsidRDefault="00DC17FD" w:rsidP="00C12606">
            <w:pPr>
              <w:pStyle w:val="TAL"/>
              <w:keepNext w:val="0"/>
            </w:pPr>
            <w:r w:rsidRPr="00B322A8">
              <w:t>1623</w:t>
            </w:r>
          </w:p>
        </w:tc>
        <w:tc>
          <w:tcPr>
            <w:tcW w:w="2082" w:type="dxa"/>
            <w:noWrap/>
            <w:hideMark/>
          </w:tcPr>
          <w:p w14:paraId="54F71C54" w14:textId="77777777" w:rsidR="00DC17FD" w:rsidRPr="00B322A8" w:rsidRDefault="00DC17FD" w:rsidP="00C12606">
            <w:pPr>
              <w:pStyle w:val="TAL"/>
              <w:keepNext w:val="0"/>
            </w:pPr>
            <w:r w:rsidRPr="00B322A8">
              <w:t>143.8</w:t>
            </w:r>
          </w:p>
        </w:tc>
        <w:tc>
          <w:tcPr>
            <w:tcW w:w="1058" w:type="dxa"/>
            <w:noWrap/>
            <w:hideMark/>
          </w:tcPr>
          <w:p w14:paraId="27069337" w14:textId="77777777" w:rsidR="00DC17FD" w:rsidRPr="00B322A8" w:rsidRDefault="00DC17FD" w:rsidP="00C12606">
            <w:pPr>
              <w:pStyle w:val="TAL"/>
              <w:keepNext w:val="0"/>
            </w:pPr>
            <w:r w:rsidRPr="00B322A8">
              <w:t>72.8</w:t>
            </w:r>
          </w:p>
        </w:tc>
        <w:tc>
          <w:tcPr>
            <w:tcW w:w="873" w:type="dxa"/>
            <w:noWrap/>
            <w:hideMark/>
          </w:tcPr>
          <w:p w14:paraId="424A7082" w14:textId="77777777" w:rsidR="00DC17FD" w:rsidRPr="00B322A8" w:rsidRDefault="00DC17FD" w:rsidP="00C12606">
            <w:pPr>
              <w:pStyle w:val="TAL"/>
              <w:keepNext w:val="0"/>
            </w:pPr>
            <w:r w:rsidRPr="00B322A8">
              <w:t>9.56</w:t>
            </w:r>
          </w:p>
        </w:tc>
        <w:tc>
          <w:tcPr>
            <w:tcW w:w="873" w:type="dxa"/>
            <w:noWrap/>
            <w:hideMark/>
          </w:tcPr>
          <w:p w14:paraId="3CCB08AA" w14:textId="77777777" w:rsidR="00DC17FD" w:rsidRPr="00B322A8" w:rsidRDefault="00DC17FD" w:rsidP="00C12606">
            <w:pPr>
              <w:pStyle w:val="TAL"/>
              <w:keepNext w:val="0"/>
            </w:pPr>
            <w:r w:rsidRPr="00B322A8">
              <w:t>104.49</w:t>
            </w:r>
          </w:p>
        </w:tc>
      </w:tr>
      <w:tr w:rsidR="00DC17FD" w:rsidRPr="00B322A8" w14:paraId="758BDD33" w14:textId="77777777" w:rsidTr="00BA14A0">
        <w:trPr>
          <w:trHeight w:val="300"/>
          <w:tblHeader/>
        </w:trPr>
        <w:tc>
          <w:tcPr>
            <w:tcW w:w="1267" w:type="dxa"/>
            <w:noWrap/>
            <w:hideMark/>
          </w:tcPr>
          <w:p w14:paraId="3DDBEEF9" w14:textId="77777777" w:rsidR="00DC17FD" w:rsidRPr="00B322A8" w:rsidRDefault="00DC17FD" w:rsidP="00C12606">
            <w:pPr>
              <w:pStyle w:val="TAL"/>
              <w:keepNext w:val="0"/>
            </w:pPr>
            <w:r w:rsidRPr="00B322A8">
              <w:t>19</w:t>
            </w:r>
          </w:p>
        </w:tc>
        <w:tc>
          <w:tcPr>
            <w:tcW w:w="1100" w:type="dxa"/>
            <w:noWrap/>
            <w:hideMark/>
          </w:tcPr>
          <w:p w14:paraId="396BA6AA" w14:textId="77777777" w:rsidR="00DC17FD" w:rsidRPr="00B322A8" w:rsidRDefault="00DC17FD" w:rsidP="00C12606">
            <w:pPr>
              <w:pStyle w:val="TAL"/>
              <w:keepNext w:val="0"/>
            </w:pPr>
            <w:r w:rsidRPr="00B322A8">
              <w:t>-23.7</w:t>
            </w:r>
          </w:p>
        </w:tc>
        <w:tc>
          <w:tcPr>
            <w:tcW w:w="2107" w:type="dxa"/>
            <w:noWrap/>
            <w:hideMark/>
          </w:tcPr>
          <w:p w14:paraId="71E5AA49" w14:textId="77777777" w:rsidR="00DC17FD" w:rsidRPr="00B322A8" w:rsidRDefault="00DC17FD" w:rsidP="00C12606">
            <w:pPr>
              <w:pStyle w:val="TAL"/>
              <w:keepNext w:val="0"/>
            </w:pPr>
            <w:r w:rsidRPr="00B322A8">
              <w:t>1664</w:t>
            </w:r>
          </w:p>
        </w:tc>
        <w:tc>
          <w:tcPr>
            <w:tcW w:w="2082" w:type="dxa"/>
            <w:noWrap/>
            <w:hideMark/>
          </w:tcPr>
          <w:p w14:paraId="12C2AD41" w14:textId="77777777" w:rsidR="00DC17FD" w:rsidRPr="00B322A8" w:rsidRDefault="00DC17FD" w:rsidP="00C12606">
            <w:pPr>
              <w:pStyle w:val="TAL"/>
              <w:keepNext w:val="0"/>
            </w:pPr>
            <w:r w:rsidRPr="00B322A8">
              <w:t>173.44</w:t>
            </w:r>
          </w:p>
        </w:tc>
        <w:tc>
          <w:tcPr>
            <w:tcW w:w="1058" w:type="dxa"/>
            <w:noWrap/>
            <w:hideMark/>
          </w:tcPr>
          <w:p w14:paraId="517D5E78" w14:textId="77777777" w:rsidR="00DC17FD" w:rsidRPr="00B322A8" w:rsidRDefault="00DC17FD" w:rsidP="00C12606">
            <w:pPr>
              <w:pStyle w:val="TAL"/>
              <w:keepNext w:val="0"/>
            </w:pPr>
            <w:r w:rsidRPr="00B322A8">
              <w:t>67.31</w:t>
            </w:r>
          </w:p>
        </w:tc>
        <w:tc>
          <w:tcPr>
            <w:tcW w:w="873" w:type="dxa"/>
            <w:noWrap/>
            <w:hideMark/>
          </w:tcPr>
          <w:p w14:paraId="519E02DA" w14:textId="77777777" w:rsidR="00DC17FD" w:rsidRPr="00B322A8" w:rsidRDefault="00DC17FD" w:rsidP="00C12606">
            <w:pPr>
              <w:pStyle w:val="TAL"/>
              <w:keepNext w:val="0"/>
            </w:pPr>
            <w:r w:rsidRPr="00B322A8">
              <w:t>9.56</w:t>
            </w:r>
          </w:p>
        </w:tc>
        <w:tc>
          <w:tcPr>
            <w:tcW w:w="873" w:type="dxa"/>
            <w:noWrap/>
            <w:hideMark/>
          </w:tcPr>
          <w:p w14:paraId="35E03632" w14:textId="77777777" w:rsidR="00DC17FD" w:rsidRPr="00B322A8" w:rsidRDefault="00DC17FD" w:rsidP="00C12606">
            <w:pPr>
              <w:pStyle w:val="TAL"/>
              <w:keepNext w:val="0"/>
            </w:pPr>
            <w:r w:rsidRPr="00B322A8">
              <w:t>96.66</w:t>
            </w:r>
          </w:p>
        </w:tc>
      </w:tr>
      <w:tr w:rsidR="00DC17FD" w:rsidRPr="00B322A8" w14:paraId="2033A2DE" w14:textId="77777777" w:rsidTr="00BA14A0">
        <w:trPr>
          <w:trHeight w:val="300"/>
          <w:tblHeader/>
        </w:trPr>
        <w:tc>
          <w:tcPr>
            <w:tcW w:w="1267" w:type="dxa"/>
            <w:noWrap/>
            <w:hideMark/>
          </w:tcPr>
          <w:p w14:paraId="11B1E0D8" w14:textId="77777777" w:rsidR="00DC17FD" w:rsidRPr="00B322A8" w:rsidRDefault="00DC17FD" w:rsidP="00C12606">
            <w:pPr>
              <w:pStyle w:val="TAL"/>
              <w:keepNext w:val="0"/>
            </w:pPr>
            <w:r w:rsidRPr="00B322A8">
              <w:t>20</w:t>
            </w:r>
          </w:p>
        </w:tc>
        <w:tc>
          <w:tcPr>
            <w:tcW w:w="1100" w:type="dxa"/>
            <w:noWrap/>
            <w:hideMark/>
          </w:tcPr>
          <w:p w14:paraId="700B86EC" w14:textId="77777777" w:rsidR="00DC17FD" w:rsidRPr="00B322A8" w:rsidRDefault="00DC17FD" w:rsidP="00C12606">
            <w:pPr>
              <w:pStyle w:val="TAL"/>
              <w:keepNext w:val="0"/>
            </w:pPr>
            <w:r w:rsidRPr="00B322A8">
              <w:t>-24.3</w:t>
            </w:r>
          </w:p>
        </w:tc>
        <w:tc>
          <w:tcPr>
            <w:tcW w:w="2107" w:type="dxa"/>
            <w:noWrap/>
            <w:hideMark/>
          </w:tcPr>
          <w:p w14:paraId="0543FE61" w14:textId="77777777" w:rsidR="00DC17FD" w:rsidRPr="00B322A8" w:rsidRDefault="00DC17FD" w:rsidP="00C12606">
            <w:pPr>
              <w:pStyle w:val="TAL"/>
              <w:keepNext w:val="0"/>
            </w:pPr>
            <w:r w:rsidRPr="00B322A8">
              <w:t>1747</w:t>
            </w:r>
          </w:p>
        </w:tc>
        <w:tc>
          <w:tcPr>
            <w:tcW w:w="2082" w:type="dxa"/>
            <w:noWrap/>
            <w:hideMark/>
          </w:tcPr>
          <w:p w14:paraId="1C827F6B" w14:textId="77777777" w:rsidR="00DC17FD" w:rsidRPr="00B322A8" w:rsidRDefault="00DC17FD" w:rsidP="00C12606">
            <w:pPr>
              <w:pStyle w:val="TAL"/>
              <w:keepNext w:val="0"/>
            </w:pPr>
            <w:r w:rsidRPr="00B322A8">
              <w:t>-177.17</w:t>
            </w:r>
          </w:p>
        </w:tc>
        <w:tc>
          <w:tcPr>
            <w:tcW w:w="1058" w:type="dxa"/>
            <w:noWrap/>
            <w:hideMark/>
          </w:tcPr>
          <w:p w14:paraId="555EFDD7" w14:textId="77777777" w:rsidR="00DC17FD" w:rsidRPr="00B322A8" w:rsidRDefault="00DC17FD" w:rsidP="00C12606">
            <w:pPr>
              <w:pStyle w:val="TAL"/>
              <w:keepNext w:val="0"/>
            </w:pPr>
            <w:r w:rsidRPr="00B322A8">
              <w:t>-20.53</w:t>
            </w:r>
          </w:p>
        </w:tc>
        <w:tc>
          <w:tcPr>
            <w:tcW w:w="873" w:type="dxa"/>
            <w:noWrap/>
            <w:hideMark/>
          </w:tcPr>
          <w:p w14:paraId="383D165E" w14:textId="77777777" w:rsidR="00DC17FD" w:rsidRPr="00B322A8" w:rsidRDefault="00DC17FD" w:rsidP="00C12606">
            <w:pPr>
              <w:pStyle w:val="TAL"/>
              <w:keepNext w:val="0"/>
            </w:pPr>
            <w:r w:rsidRPr="00B322A8">
              <w:t>9.56</w:t>
            </w:r>
          </w:p>
        </w:tc>
        <w:tc>
          <w:tcPr>
            <w:tcW w:w="873" w:type="dxa"/>
            <w:noWrap/>
            <w:hideMark/>
          </w:tcPr>
          <w:p w14:paraId="1A8FF841" w14:textId="77777777" w:rsidR="00DC17FD" w:rsidRPr="00B322A8" w:rsidRDefault="00DC17FD" w:rsidP="00C12606">
            <w:pPr>
              <w:pStyle w:val="TAL"/>
              <w:keepNext w:val="0"/>
            </w:pPr>
            <w:r w:rsidRPr="00B322A8">
              <w:t>96.97</w:t>
            </w:r>
          </w:p>
        </w:tc>
      </w:tr>
      <w:tr w:rsidR="00DC17FD" w:rsidRPr="00B322A8" w14:paraId="21597140" w14:textId="77777777" w:rsidTr="00BA14A0">
        <w:trPr>
          <w:trHeight w:val="300"/>
          <w:tblHeader/>
        </w:trPr>
        <w:tc>
          <w:tcPr>
            <w:tcW w:w="1267" w:type="dxa"/>
            <w:noWrap/>
            <w:hideMark/>
          </w:tcPr>
          <w:p w14:paraId="77FBDC89" w14:textId="77777777" w:rsidR="00DC17FD" w:rsidRPr="00B322A8" w:rsidRDefault="00DC17FD" w:rsidP="00C12606">
            <w:pPr>
              <w:pStyle w:val="TAL"/>
              <w:keepNext w:val="0"/>
            </w:pPr>
            <w:r w:rsidRPr="00B322A8">
              <w:t>21</w:t>
            </w:r>
          </w:p>
        </w:tc>
        <w:tc>
          <w:tcPr>
            <w:tcW w:w="1100" w:type="dxa"/>
            <w:noWrap/>
            <w:hideMark/>
          </w:tcPr>
          <w:p w14:paraId="14487553" w14:textId="77777777" w:rsidR="00DC17FD" w:rsidRPr="00B322A8" w:rsidRDefault="00DC17FD" w:rsidP="00C12606">
            <w:pPr>
              <w:pStyle w:val="TAL"/>
              <w:keepNext w:val="0"/>
            </w:pPr>
            <w:r w:rsidRPr="00B322A8">
              <w:t>-22</w:t>
            </w:r>
          </w:p>
        </w:tc>
        <w:tc>
          <w:tcPr>
            <w:tcW w:w="2107" w:type="dxa"/>
            <w:noWrap/>
            <w:hideMark/>
          </w:tcPr>
          <w:p w14:paraId="3AC9A6E0" w14:textId="77777777" w:rsidR="00DC17FD" w:rsidRPr="00B322A8" w:rsidRDefault="00DC17FD" w:rsidP="00C12606">
            <w:pPr>
              <w:pStyle w:val="TAL"/>
              <w:keepNext w:val="0"/>
            </w:pPr>
            <w:r w:rsidRPr="00B322A8">
              <w:t>1823</w:t>
            </w:r>
          </w:p>
        </w:tc>
        <w:tc>
          <w:tcPr>
            <w:tcW w:w="2082" w:type="dxa"/>
            <w:noWrap/>
            <w:hideMark/>
          </w:tcPr>
          <w:p w14:paraId="6513C247" w14:textId="77777777" w:rsidR="00DC17FD" w:rsidRPr="00B322A8" w:rsidRDefault="00DC17FD" w:rsidP="00C12606">
            <w:pPr>
              <w:pStyle w:val="TAL"/>
              <w:keepNext w:val="0"/>
            </w:pPr>
            <w:r w:rsidRPr="00B322A8">
              <w:t>136.5</w:t>
            </w:r>
          </w:p>
        </w:tc>
        <w:tc>
          <w:tcPr>
            <w:tcW w:w="1058" w:type="dxa"/>
            <w:noWrap/>
            <w:hideMark/>
          </w:tcPr>
          <w:p w14:paraId="42111501" w14:textId="77777777" w:rsidR="00DC17FD" w:rsidRPr="00B322A8" w:rsidRDefault="00DC17FD" w:rsidP="00C12606">
            <w:pPr>
              <w:pStyle w:val="TAL"/>
              <w:keepNext w:val="0"/>
            </w:pPr>
            <w:r w:rsidRPr="00B322A8">
              <w:t>-32.94</w:t>
            </w:r>
          </w:p>
        </w:tc>
        <w:tc>
          <w:tcPr>
            <w:tcW w:w="873" w:type="dxa"/>
            <w:noWrap/>
            <w:hideMark/>
          </w:tcPr>
          <w:p w14:paraId="245FA0D4" w14:textId="77777777" w:rsidR="00DC17FD" w:rsidRPr="00B322A8" w:rsidRDefault="00DC17FD" w:rsidP="00C12606">
            <w:pPr>
              <w:pStyle w:val="TAL"/>
              <w:keepNext w:val="0"/>
            </w:pPr>
            <w:r w:rsidRPr="00B322A8">
              <w:t>9.56</w:t>
            </w:r>
          </w:p>
        </w:tc>
        <w:tc>
          <w:tcPr>
            <w:tcW w:w="873" w:type="dxa"/>
            <w:noWrap/>
            <w:hideMark/>
          </w:tcPr>
          <w:p w14:paraId="03A9BA37" w14:textId="77777777" w:rsidR="00DC17FD" w:rsidRPr="00B322A8" w:rsidRDefault="00DC17FD" w:rsidP="00C12606">
            <w:pPr>
              <w:pStyle w:val="TAL"/>
              <w:keepNext w:val="0"/>
            </w:pPr>
            <w:r w:rsidRPr="00B322A8">
              <w:t>105</w:t>
            </w:r>
          </w:p>
        </w:tc>
      </w:tr>
      <w:tr w:rsidR="00DC17FD" w:rsidRPr="00B322A8" w14:paraId="3D8C8DF3" w14:textId="77777777" w:rsidTr="00BA14A0">
        <w:trPr>
          <w:trHeight w:val="300"/>
          <w:tblHeader/>
        </w:trPr>
        <w:tc>
          <w:tcPr>
            <w:tcW w:w="1267" w:type="dxa"/>
            <w:noWrap/>
            <w:hideMark/>
          </w:tcPr>
          <w:p w14:paraId="7F5A7099" w14:textId="77777777" w:rsidR="00DC17FD" w:rsidRPr="00B322A8" w:rsidRDefault="00DC17FD" w:rsidP="00C12606">
            <w:pPr>
              <w:pStyle w:val="TAL"/>
              <w:keepNext w:val="0"/>
            </w:pPr>
            <w:r w:rsidRPr="00B322A8">
              <w:t>22</w:t>
            </w:r>
          </w:p>
        </w:tc>
        <w:tc>
          <w:tcPr>
            <w:tcW w:w="1100" w:type="dxa"/>
            <w:noWrap/>
            <w:hideMark/>
          </w:tcPr>
          <w:p w14:paraId="4B9EA14E" w14:textId="77777777" w:rsidR="00DC17FD" w:rsidRPr="00B322A8" w:rsidRDefault="00DC17FD" w:rsidP="00C12606">
            <w:pPr>
              <w:pStyle w:val="TAL"/>
              <w:keepNext w:val="0"/>
            </w:pPr>
            <w:r w:rsidRPr="00B322A8">
              <w:t>-25.3</w:t>
            </w:r>
          </w:p>
        </w:tc>
        <w:tc>
          <w:tcPr>
            <w:tcW w:w="2107" w:type="dxa"/>
            <w:noWrap/>
            <w:hideMark/>
          </w:tcPr>
          <w:p w14:paraId="1F9F13C4" w14:textId="77777777" w:rsidR="00DC17FD" w:rsidRPr="00B322A8" w:rsidRDefault="00DC17FD" w:rsidP="00C12606">
            <w:pPr>
              <w:pStyle w:val="TAL"/>
              <w:keepNext w:val="0"/>
            </w:pPr>
            <w:r w:rsidRPr="00B322A8">
              <w:t>1931</w:t>
            </w:r>
          </w:p>
        </w:tc>
        <w:tc>
          <w:tcPr>
            <w:tcW w:w="2082" w:type="dxa"/>
            <w:noWrap/>
            <w:hideMark/>
          </w:tcPr>
          <w:p w14:paraId="34C6054B" w14:textId="77777777" w:rsidR="00DC17FD" w:rsidRPr="00B322A8" w:rsidRDefault="00DC17FD" w:rsidP="00C12606">
            <w:pPr>
              <w:pStyle w:val="TAL"/>
              <w:keepNext w:val="0"/>
            </w:pPr>
            <w:r w:rsidRPr="00B322A8">
              <w:t>-131.19</w:t>
            </w:r>
          </w:p>
        </w:tc>
        <w:tc>
          <w:tcPr>
            <w:tcW w:w="1058" w:type="dxa"/>
            <w:noWrap/>
            <w:hideMark/>
          </w:tcPr>
          <w:p w14:paraId="2BC5E5D7" w14:textId="77777777" w:rsidR="00DC17FD" w:rsidRPr="00B322A8" w:rsidRDefault="00DC17FD" w:rsidP="00C12606">
            <w:pPr>
              <w:pStyle w:val="TAL"/>
              <w:keepNext w:val="0"/>
            </w:pPr>
            <w:r w:rsidRPr="00B322A8">
              <w:t>65.14</w:t>
            </w:r>
          </w:p>
        </w:tc>
        <w:tc>
          <w:tcPr>
            <w:tcW w:w="873" w:type="dxa"/>
            <w:noWrap/>
            <w:hideMark/>
          </w:tcPr>
          <w:p w14:paraId="620F298B" w14:textId="77777777" w:rsidR="00DC17FD" w:rsidRPr="00B322A8" w:rsidRDefault="00DC17FD" w:rsidP="00C12606">
            <w:pPr>
              <w:pStyle w:val="TAL"/>
              <w:keepNext w:val="0"/>
            </w:pPr>
            <w:r w:rsidRPr="00B322A8">
              <w:t>9.56</w:t>
            </w:r>
          </w:p>
        </w:tc>
        <w:tc>
          <w:tcPr>
            <w:tcW w:w="873" w:type="dxa"/>
            <w:noWrap/>
            <w:hideMark/>
          </w:tcPr>
          <w:p w14:paraId="7AB99B6D" w14:textId="77777777" w:rsidR="00DC17FD" w:rsidRPr="00B322A8" w:rsidRDefault="00DC17FD" w:rsidP="00C12606">
            <w:pPr>
              <w:pStyle w:val="TAL"/>
              <w:keepNext w:val="0"/>
            </w:pPr>
            <w:r w:rsidRPr="00B322A8">
              <w:t>97.28</w:t>
            </w:r>
          </w:p>
        </w:tc>
      </w:tr>
      <w:tr w:rsidR="00DC17FD" w:rsidRPr="00B322A8" w14:paraId="7C47B299" w14:textId="77777777" w:rsidTr="00BA14A0">
        <w:trPr>
          <w:trHeight w:val="300"/>
          <w:tblHeader/>
        </w:trPr>
        <w:tc>
          <w:tcPr>
            <w:tcW w:w="1267" w:type="dxa"/>
            <w:noWrap/>
            <w:hideMark/>
          </w:tcPr>
          <w:p w14:paraId="542E65BD" w14:textId="77777777" w:rsidR="00DC17FD" w:rsidRPr="00B322A8" w:rsidRDefault="00DC17FD" w:rsidP="00C12606">
            <w:pPr>
              <w:pStyle w:val="TAL"/>
              <w:keepNext w:val="0"/>
            </w:pPr>
            <w:r w:rsidRPr="00B322A8">
              <w:t>23</w:t>
            </w:r>
          </w:p>
        </w:tc>
        <w:tc>
          <w:tcPr>
            <w:tcW w:w="1100" w:type="dxa"/>
            <w:noWrap/>
            <w:hideMark/>
          </w:tcPr>
          <w:p w14:paraId="1301E1EC" w14:textId="77777777" w:rsidR="00DC17FD" w:rsidRPr="00B322A8" w:rsidRDefault="00DC17FD" w:rsidP="00C12606">
            <w:pPr>
              <w:pStyle w:val="TAL"/>
              <w:keepNext w:val="0"/>
            </w:pPr>
            <w:r w:rsidRPr="00B322A8">
              <w:t>-35.1</w:t>
            </w:r>
          </w:p>
        </w:tc>
        <w:tc>
          <w:tcPr>
            <w:tcW w:w="2107" w:type="dxa"/>
            <w:noWrap/>
            <w:hideMark/>
          </w:tcPr>
          <w:p w14:paraId="4A44E18B" w14:textId="77777777" w:rsidR="00DC17FD" w:rsidRPr="00B322A8" w:rsidRDefault="00DC17FD" w:rsidP="00C12606">
            <w:pPr>
              <w:pStyle w:val="TAL"/>
              <w:keepNext w:val="0"/>
            </w:pPr>
            <w:r w:rsidRPr="00B322A8">
              <w:t>3517</w:t>
            </w:r>
          </w:p>
        </w:tc>
        <w:tc>
          <w:tcPr>
            <w:tcW w:w="2082" w:type="dxa"/>
            <w:noWrap/>
            <w:hideMark/>
          </w:tcPr>
          <w:p w14:paraId="4F8D5DEC" w14:textId="77777777" w:rsidR="00DC17FD" w:rsidRPr="00B322A8" w:rsidRDefault="00DC17FD" w:rsidP="00C12606">
            <w:pPr>
              <w:pStyle w:val="TAL"/>
              <w:keepNext w:val="0"/>
            </w:pPr>
            <w:r w:rsidRPr="00B322A8">
              <w:t>95.83</w:t>
            </w:r>
          </w:p>
        </w:tc>
        <w:tc>
          <w:tcPr>
            <w:tcW w:w="1058" w:type="dxa"/>
            <w:noWrap/>
            <w:hideMark/>
          </w:tcPr>
          <w:p w14:paraId="7D590B0F" w14:textId="77777777" w:rsidR="00DC17FD" w:rsidRPr="00B322A8" w:rsidRDefault="00DC17FD" w:rsidP="00C12606">
            <w:pPr>
              <w:pStyle w:val="TAL"/>
              <w:keepNext w:val="0"/>
            </w:pPr>
            <w:r w:rsidRPr="00B322A8">
              <w:t>1.28</w:t>
            </w:r>
          </w:p>
        </w:tc>
        <w:tc>
          <w:tcPr>
            <w:tcW w:w="873" w:type="dxa"/>
            <w:noWrap/>
            <w:hideMark/>
          </w:tcPr>
          <w:p w14:paraId="5C0A46F8" w14:textId="77777777" w:rsidR="00DC17FD" w:rsidRPr="00B322A8" w:rsidRDefault="00DC17FD" w:rsidP="00C12606">
            <w:pPr>
              <w:pStyle w:val="TAL"/>
              <w:keepNext w:val="0"/>
            </w:pPr>
            <w:r w:rsidRPr="00B322A8">
              <w:t>9.56</w:t>
            </w:r>
          </w:p>
        </w:tc>
        <w:tc>
          <w:tcPr>
            <w:tcW w:w="873" w:type="dxa"/>
            <w:noWrap/>
            <w:hideMark/>
          </w:tcPr>
          <w:p w14:paraId="11517023" w14:textId="77777777" w:rsidR="00DC17FD" w:rsidRPr="00B322A8" w:rsidRDefault="00DC17FD" w:rsidP="00C12606">
            <w:pPr>
              <w:pStyle w:val="TAL"/>
              <w:keepNext w:val="0"/>
            </w:pPr>
            <w:r w:rsidRPr="00B322A8">
              <w:t>103.61</w:t>
            </w:r>
          </w:p>
        </w:tc>
      </w:tr>
      <w:tr w:rsidR="00DC17FD" w:rsidRPr="00B322A8" w14:paraId="091446E8" w14:textId="77777777" w:rsidTr="00BA14A0">
        <w:trPr>
          <w:trHeight w:val="300"/>
          <w:tblHeader/>
        </w:trPr>
        <w:tc>
          <w:tcPr>
            <w:tcW w:w="1267" w:type="dxa"/>
            <w:noWrap/>
            <w:hideMark/>
          </w:tcPr>
          <w:p w14:paraId="659B8726" w14:textId="77777777" w:rsidR="00DC17FD" w:rsidRPr="00B322A8" w:rsidRDefault="00DC17FD" w:rsidP="00C12606">
            <w:pPr>
              <w:pStyle w:val="TAL"/>
              <w:keepNext w:val="0"/>
            </w:pPr>
            <w:r w:rsidRPr="00B322A8">
              <w:t>Ini. delay [ns]</w:t>
            </w:r>
          </w:p>
        </w:tc>
        <w:tc>
          <w:tcPr>
            <w:tcW w:w="1100" w:type="dxa"/>
            <w:noWrap/>
            <w:hideMark/>
          </w:tcPr>
          <w:p w14:paraId="1A9CA87B" w14:textId="77777777" w:rsidR="00DC17FD" w:rsidRPr="00B322A8" w:rsidRDefault="00DC17FD" w:rsidP="00C12606">
            <w:pPr>
              <w:pStyle w:val="TAL"/>
              <w:keepNext w:val="0"/>
            </w:pPr>
            <w:r w:rsidRPr="00B322A8">
              <w:t>XPR [dB]</w:t>
            </w:r>
          </w:p>
        </w:tc>
        <w:tc>
          <w:tcPr>
            <w:tcW w:w="2107" w:type="dxa"/>
            <w:noWrap/>
            <w:hideMark/>
          </w:tcPr>
          <w:p w14:paraId="06F82AD6" w14:textId="77777777" w:rsidR="00DC17FD" w:rsidRPr="00B322A8" w:rsidRDefault="00DC17FD" w:rsidP="00C12606">
            <w:pPr>
              <w:pStyle w:val="TAL"/>
              <w:keepNext w:val="0"/>
            </w:pPr>
            <w:r w:rsidRPr="00B322A8">
              <w:t>PL [dB]</w:t>
            </w:r>
          </w:p>
        </w:tc>
        <w:tc>
          <w:tcPr>
            <w:tcW w:w="2082" w:type="dxa"/>
            <w:noWrap/>
            <w:hideMark/>
          </w:tcPr>
          <w:p w14:paraId="79901766"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27DEA515" w14:textId="77777777" w:rsidR="00DC17FD" w:rsidRPr="00B322A8" w:rsidRDefault="00DC17FD" w:rsidP="00C12606">
            <w:pPr>
              <w:pStyle w:val="TAL"/>
              <w:keepNext w:val="0"/>
            </w:pPr>
            <w:r w:rsidRPr="00B322A8">
              <w:t>ASD [°]</w:t>
            </w:r>
          </w:p>
        </w:tc>
        <w:tc>
          <w:tcPr>
            <w:tcW w:w="873" w:type="dxa"/>
            <w:noWrap/>
            <w:hideMark/>
          </w:tcPr>
          <w:p w14:paraId="236FE861" w14:textId="77777777" w:rsidR="00DC17FD" w:rsidRPr="00B322A8" w:rsidRDefault="00DC17FD" w:rsidP="00C12606">
            <w:pPr>
              <w:pStyle w:val="TAL"/>
              <w:keepNext w:val="0"/>
            </w:pPr>
            <w:r w:rsidRPr="00B322A8">
              <w:t>ZSA [°]</w:t>
            </w:r>
          </w:p>
        </w:tc>
        <w:tc>
          <w:tcPr>
            <w:tcW w:w="873" w:type="dxa"/>
            <w:noWrap/>
            <w:hideMark/>
          </w:tcPr>
          <w:p w14:paraId="17328B3C" w14:textId="77777777" w:rsidR="00DC17FD" w:rsidRPr="00B322A8" w:rsidRDefault="00DC17FD" w:rsidP="00C12606">
            <w:pPr>
              <w:pStyle w:val="TAL"/>
              <w:keepNext w:val="0"/>
            </w:pPr>
            <w:r w:rsidRPr="00B322A8">
              <w:t>ZSD [°]</w:t>
            </w:r>
          </w:p>
        </w:tc>
      </w:tr>
      <w:tr w:rsidR="00DC17FD" w:rsidRPr="00B322A8" w14:paraId="2C654765" w14:textId="77777777" w:rsidTr="00BA14A0">
        <w:trPr>
          <w:trHeight w:val="300"/>
          <w:tblHeader/>
        </w:trPr>
        <w:tc>
          <w:tcPr>
            <w:tcW w:w="1267" w:type="dxa"/>
            <w:noWrap/>
            <w:hideMark/>
          </w:tcPr>
          <w:p w14:paraId="69F0D80B" w14:textId="77777777" w:rsidR="00DC17FD" w:rsidRPr="00B322A8" w:rsidRDefault="00DC17FD" w:rsidP="00C12606">
            <w:pPr>
              <w:pStyle w:val="TAL"/>
              <w:keepNext w:val="0"/>
            </w:pPr>
            <w:r w:rsidRPr="00B322A8">
              <w:t>1162</w:t>
            </w:r>
          </w:p>
        </w:tc>
        <w:tc>
          <w:tcPr>
            <w:tcW w:w="1100" w:type="dxa"/>
            <w:noWrap/>
            <w:hideMark/>
          </w:tcPr>
          <w:p w14:paraId="579D0CD0" w14:textId="77777777" w:rsidR="00DC17FD" w:rsidRPr="00B322A8" w:rsidRDefault="00DC17FD" w:rsidP="00C12606">
            <w:pPr>
              <w:pStyle w:val="TAL"/>
              <w:keepNext w:val="0"/>
            </w:pPr>
            <w:r w:rsidRPr="00B322A8">
              <w:t>10</w:t>
            </w:r>
          </w:p>
        </w:tc>
        <w:tc>
          <w:tcPr>
            <w:tcW w:w="2107" w:type="dxa"/>
            <w:noWrap/>
            <w:hideMark/>
          </w:tcPr>
          <w:p w14:paraId="3F017A34" w14:textId="77777777" w:rsidR="00DC17FD" w:rsidRPr="00B322A8" w:rsidRDefault="00DC17FD" w:rsidP="00C12606">
            <w:pPr>
              <w:pStyle w:val="TAL"/>
              <w:keepNext w:val="0"/>
            </w:pPr>
            <w:r w:rsidRPr="00B322A8">
              <w:t>120.67</w:t>
            </w:r>
          </w:p>
        </w:tc>
        <w:tc>
          <w:tcPr>
            <w:tcW w:w="2082" w:type="dxa"/>
            <w:noWrap/>
            <w:hideMark/>
          </w:tcPr>
          <w:p w14:paraId="36B9F349" w14:textId="77777777" w:rsidR="00DC17FD" w:rsidRPr="00B322A8" w:rsidRDefault="00DC17FD" w:rsidP="00C12606">
            <w:pPr>
              <w:pStyle w:val="TAL"/>
              <w:keepNext w:val="0"/>
            </w:pPr>
            <w:r w:rsidRPr="00B322A8">
              <w:t>90</w:t>
            </w:r>
          </w:p>
        </w:tc>
        <w:tc>
          <w:tcPr>
            <w:tcW w:w="1058" w:type="dxa"/>
            <w:noWrap/>
            <w:hideMark/>
          </w:tcPr>
          <w:p w14:paraId="16B6FB8F" w14:textId="77777777" w:rsidR="00DC17FD" w:rsidRPr="00B322A8" w:rsidRDefault="00DC17FD" w:rsidP="00C12606">
            <w:pPr>
              <w:pStyle w:val="TAL"/>
              <w:keepNext w:val="0"/>
            </w:pPr>
            <w:r w:rsidRPr="00B322A8">
              <w:t>1.75</w:t>
            </w:r>
          </w:p>
        </w:tc>
        <w:tc>
          <w:tcPr>
            <w:tcW w:w="873" w:type="dxa"/>
            <w:noWrap/>
            <w:hideMark/>
          </w:tcPr>
          <w:p w14:paraId="04DD4DBB" w14:textId="77777777" w:rsidR="00DC17FD" w:rsidRPr="00B322A8" w:rsidRDefault="00DC17FD" w:rsidP="00C12606">
            <w:pPr>
              <w:pStyle w:val="TAL"/>
              <w:keepNext w:val="0"/>
            </w:pPr>
            <w:r w:rsidRPr="00B322A8">
              <w:t>0</w:t>
            </w:r>
          </w:p>
        </w:tc>
        <w:tc>
          <w:tcPr>
            <w:tcW w:w="873" w:type="dxa"/>
            <w:noWrap/>
            <w:hideMark/>
          </w:tcPr>
          <w:p w14:paraId="38FBBBED" w14:textId="77777777" w:rsidR="00DC17FD" w:rsidRPr="00B322A8" w:rsidRDefault="00DC17FD" w:rsidP="00C12606">
            <w:pPr>
              <w:pStyle w:val="TAL"/>
              <w:keepNext w:val="0"/>
            </w:pPr>
            <w:r w:rsidRPr="00B322A8">
              <w:t>0.16</w:t>
            </w:r>
          </w:p>
        </w:tc>
      </w:tr>
      <w:tr w:rsidR="00DC17FD" w:rsidRPr="00B322A8" w14:paraId="17403A7A" w14:textId="77777777" w:rsidTr="00BA14A0">
        <w:trPr>
          <w:trHeight w:val="300"/>
          <w:tblHeader/>
        </w:trPr>
        <w:tc>
          <w:tcPr>
            <w:tcW w:w="1267" w:type="dxa"/>
            <w:noWrap/>
            <w:hideMark/>
          </w:tcPr>
          <w:p w14:paraId="4470AE6E" w14:textId="77777777" w:rsidR="00DC17FD" w:rsidRPr="00B322A8" w:rsidRDefault="00DC17FD" w:rsidP="00C12606">
            <w:pPr>
              <w:pStyle w:val="TAL"/>
              <w:keepNext w:val="0"/>
            </w:pPr>
            <w:r w:rsidRPr="00B322A8">
              <w:t>UE speed [m/s]</w:t>
            </w:r>
          </w:p>
        </w:tc>
        <w:tc>
          <w:tcPr>
            <w:tcW w:w="1100" w:type="dxa"/>
            <w:noWrap/>
            <w:hideMark/>
          </w:tcPr>
          <w:p w14:paraId="31E08967" w14:textId="77777777" w:rsidR="00DC17FD" w:rsidRPr="00B322A8" w:rsidRDefault="00DC17FD" w:rsidP="00C12606">
            <w:pPr>
              <w:pStyle w:val="TAL"/>
              <w:keepNext w:val="0"/>
            </w:pPr>
            <w:r w:rsidRPr="00B322A8">
              <w:t>UE DoT Az [°]</w:t>
            </w:r>
          </w:p>
        </w:tc>
        <w:tc>
          <w:tcPr>
            <w:tcW w:w="2107" w:type="dxa"/>
            <w:noWrap/>
            <w:hideMark/>
          </w:tcPr>
          <w:p w14:paraId="0E040D49"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C7E6D54"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935181E" w14:textId="77777777" w:rsidR="00DC17FD" w:rsidRPr="00B322A8" w:rsidRDefault="00DC17FD" w:rsidP="00C12606">
            <w:pPr>
              <w:pStyle w:val="TAL"/>
              <w:keepNext w:val="0"/>
            </w:pPr>
            <w:r w:rsidRPr="00B322A8">
              <w:t>K-factor [dB]</w:t>
            </w:r>
          </w:p>
        </w:tc>
        <w:tc>
          <w:tcPr>
            <w:tcW w:w="873" w:type="dxa"/>
            <w:noWrap/>
            <w:hideMark/>
          </w:tcPr>
          <w:p w14:paraId="74EB0040" w14:textId="77777777" w:rsidR="00DC17FD" w:rsidRPr="00B322A8" w:rsidRDefault="00DC17FD" w:rsidP="00C12606">
            <w:pPr>
              <w:pStyle w:val="TAL"/>
              <w:keepNext w:val="0"/>
            </w:pPr>
            <w:r w:rsidRPr="00B322A8">
              <w:t xml:space="preserve"> </w:t>
            </w:r>
          </w:p>
        </w:tc>
        <w:tc>
          <w:tcPr>
            <w:tcW w:w="873" w:type="dxa"/>
            <w:noWrap/>
            <w:hideMark/>
          </w:tcPr>
          <w:p w14:paraId="767590C8" w14:textId="77777777" w:rsidR="00DC17FD" w:rsidRPr="00B322A8" w:rsidRDefault="00DC17FD" w:rsidP="00C12606">
            <w:pPr>
              <w:pStyle w:val="TAL"/>
              <w:keepNext w:val="0"/>
            </w:pPr>
          </w:p>
        </w:tc>
      </w:tr>
      <w:tr w:rsidR="00DC17FD" w:rsidRPr="00B322A8" w14:paraId="416D798C" w14:textId="77777777" w:rsidTr="00BA14A0">
        <w:trPr>
          <w:trHeight w:val="300"/>
          <w:tblHeader/>
        </w:trPr>
        <w:tc>
          <w:tcPr>
            <w:tcW w:w="1267" w:type="dxa"/>
            <w:noWrap/>
            <w:hideMark/>
          </w:tcPr>
          <w:p w14:paraId="16100A81" w14:textId="77777777" w:rsidR="00DC17FD" w:rsidRPr="00B322A8" w:rsidRDefault="00DC17FD" w:rsidP="00C12606">
            <w:pPr>
              <w:pStyle w:val="TAL"/>
              <w:keepNext w:val="0"/>
            </w:pPr>
            <w:r w:rsidRPr="00B322A8">
              <w:t>8.33</w:t>
            </w:r>
          </w:p>
        </w:tc>
        <w:tc>
          <w:tcPr>
            <w:tcW w:w="1100" w:type="dxa"/>
            <w:noWrap/>
            <w:hideMark/>
          </w:tcPr>
          <w:p w14:paraId="006FA27A" w14:textId="77777777" w:rsidR="00DC17FD" w:rsidRPr="00B322A8" w:rsidRDefault="00DC17FD" w:rsidP="00C12606">
            <w:pPr>
              <w:pStyle w:val="TAL"/>
              <w:keepNext w:val="0"/>
            </w:pPr>
            <w:r w:rsidRPr="00B322A8">
              <w:t>-130.59</w:t>
            </w:r>
          </w:p>
        </w:tc>
        <w:tc>
          <w:tcPr>
            <w:tcW w:w="2107" w:type="dxa"/>
            <w:noWrap/>
            <w:hideMark/>
          </w:tcPr>
          <w:p w14:paraId="55B8CADB" w14:textId="77777777" w:rsidR="00DC17FD" w:rsidRPr="00B322A8" w:rsidRDefault="00DC17FD" w:rsidP="00C12606">
            <w:pPr>
              <w:pStyle w:val="TAL"/>
              <w:keepNext w:val="0"/>
            </w:pPr>
            <w:r w:rsidRPr="00B322A8">
              <w:t>(321.65,131.68,1.5)</w:t>
            </w:r>
          </w:p>
        </w:tc>
        <w:tc>
          <w:tcPr>
            <w:tcW w:w="2082" w:type="dxa"/>
            <w:noWrap/>
            <w:hideMark/>
          </w:tcPr>
          <w:p w14:paraId="2D4B17AA" w14:textId="77777777" w:rsidR="00DC17FD" w:rsidRPr="00B322A8" w:rsidRDefault="00DC17FD" w:rsidP="00C12606">
            <w:pPr>
              <w:pStyle w:val="TAL"/>
              <w:keepNext w:val="0"/>
            </w:pPr>
            <w:r w:rsidRPr="00B322A8">
              <w:t>(0,0,25)</w:t>
            </w:r>
          </w:p>
        </w:tc>
        <w:tc>
          <w:tcPr>
            <w:tcW w:w="1058" w:type="dxa"/>
            <w:noWrap/>
            <w:hideMark/>
          </w:tcPr>
          <w:p w14:paraId="34D7AD79" w14:textId="77777777" w:rsidR="00DC17FD" w:rsidRPr="00B322A8" w:rsidRDefault="00DC17FD" w:rsidP="00C12606">
            <w:pPr>
              <w:pStyle w:val="TAL"/>
              <w:keepNext w:val="0"/>
            </w:pPr>
            <w:r w:rsidRPr="00B322A8">
              <w:t>-</w:t>
            </w:r>
          </w:p>
        </w:tc>
        <w:tc>
          <w:tcPr>
            <w:tcW w:w="873" w:type="dxa"/>
            <w:noWrap/>
            <w:hideMark/>
          </w:tcPr>
          <w:p w14:paraId="5126D731" w14:textId="77777777" w:rsidR="00DC17FD" w:rsidRPr="00B322A8" w:rsidRDefault="00DC17FD" w:rsidP="00C12606">
            <w:pPr>
              <w:pStyle w:val="TAL"/>
              <w:keepNext w:val="0"/>
            </w:pPr>
          </w:p>
        </w:tc>
        <w:tc>
          <w:tcPr>
            <w:tcW w:w="873" w:type="dxa"/>
            <w:noWrap/>
            <w:hideMark/>
          </w:tcPr>
          <w:p w14:paraId="5A1A63A4" w14:textId="77777777" w:rsidR="00DC17FD" w:rsidRPr="00B322A8" w:rsidRDefault="00DC17FD" w:rsidP="00C12606">
            <w:pPr>
              <w:pStyle w:val="TAL"/>
              <w:keepNext w:val="0"/>
            </w:pPr>
          </w:p>
        </w:tc>
      </w:tr>
      <w:tr w:rsidR="00DC17FD" w:rsidRPr="00B322A8" w14:paraId="25AD1564" w14:textId="77777777" w:rsidTr="00BA14A0">
        <w:trPr>
          <w:trHeight w:val="300"/>
          <w:tblHeader/>
        </w:trPr>
        <w:tc>
          <w:tcPr>
            <w:tcW w:w="1267" w:type="dxa"/>
            <w:noWrap/>
            <w:hideMark/>
          </w:tcPr>
          <w:p w14:paraId="1FDCCA13" w14:textId="77777777" w:rsidR="00DC17FD" w:rsidRPr="00B322A8" w:rsidRDefault="00DC17FD" w:rsidP="00C12606">
            <w:pPr>
              <w:pStyle w:val="TAL"/>
              <w:keepNext w:val="0"/>
            </w:pPr>
          </w:p>
        </w:tc>
        <w:tc>
          <w:tcPr>
            <w:tcW w:w="1100" w:type="dxa"/>
            <w:noWrap/>
            <w:hideMark/>
          </w:tcPr>
          <w:p w14:paraId="7441090D" w14:textId="77777777" w:rsidR="00DC17FD" w:rsidRPr="00B322A8" w:rsidRDefault="00DC17FD" w:rsidP="00C12606">
            <w:pPr>
              <w:pStyle w:val="TAL"/>
              <w:keepNext w:val="0"/>
            </w:pPr>
          </w:p>
        </w:tc>
        <w:tc>
          <w:tcPr>
            <w:tcW w:w="2107" w:type="dxa"/>
            <w:noWrap/>
            <w:hideMark/>
          </w:tcPr>
          <w:p w14:paraId="7E0522DE" w14:textId="77777777" w:rsidR="00DC17FD" w:rsidRPr="00B322A8" w:rsidRDefault="00DC17FD" w:rsidP="00C12606">
            <w:pPr>
              <w:pStyle w:val="TAL"/>
              <w:keepNext w:val="0"/>
            </w:pPr>
          </w:p>
        </w:tc>
        <w:tc>
          <w:tcPr>
            <w:tcW w:w="2082" w:type="dxa"/>
            <w:noWrap/>
            <w:hideMark/>
          </w:tcPr>
          <w:p w14:paraId="26179543" w14:textId="77777777" w:rsidR="00DC17FD" w:rsidRPr="00B322A8" w:rsidRDefault="00DC17FD" w:rsidP="00C12606">
            <w:pPr>
              <w:pStyle w:val="TAL"/>
              <w:keepNext w:val="0"/>
            </w:pPr>
          </w:p>
        </w:tc>
        <w:tc>
          <w:tcPr>
            <w:tcW w:w="1058" w:type="dxa"/>
            <w:noWrap/>
            <w:hideMark/>
          </w:tcPr>
          <w:p w14:paraId="71C5F37E" w14:textId="77777777" w:rsidR="00DC17FD" w:rsidRPr="00B322A8" w:rsidRDefault="00DC17FD" w:rsidP="00C12606">
            <w:pPr>
              <w:pStyle w:val="TAL"/>
              <w:keepNext w:val="0"/>
            </w:pPr>
          </w:p>
        </w:tc>
        <w:tc>
          <w:tcPr>
            <w:tcW w:w="873" w:type="dxa"/>
            <w:noWrap/>
            <w:hideMark/>
          </w:tcPr>
          <w:p w14:paraId="521B25E7" w14:textId="77777777" w:rsidR="00DC17FD" w:rsidRPr="00B322A8" w:rsidRDefault="00DC17FD" w:rsidP="00C12606">
            <w:pPr>
              <w:pStyle w:val="TAL"/>
              <w:keepNext w:val="0"/>
            </w:pPr>
          </w:p>
        </w:tc>
        <w:tc>
          <w:tcPr>
            <w:tcW w:w="873" w:type="dxa"/>
            <w:noWrap/>
            <w:hideMark/>
          </w:tcPr>
          <w:p w14:paraId="7689F5F1" w14:textId="77777777" w:rsidR="00DC17FD" w:rsidRPr="00B322A8" w:rsidRDefault="00DC17FD" w:rsidP="00C12606">
            <w:pPr>
              <w:pStyle w:val="TAL"/>
              <w:keepNext w:val="0"/>
            </w:pPr>
          </w:p>
        </w:tc>
      </w:tr>
      <w:tr w:rsidR="00DC17FD" w:rsidRPr="00B322A8" w14:paraId="0A1F3F25" w14:textId="77777777" w:rsidTr="00C12606">
        <w:trPr>
          <w:trHeight w:val="300"/>
          <w:tblHeader/>
        </w:trPr>
        <w:tc>
          <w:tcPr>
            <w:tcW w:w="1267" w:type="dxa"/>
            <w:shd w:val="clear" w:color="auto" w:fill="EDEDED" w:themeFill="accent3" w:themeFillTint="33"/>
            <w:noWrap/>
            <w:hideMark/>
          </w:tcPr>
          <w:p w14:paraId="7C1A5419" w14:textId="77777777" w:rsidR="00DC17FD" w:rsidRPr="00F94504" w:rsidRDefault="00DC17FD" w:rsidP="00C12606">
            <w:pPr>
              <w:pStyle w:val="TAL"/>
              <w:keepNext w:val="0"/>
              <w:rPr>
                <w:b/>
                <w:bCs/>
              </w:rPr>
            </w:pPr>
            <w:r w:rsidRPr="00F94504">
              <w:rPr>
                <w:b/>
                <w:bCs/>
              </w:rPr>
              <w:lastRenderedPageBreak/>
              <w:t>Way point</w:t>
            </w:r>
          </w:p>
        </w:tc>
        <w:tc>
          <w:tcPr>
            <w:tcW w:w="1100" w:type="dxa"/>
            <w:shd w:val="clear" w:color="auto" w:fill="EDEDED" w:themeFill="accent3" w:themeFillTint="33"/>
            <w:noWrap/>
            <w:hideMark/>
          </w:tcPr>
          <w:p w14:paraId="19193AD2" w14:textId="77777777" w:rsidR="00DC17FD" w:rsidRPr="00F94504" w:rsidRDefault="00DC17FD" w:rsidP="00C12606">
            <w:pPr>
              <w:pStyle w:val="TAL"/>
              <w:keepNext w:val="0"/>
              <w:rPr>
                <w:b/>
                <w:bCs/>
              </w:rPr>
            </w:pPr>
            <w:r w:rsidRPr="00F94504">
              <w:rPr>
                <w:b/>
                <w:bCs/>
              </w:rPr>
              <w:t>6</w:t>
            </w:r>
          </w:p>
        </w:tc>
        <w:tc>
          <w:tcPr>
            <w:tcW w:w="2107" w:type="dxa"/>
            <w:shd w:val="clear" w:color="auto" w:fill="EDEDED" w:themeFill="accent3" w:themeFillTint="33"/>
            <w:noWrap/>
            <w:hideMark/>
          </w:tcPr>
          <w:p w14:paraId="77F247F4" w14:textId="77777777" w:rsidR="00DC17FD" w:rsidRPr="00B322A8" w:rsidRDefault="00DC17FD" w:rsidP="00C12606">
            <w:pPr>
              <w:pStyle w:val="TAL"/>
              <w:keepNext w:val="0"/>
            </w:pPr>
          </w:p>
        </w:tc>
        <w:tc>
          <w:tcPr>
            <w:tcW w:w="2082" w:type="dxa"/>
            <w:shd w:val="clear" w:color="auto" w:fill="EDEDED" w:themeFill="accent3" w:themeFillTint="33"/>
            <w:noWrap/>
            <w:hideMark/>
          </w:tcPr>
          <w:p w14:paraId="24BF484A" w14:textId="77777777" w:rsidR="00DC17FD" w:rsidRPr="00B322A8" w:rsidRDefault="00DC17FD" w:rsidP="00C12606">
            <w:pPr>
              <w:pStyle w:val="TAL"/>
              <w:keepNext w:val="0"/>
            </w:pPr>
          </w:p>
        </w:tc>
        <w:tc>
          <w:tcPr>
            <w:tcW w:w="1058" w:type="dxa"/>
            <w:shd w:val="clear" w:color="auto" w:fill="EDEDED" w:themeFill="accent3" w:themeFillTint="33"/>
            <w:noWrap/>
            <w:hideMark/>
          </w:tcPr>
          <w:p w14:paraId="5945010B" w14:textId="77777777" w:rsidR="00DC17FD" w:rsidRPr="00B322A8" w:rsidRDefault="00DC17FD" w:rsidP="00C12606">
            <w:pPr>
              <w:pStyle w:val="TAL"/>
              <w:keepNext w:val="0"/>
            </w:pPr>
          </w:p>
        </w:tc>
        <w:tc>
          <w:tcPr>
            <w:tcW w:w="873" w:type="dxa"/>
            <w:shd w:val="clear" w:color="auto" w:fill="EDEDED" w:themeFill="accent3" w:themeFillTint="33"/>
            <w:noWrap/>
            <w:hideMark/>
          </w:tcPr>
          <w:p w14:paraId="4745EBBF" w14:textId="77777777" w:rsidR="00DC17FD" w:rsidRPr="00B322A8" w:rsidRDefault="00DC17FD" w:rsidP="00C12606">
            <w:pPr>
              <w:pStyle w:val="TAL"/>
              <w:keepNext w:val="0"/>
            </w:pPr>
          </w:p>
        </w:tc>
        <w:tc>
          <w:tcPr>
            <w:tcW w:w="873" w:type="dxa"/>
            <w:shd w:val="clear" w:color="auto" w:fill="EDEDED" w:themeFill="accent3" w:themeFillTint="33"/>
            <w:noWrap/>
            <w:hideMark/>
          </w:tcPr>
          <w:p w14:paraId="6071D5AD" w14:textId="77777777" w:rsidR="00DC17FD" w:rsidRPr="00B322A8" w:rsidRDefault="00DC17FD" w:rsidP="00C12606">
            <w:pPr>
              <w:pStyle w:val="TAL"/>
              <w:keepNext w:val="0"/>
            </w:pPr>
          </w:p>
        </w:tc>
      </w:tr>
      <w:tr w:rsidR="00DC17FD" w:rsidRPr="00B322A8" w14:paraId="0BB0B6A6" w14:textId="77777777" w:rsidTr="00BA14A0">
        <w:trPr>
          <w:trHeight w:val="300"/>
          <w:tblHeader/>
        </w:trPr>
        <w:tc>
          <w:tcPr>
            <w:tcW w:w="1267" w:type="dxa"/>
            <w:noWrap/>
            <w:hideMark/>
          </w:tcPr>
          <w:p w14:paraId="6BC61421" w14:textId="77777777" w:rsidR="00DC17FD" w:rsidRPr="00B322A8" w:rsidRDefault="00DC17FD" w:rsidP="00C12606">
            <w:pPr>
              <w:pStyle w:val="TAL"/>
              <w:keepNext w:val="0"/>
            </w:pPr>
            <w:r w:rsidRPr="00B322A8">
              <w:t>Cluster#</w:t>
            </w:r>
          </w:p>
        </w:tc>
        <w:tc>
          <w:tcPr>
            <w:tcW w:w="1100" w:type="dxa"/>
            <w:noWrap/>
            <w:hideMark/>
          </w:tcPr>
          <w:p w14:paraId="28FF1DD7" w14:textId="77777777" w:rsidR="00DC17FD" w:rsidRPr="00B322A8" w:rsidRDefault="00DC17FD" w:rsidP="00C12606">
            <w:pPr>
              <w:pStyle w:val="TAL"/>
              <w:keepNext w:val="0"/>
            </w:pPr>
            <w:r w:rsidRPr="00B322A8">
              <w:t>Power [dB]</w:t>
            </w:r>
          </w:p>
        </w:tc>
        <w:tc>
          <w:tcPr>
            <w:tcW w:w="2107" w:type="dxa"/>
            <w:noWrap/>
            <w:hideMark/>
          </w:tcPr>
          <w:p w14:paraId="5E2891A7" w14:textId="77777777" w:rsidR="00DC17FD" w:rsidRPr="00B322A8" w:rsidRDefault="00DC17FD" w:rsidP="00C12606">
            <w:pPr>
              <w:pStyle w:val="TAL"/>
              <w:keepNext w:val="0"/>
            </w:pPr>
            <w:r w:rsidRPr="00B322A8">
              <w:t>Excess delay [ns]</w:t>
            </w:r>
          </w:p>
        </w:tc>
        <w:tc>
          <w:tcPr>
            <w:tcW w:w="2082" w:type="dxa"/>
            <w:noWrap/>
            <w:hideMark/>
          </w:tcPr>
          <w:p w14:paraId="5568979F"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288D9471"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5A84792F" w14:textId="77777777" w:rsidR="00DC17FD" w:rsidRPr="00B322A8" w:rsidRDefault="00DC17FD" w:rsidP="00C12606">
            <w:pPr>
              <w:pStyle w:val="TAL"/>
              <w:keepNext w:val="0"/>
            </w:pPr>
            <w:r w:rsidRPr="00B322A8">
              <w:t>ASA [°]</w:t>
            </w:r>
          </w:p>
        </w:tc>
        <w:tc>
          <w:tcPr>
            <w:tcW w:w="873" w:type="dxa"/>
            <w:noWrap/>
            <w:hideMark/>
          </w:tcPr>
          <w:p w14:paraId="2729DA84"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32FDE71B" w14:textId="77777777" w:rsidTr="00BA14A0">
        <w:trPr>
          <w:trHeight w:val="300"/>
          <w:tblHeader/>
        </w:trPr>
        <w:tc>
          <w:tcPr>
            <w:tcW w:w="1267" w:type="dxa"/>
            <w:noWrap/>
            <w:hideMark/>
          </w:tcPr>
          <w:p w14:paraId="155BB6BB" w14:textId="77777777" w:rsidR="00DC17FD" w:rsidRPr="00B322A8" w:rsidRDefault="00DC17FD" w:rsidP="00C12606">
            <w:pPr>
              <w:pStyle w:val="TAL"/>
              <w:keepNext w:val="0"/>
            </w:pPr>
            <w:r w:rsidRPr="00B322A8">
              <w:t>1</w:t>
            </w:r>
          </w:p>
        </w:tc>
        <w:tc>
          <w:tcPr>
            <w:tcW w:w="1100" w:type="dxa"/>
            <w:noWrap/>
            <w:hideMark/>
          </w:tcPr>
          <w:p w14:paraId="7A7DCECA" w14:textId="77777777" w:rsidR="00DC17FD" w:rsidRPr="00B322A8" w:rsidRDefault="00DC17FD" w:rsidP="00C12606">
            <w:pPr>
              <w:pStyle w:val="TAL"/>
              <w:keepNext w:val="0"/>
            </w:pPr>
            <w:r w:rsidRPr="00B322A8">
              <w:t>-12.09</w:t>
            </w:r>
          </w:p>
        </w:tc>
        <w:tc>
          <w:tcPr>
            <w:tcW w:w="2107" w:type="dxa"/>
            <w:noWrap/>
            <w:hideMark/>
          </w:tcPr>
          <w:p w14:paraId="477317B0" w14:textId="77777777" w:rsidR="00DC17FD" w:rsidRPr="00B322A8" w:rsidRDefault="00DC17FD" w:rsidP="00C12606">
            <w:pPr>
              <w:pStyle w:val="TAL"/>
              <w:keepNext w:val="0"/>
            </w:pPr>
            <w:r w:rsidRPr="00B322A8">
              <w:t>0</w:t>
            </w:r>
          </w:p>
        </w:tc>
        <w:tc>
          <w:tcPr>
            <w:tcW w:w="2082" w:type="dxa"/>
            <w:noWrap/>
            <w:hideMark/>
          </w:tcPr>
          <w:p w14:paraId="2560A1F7" w14:textId="77777777" w:rsidR="00DC17FD" w:rsidRPr="00B322A8" w:rsidRDefault="00DC17FD" w:rsidP="00C12606">
            <w:pPr>
              <w:pStyle w:val="TAL"/>
              <w:keepNext w:val="0"/>
            </w:pPr>
            <w:r w:rsidRPr="00B322A8">
              <w:t>-96.5</w:t>
            </w:r>
          </w:p>
        </w:tc>
        <w:tc>
          <w:tcPr>
            <w:tcW w:w="1058" w:type="dxa"/>
            <w:noWrap/>
            <w:hideMark/>
          </w:tcPr>
          <w:p w14:paraId="07325135" w14:textId="77777777" w:rsidR="00DC17FD" w:rsidRPr="00B322A8" w:rsidRDefault="00DC17FD" w:rsidP="00C12606">
            <w:pPr>
              <w:pStyle w:val="TAL"/>
              <w:keepNext w:val="0"/>
            </w:pPr>
            <w:r w:rsidRPr="00B322A8">
              <w:t>-37.52</w:t>
            </w:r>
          </w:p>
        </w:tc>
        <w:tc>
          <w:tcPr>
            <w:tcW w:w="873" w:type="dxa"/>
            <w:noWrap/>
            <w:hideMark/>
          </w:tcPr>
          <w:p w14:paraId="306214E1" w14:textId="77777777" w:rsidR="00DC17FD" w:rsidRPr="00B322A8" w:rsidRDefault="00DC17FD" w:rsidP="00C12606">
            <w:pPr>
              <w:pStyle w:val="TAL"/>
              <w:keepNext w:val="0"/>
            </w:pPr>
            <w:r w:rsidRPr="00B322A8">
              <w:t>15.63</w:t>
            </w:r>
          </w:p>
        </w:tc>
        <w:tc>
          <w:tcPr>
            <w:tcW w:w="873" w:type="dxa"/>
            <w:noWrap/>
            <w:hideMark/>
          </w:tcPr>
          <w:p w14:paraId="3DC7BF2D" w14:textId="77777777" w:rsidR="00DC17FD" w:rsidRPr="00B322A8" w:rsidRDefault="00DC17FD" w:rsidP="00C12606">
            <w:pPr>
              <w:pStyle w:val="TAL"/>
              <w:keepNext w:val="0"/>
            </w:pPr>
            <w:r w:rsidRPr="00B322A8">
              <w:t>104.24</w:t>
            </w:r>
          </w:p>
        </w:tc>
      </w:tr>
      <w:tr w:rsidR="00DC17FD" w:rsidRPr="00B322A8" w14:paraId="4AB27F93" w14:textId="77777777" w:rsidTr="00BA14A0">
        <w:trPr>
          <w:trHeight w:val="300"/>
          <w:tblHeader/>
        </w:trPr>
        <w:tc>
          <w:tcPr>
            <w:tcW w:w="1267" w:type="dxa"/>
            <w:noWrap/>
            <w:hideMark/>
          </w:tcPr>
          <w:p w14:paraId="5197D4C5" w14:textId="77777777" w:rsidR="00DC17FD" w:rsidRPr="00B322A8" w:rsidRDefault="00DC17FD" w:rsidP="00C12606">
            <w:pPr>
              <w:pStyle w:val="TAL"/>
              <w:keepNext w:val="0"/>
            </w:pPr>
            <w:r w:rsidRPr="00B322A8">
              <w:t>2</w:t>
            </w:r>
          </w:p>
        </w:tc>
        <w:tc>
          <w:tcPr>
            <w:tcW w:w="1100" w:type="dxa"/>
            <w:noWrap/>
            <w:hideMark/>
          </w:tcPr>
          <w:p w14:paraId="48CA5ADD" w14:textId="77777777" w:rsidR="00DC17FD" w:rsidRPr="00B322A8" w:rsidRDefault="00DC17FD" w:rsidP="00C12606">
            <w:pPr>
              <w:pStyle w:val="TAL"/>
              <w:keepNext w:val="0"/>
            </w:pPr>
            <w:r w:rsidRPr="00B322A8">
              <w:t>-8.89</w:t>
            </w:r>
          </w:p>
        </w:tc>
        <w:tc>
          <w:tcPr>
            <w:tcW w:w="2107" w:type="dxa"/>
            <w:noWrap/>
            <w:hideMark/>
          </w:tcPr>
          <w:p w14:paraId="160CAD33" w14:textId="77777777" w:rsidR="00DC17FD" w:rsidRPr="00B322A8" w:rsidRDefault="00DC17FD" w:rsidP="00C12606">
            <w:pPr>
              <w:pStyle w:val="TAL"/>
              <w:keepNext w:val="0"/>
            </w:pPr>
            <w:r w:rsidRPr="00B322A8">
              <w:t>76</w:t>
            </w:r>
          </w:p>
        </w:tc>
        <w:tc>
          <w:tcPr>
            <w:tcW w:w="2082" w:type="dxa"/>
            <w:noWrap/>
            <w:hideMark/>
          </w:tcPr>
          <w:p w14:paraId="7F5D39FE" w14:textId="77777777" w:rsidR="00DC17FD" w:rsidRPr="00B322A8" w:rsidRDefault="00DC17FD" w:rsidP="00C12606">
            <w:pPr>
              <w:pStyle w:val="TAL"/>
              <w:keepNext w:val="0"/>
            </w:pPr>
            <w:r w:rsidRPr="00B322A8">
              <w:t>118.64</w:t>
            </w:r>
          </w:p>
        </w:tc>
        <w:tc>
          <w:tcPr>
            <w:tcW w:w="1058" w:type="dxa"/>
            <w:noWrap/>
            <w:hideMark/>
          </w:tcPr>
          <w:p w14:paraId="3686B584" w14:textId="77777777" w:rsidR="00DC17FD" w:rsidRPr="00B322A8" w:rsidRDefault="00DC17FD" w:rsidP="00C12606">
            <w:pPr>
              <w:pStyle w:val="TAL"/>
              <w:keepNext w:val="0"/>
            </w:pPr>
            <w:r w:rsidRPr="00B322A8">
              <w:t>-21.84</w:t>
            </w:r>
          </w:p>
        </w:tc>
        <w:tc>
          <w:tcPr>
            <w:tcW w:w="873" w:type="dxa"/>
            <w:noWrap/>
            <w:hideMark/>
          </w:tcPr>
          <w:p w14:paraId="68EE66B0" w14:textId="77777777" w:rsidR="00DC17FD" w:rsidRPr="00B322A8" w:rsidRDefault="00DC17FD" w:rsidP="00C12606">
            <w:pPr>
              <w:pStyle w:val="TAL"/>
              <w:keepNext w:val="0"/>
            </w:pPr>
            <w:r w:rsidRPr="00B322A8">
              <w:t>15.63</w:t>
            </w:r>
          </w:p>
        </w:tc>
        <w:tc>
          <w:tcPr>
            <w:tcW w:w="873" w:type="dxa"/>
            <w:noWrap/>
            <w:hideMark/>
          </w:tcPr>
          <w:p w14:paraId="1CE650B2" w14:textId="77777777" w:rsidR="00DC17FD" w:rsidRPr="00B322A8" w:rsidRDefault="00DC17FD" w:rsidP="00C12606">
            <w:pPr>
              <w:pStyle w:val="TAL"/>
              <w:keepNext w:val="0"/>
            </w:pPr>
            <w:r w:rsidRPr="00B322A8">
              <w:t>105.24</w:t>
            </w:r>
          </w:p>
        </w:tc>
      </w:tr>
      <w:tr w:rsidR="00DC17FD" w:rsidRPr="00B322A8" w14:paraId="6D72E5B1" w14:textId="77777777" w:rsidTr="00BA14A0">
        <w:trPr>
          <w:trHeight w:val="300"/>
          <w:tblHeader/>
        </w:trPr>
        <w:tc>
          <w:tcPr>
            <w:tcW w:w="1267" w:type="dxa"/>
            <w:noWrap/>
            <w:hideMark/>
          </w:tcPr>
          <w:p w14:paraId="3CD50C1C" w14:textId="77777777" w:rsidR="00DC17FD" w:rsidRPr="00B322A8" w:rsidRDefault="00DC17FD" w:rsidP="00C12606">
            <w:pPr>
              <w:pStyle w:val="TAL"/>
              <w:keepNext w:val="0"/>
            </w:pPr>
            <w:r w:rsidRPr="00B322A8">
              <w:t>3</w:t>
            </w:r>
          </w:p>
        </w:tc>
        <w:tc>
          <w:tcPr>
            <w:tcW w:w="1100" w:type="dxa"/>
            <w:noWrap/>
            <w:hideMark/>
          </w:tcPr>
          <w:p w14:paraId="543E629D" w14:textId="77777777" w:rsidR="00DC17FD" w:rsidRPr="00B322A8" w:rsidRDefault="00DC17FD" w:rsidP="00C12606">
            <w:pPr>
              <w:pStyle w:val="TAL"/>
              <w:keepNext w:val="0"/>
            </w:pPr>
            <w:r w:rsidRPr="00B322A8">
              <w:t>-10.19</w:t>
            </w:r>
          </w:p>
        </w:tc>
        <w:tc>
          <w:tcPr>
            <w:tcW w:w="2107" w:type="dxa"/>
            <w:noWrap/>
            <w:hideMark/>
          </w:tcPr>
          <w:p w14:paraId="785A1612" w14:textId="77777777" w:rsidR="00DC17FD" w:rsidRPr="00B322A8" w:rsidRDefault="00DC17FD" w:rsidP="00C12606">
            <w:pPr>
              <w:pStyle w:val="TAL"/>
              <w:keepNext w:val="0"/>
            </w:pPr>
            <w:r w:rsidRPr="00B322A8">
              <w:t>79</w:t>
            </w:r>
          </w:p>
        </w:tc>
        <w:tc>
          <w:tcPr>
            <w:tcW w:w="2082" w:type="dxa"/>
            <w:noWrap/>
            <w:hideMark/>
          </w:tcPr>
          <w:p w14:paraId="330DA61A" w14:textId="77777777" w:rsidR="00DC17FD" w:rsidRPr="00B322A8" w:rsidRDefault="00DC17FD" w:rsidP="00C12606">
            <w:pPr>
              <w:pStyle w:val="TAL"/>
              <w:keepNext w:val="0"/>
            </w:pPr>
            <w:r w:rsidRPr="00B322A8">
              <w:t>-124.12</w:t>
            </w:r>
          </w:p>
        </w:tc>
        <w:tc>
          <w:tcPr>
            <w:tcW w:w="1058" w:type="dxa"/>
            <w:noWrap/>
            <w:hideMark/>
          </w:tcPr>
          <w:p w14:paraId="2DAA0D23" w14:textId="77777777" w:rsidR="00DC17FD" w:rsidRPr="00B322A8" w:rsidRDefault="00DC17FD" w:rsidP="00C12606">
            <w:pPr>
              <w:pStyle w:val="TAL"/>
              <w:keepNext w:val="0"/>
            </w:pPr>
            <w:r w:rsidRPr="00B322A8">
              <w:t>-33.63</w:t>
            </w:r>
          </w:p>
        </w:tc>
        <w:tc>
          <w:tcPr>
            <w:tcW w:w="873" w:type="dxa"/>
            <w:noWrap/>
            <w:hideMark/>
          </w:tcPr>
          <w:p w14:paraId="6FC6BB73" w14:textId="77777777" w:rsidR="00DC17FD" w:rsidRPr="00B322A8" w:rsidRDefault="00DC17FD" w:rsidP="00C12606">
            <w:pPr>
              <w:pStyle w:val="TAL"/>
              <w:keepNext w:val="0"/>
            </w:pPr>
            <w:r w:rsidRPr="00B322A8">
              <w:t>15.63</w:t>
            </w:r>
          </w:p>
        </w:tc>
        <w:tc>
          <w:tcPr>
            <w:tcW w:w="873" w:type="dxa"/>
            <w:noWrap/>
            <w:hideMark/>
          </w:tcPr>
          <w:p w14:paraId="36120C69" w14:textId="77777777" w:rsidR="00DC17FD" w:rsidRPr="00B322A8" w:rsidRDefault="00DC17FD" w:rsidP="00C12606">
            <w:pPr>
              <w:pStyle w:val="TAL"/>
              <w:keepNext w:val="0"/>
            </w:pPr>
            <w:r w:rsidRPr="00B322A8">
              <w:t>106.67</w:t>
            </w:r>
          </w:p>
        </w:tc>
      </w:tr>
      <w:tr w:rsidR="00DC17FD" w:rsidRPr="00B322A8" w14:paraId="111747EE" w14:textId="77777777" w:rsidTr="00BA14A0">
        <w:trPr>
          <w:trHeight w:val="300"/>
          <w:tblHeader/>
        </w:trPr>
        <w:tc>
          <w:tcPr>
            <w:tcW w:w="1267" w:type="dxa"/>
            <w:noWrap/>
            <w:hideMark/>
          </w:tcPr>
          <w:p w14:paraId="6BE2B76D" w14:textId="77777777" w:rsidR="00DC17FD" w:rsidRPr="00B322A8" w:rsidRDefault="00DC17FD" w:rsidP="00C12606">
            <w:pPr>
              <w:pStyle w:val="TAL"/>
              <w:keepNext w:val="0"/>
            </w:pPr>
            <w:r w:rsidRPr="00B322A8">
              <w:t>4</w:t>
            </w:r>
          </w:p>
        </w:tc>
        <w:tc>
          <w:tcPr>
            <w:tcW w:w="1100" w:type="dxa"/>
            <w:noWrap/>
            <w:hideMark/>
          </w:tcPr>
          <w:p w14:paraId="73A3C1D0" w14:textId="77777777" w:rsidR="00DC17FD" w:rsidRPr="00B322A8" w:rsidRDefault="00DC17FD" w:rsidP="00C12606">
            <w:pPr>
              <w:pStyle w:val="TAL"/>
              <w:keepNext w:val="0"/>
            </w:pPr>
            <w:r w:rsidRPr="00B322A8">
              <w:t>-11.19</w:t>
            </w:r>
          </w:p>
        </w:tc>
        <w:tc>
          <w:tcPr>
            <w:tcW w:w="2107" w:type="dxa"/>
            <w:noWrap/>
            <w:hideMark/>
          </w:tcPr>
          <w:p w14:paraId="6C4F3415" w14:textId="77777777" w:rsidR="00DC17FD" w:rsidRPr="00B322A8" w:rsidRDefault="00DC17FD" w:rsidP="00C12606">
            <w:pPr>
              <w:pStyle w:val="TAL"/>
              <w:keepNext w:val="0"/>
            </w:pPr>
            <w:r w:rsidRPr="00B322A8">
              <w:t>81</w:t>
            </w:r>
          </w:p>
        </w:tc>
        <w:tc>
          <w:tcPr>
            <w:tcW w:w="2082" w:type="dxa"/>
            <w:noWrap/>
            <w:hideMark/>
          </w:tcPr>
          <w:p w14:paraId="358DFCA5" w14:textId="77777777" w:rsidR="00DC17FD" w:rsidRPr="00B322A8" w:rsidRDefault="00DC17FD" w:rsidP="00C12606">
            <w:pPr>
              <w:pStyle w:val="TAL"/>
              <w:keepNext w:val="0"/>
            </w:pPr>
            <w:r w:rsidRPr="00B322A8">
              <w:t>118.64</w:t>
            </w:r>
          </w:p>
        </w:tc>
        <w:tc>
          <w:tcPr>
            <w:tcW w:w="1058" w:type="dxa"/>
            <w:noWrap/>
            <w:hideMark/>
          </w:tcPr>
          <w:p w14:paraId="232218E4" w14:textId="77777777" w:rsidR="00DC17FD" w:rsidRPr="00B322A8" w:rsidRDefault="00DC17FD" w:rsidP="00C12606">
            <w:pPr>
              <w:pStyle w:val="TAL"/>
              <w:keepNext w:val="0"/>
            </w:pPr>
            <w:r w:rsidRPr="00B322A8">
              <w:t>-21.84</w:t>
            </w:r>
          </w:p>
        </w:tc>
        <w:tc>
          <w:tcPr>
            <w:tcW w:w="873" w:type="dxa"/>
            <w:noWrap/>
            <w:hideMark/>
          </w:tcPr>
          <w:p w14:paraId="6E219939" w14:textId="77777777" w:rsidR="00DC17FD" w:rsidRPr="00B322A8" w:rsidRDefault="00DC17FD" w:rsidP="00C12606">
            <w:pPr>
              <w:pStyle w:val="TAL"/>
              <w:keepNext w:val="0"/>
            </w:pPr>
            <w:r w:rsidRPr="00B322A8">
              <w:t>14.067</w:t>
            </w:r>
          </w:p>
        </w:tc>
        <w:tc>
          <w:tcPr>
            <w:tcW w:w="873" w:type="dxa"/>
            <w:noWrap/>
            <w:hideMark/>
          </w:tcPr>
          <w:p w14:paraId="1A001AF7" w14:textId="77777777" w:rsidR="00DC17FD" w:rsidRPr="00B322A8" w:rsidRDefault="00DC17FD" w:rsidP="00C12606">
            <w:pPr>
              <w:pStyle w:val="TAL"/>
              <w:keepNext w:val="0"/>
            </w:pPr>
            <w:r w:rsidRPr="00B322A8">
              <w:t>105.24</w:t>
            </w:r>
          </w:p>
        </w:tc>
      </w:tr>
      <w:tr w:rsidR="00DC17FD" w:rsidRPr="00B322A8" w14:paraId="7EE1C024" w14:textId="77777777" w:rsidTr="00BA14A0">
        <w:trPr>
          <w:trHeight w:val="300"/>
          <w:tblHeader/>
        </w:trPr>
        <w:tc>
          <w:tcPr>
            <w:tcW w:w="1267" w:type="dxa"/>
            <w:noWrap/>
            <w:hideMark/>
          </w:tcPr>
          <w:p w14:paraId="452F32E7" w14:textId="77777777" w:rsidR="00DC17FD" w:rsidRPr="00B322A8" w:rsidRDefault="00DC17FD" w:rsidP="00C12606">
            <w:pPr>
              <w:pStyle w:val="TAL"/>
              <w:keepNext w:val="0"/>
            </w:pPr>
            <w:r w:rsidRPr="00B322A8">
              <w:t>5</w:t>
            </w:r>
          </w:p>
        </w:tc>
        <w:tc>
          <w:tcPr>
            <w:tcW w:w="1100" w:type="dxa"/>
            <w:noWrap/>
            <w:hideMark/>
          </w:tcPr>
          <w:p w14:paraId="3EC09FA9" w14:textId="77777777" w:rsidR="00DC17FD" w:rsidRPr="00B322A8" w:rsidRDefault="00DC17FD" w:rsidP="00C12606">
            <w:pPr>
              <w:pStyle w:val="TAL"/>
              <w:keepNext w:val="0"/>
            </w:pPr>
            <w:r w:rsidRPr="00B322A8">
              <w:t>-12.89</w:t>
            </w:r>
          </w:p>
        </w:tc>
        <w:tc>
          <w:tcPr>
            <w:tcW w:w="2107" w:type="dxa"/>
            <w:noWrap/>
            <w:hideMark/>
          </w:tcPr>
          <w:p w14:paraId="7EB9E4C4" w14:textId="77777777" w:rsidR="00DC17FD" w:rsidRPr="00B322A8" w:rsidRDefault="00DC17FD" w:rsidP="00C12606">
            <w:pPr>
              <w:pStyle w:val="TAL"/>
              <w:keepNext w:val="0"/>
            </w:pPr>
            <w:r w:rsidRPr="00B322A8">
              <w:t>85</w:t>
            </w:r>
          </w:p>
        </w:tc>
        <w:tc>
          <w:tcPr>
            <w:tcW w:w="2082" w:type="dxa"/>
            <w:noWrap/>
            <w:hideMark/>
          </w:tcPr>
          <w:p w14:paraId="3C8A3342" w14:textId="77777777" w:rsidR="00DC17FD" w:rsidRPr="00B322A8" w:rsidRDefault="00DC17FD" w:rsidP="00C12606">
            <w:pPr>
              <w:pStyle w:val="TAL"/>
              <w:keepNext w:val="0"/>
            </w:pPr>
            <w:r w:rsidRPr="00B322A8">
              <w:t>118.64</w:t>
            </w:r>
          </w:p>
        </w:tc>
        <w:tc>
          <w:tcPr>
            <w:tcW w:w="1058" w:type="dxa"/>
            <w:noWrap/>
            <w:hideMark/>
          </w:tcPr>
          <w:p w14:paraId="1CDD2ECA" w14:textId="77777777" w:rsidR="00DC17FD" w:rsidRPr="00B322A8" w:rsidRDefault="00DC17FD" w:rsidP="00C12606">
            <w:pPr>
              <w:pStyle w:val="TAL"/>
              <w:keepNext w:val="0"/>
            </w:pPr>
            <w:r w:rsidRPr="00B322A8">
              <w:t>-21.84</w:t>
            </w:r>
          </w:p>
        </w:tc>
        <w:tc>
          <w:tcPr>
            <w:tcW w:w="873" w:type="dxa"/>
            <w:noWrap/>
            <w:hideMark/>
          </w:tcPr>
          <w:p w14:paraId="6C58BD9E" w14:textId="77777777" w:rsidR="00DC17FD" w:rsidRPr="00B322A8" w:rsidRDefault="00DC17FD" w:rsidP="00C12606">
            <w:pPr>
              <w:pStyle w:val="TAL"/>
              <w:keepNext w:val="0"/>
            </w:pPr>
            <w:r w:rsidRPr="00B322A8">
              <w:t>12.504</w:t>
            </w:r>
          </w:p>
        </w:tc>
        <w:tc>
          <w:tcPr>
            <w:tcW w:w="873" w:type="dxa"/>
            <w:noWrap/>
            <w:hideMark/>
          </w:tcPr>
          <w:p w14:paraId="236F461E" w14:textId="77777777" w:rsidR="00DC17FD" w:rsidRPr="00B322A8" w:rsidRDefault="00DC17FD" w:rsidP="00C12606">
            <w:pPr>
              <w:pStyle w:val="TAL"/>
              <w:keepNext w:val="0"/>
            </w:pPr>
            <w:r w:rsidRPr="00B322A8">
              <w:t>105.24</w:t>
            </w:r>
          </w:p>
        </w:tc>
      </w:tr>
      <w:tr w:rsidR="00DC17FD" w:rsidRPr="00B322A8" w14:paraId="4AA7BB63" w14:textId="77777777" w:rsidTr="00BA14A0">
        <w:trPr>
          <w:trHeight w:val="300"/>
          <w:tblHeader/>
        </w:trPr>
        <w:tc>
          <w:tcPr>
            <w:tcW w:w="1267" w:type="dxa"/>
            <w:noWrap/>
            <w:hideMark/>
          </w:tcPr>
          <w:p w14:paraId="35951DB7" w14:textId="77777777" w:rsidR="00DC17FD" w:rsidRPr="00B322A8" w:rsidRDefault="00DC17FD" w:rsidP="00C12606">
            <w:pPr>
              <w:pStyle w:val="TAL"/>
              <w:keepNext w:val="0"/>
            </w:pPr>
            <w:r w:rsidRPr="00B322A8">
              <w:t>6</w:t>
            </w:r>
          </w:p>
        </w:tc>
        <w:tc>
          <w:tcPr>
            <w:tcW w:w="1100" w:type="dxa"/>
            <w:noWrap/>
            <w:hideMark/>
          </w:tcPr>
          <w:p w14:paraId="34A1BA0A" w14:textId="77777777" w:rsidR="00DC17FD" w:rsidRPr="00B322A8" w:rsidRDefault="00DC17FD" w:rsidP="00C12606">
            <w:pPr>
              <w:pStyle w:val="TAL"/>
              <w:keepNext w:val="0"/>
            </w:pPr>
            <w:r w:rsidRPr="00B322A8">
              <w:t>-7.69</w:t>
            </w:r>
          </w:p>
        </w:tc>
        <w:tc>
          <w:tcPr>
            <w:tcW w:w="2107" w:type="dxa"/>
            <w:noWrap/>
            <w:hideMark/>
          </w:tcPr>
          <w:p w14:paraId="3B6AF331" w14:textId="77777777" w:rsidR="00DC17FD" w:rsidRPr="00B322A8" w:rsidRDefault="00DC17FD" w:rsidP="00C12606">
            <w:pPr>
              <w:pStyle w:val="TAL"/>
              <w:keepNext w:val="0"/>
            </w:pPr>
            <w:r w:rsidRPr="00B322A8">
              <w:t>232</w:t>
            </w:r>
          </w:p>
        </w:tc>
        <w:tc>
          <w:tcPr>
            <w:tcW w:w="2082" w:type="dxa"/>
            <w:noWrap/>
            <w:hideMark/>
          </w:tcPr>
          <w:p w14:paraId="11006550" w14:textId="77777777" w:rsidR="00DC17FD" w:rsidRPr="00B322A8" w:rsidRDefault="00DC17FD" w:rsidP="00C12606">
            <w:pPr>
              <w:pStyle w:val="TAL"/>
              <w:keepNext w:val="0"/>
            </w:pPr>
            <w:r w:rsidRPr="00B322A8">
              <w:t>171.16</w:t>
            </w:r>
          </w:p>
        </w:tc>
        <w:tc>
          <w:tcPr>
            <w:tcW w:w="1058" w:type="dxa"/>
            <w:noWrap/>
            <w:hideMark/>
          </w:tcPr>
          <w:p w14:paraId="573B5E9D" w14:textId="77777777" w:rsidR="00DC17FD" w:rsidRPr="00B322A8" w:rsidRDefault="00DC17FD" w:rsidP="00C12606">
            <w:pPr>
              <w:pStyle w:val="TAL"/>
              <w:keepNext w:val="0"/>
            </w:pPr>
            <w:r w:rsidRPr="00B322A8">
              <w:t>-6.61</w:t>
            </w:r>
          </w:p>
        </w:tc>
        <w:tc>
          <w:tcPr>
            <w:tcW w:w="873" w:type="dxa"/>
            <w:noWrap/>
            <w:hideMark/>
          </w:tcPr>
          <w:p w14:paraId="1BA9A1DA" w14:textId="77777777" w:rsidR="00DC17FD" w:rsidRPr="00B322A8" w:rsidRDefault="00DC17FD" w:rsidP="00C12606">
            <w:pPr>
              <w:pStyle w:val="TAL"/>
              <w:keepNext w:val="0"/>
            </w:pPr>
            <w:r w:rsidRPr="00B322A8">
              <w:t>15.63</w:t>
            </w:r>
          </w:p>
        </w:tc>
        <w:tc>
          <w:tcPr>
            <w:tcW w:w="873" w:type="dxa"/>
            <w:noWrap/>
            <w:hideMark/>
          </w:tcPr>
          <w:p w14:paraId="55B2E27D" w14:textId="77777777" w:rsidR="00DC17FD" w:rsidRPr="00B322A8" w:rsidRDefault="00DC17FD" w:rsidP="00C12606">
            <w:pPr>
              <w:pStyle w:val="TAL"/>
              <w:keepNext w:val="0"/>
            </w:pPr>
            <w:r w:rsidRPr="00B322A8">
              <w:t>105.67</w:t>
            </w:r>
          </w:p>
        </w:tc>
      </w:tr>
      <w:tr w:rsidR="00DC17FD" w:rsidRPr="00B322A8" w14:paraId="756766EB" w14:textId="77777777" w:rsidTr="00BA14A0">
        <w:trPr>
          <w:trHeight w:val="300"/>
          <w:tblHeader/>
        </w:trPr>
        <w:tc>
          <w:tcPr>
            <w:tcW w:w="1267" w:type="dxa"/>
            <w:noWrap/>
            <w:hideMark/>
          </w:tcPr>
          <w:p w14:paraId="1FCCA6F9" w14:textId="77777777" w:rsidR="00DC17FD" w:rsidRPr="00B322A8" w:rsidRDefault="00DC17FD" w:rsidP="00C12606">
            <w:pPr>
              <w:pStyle w:val="TAL"/>
              <w:keepNext w:val="0"/>
            </w:pPr>
            <w:r w:rsidRPr="00B322A8">
              <w:t>7</w:t>
            </w:r>
          </w:p>
        </w:tc>
        <w:tc>
          <w:tcPr>
            <w:tcW w:w="1100" w:type="dxa"/>
            <w:noWrap/>
            <w:hideMark/>
          </w:tcPr>
          <w:p w14:paraId="092E686A" w14:textId="77777777" w:rsidR="00DC17FD" w:rsidRPr="00B322A8" w:rsidRDefault="00DC17FD" w:rsidP="00C12606">
            <w:pPr>
              <w:pStyle w:val="TAL"/>
              <w:keepNext w:val="0"/>
            </w:pPr>
            <w:r w:rsidRPr="00B322A8">
              <w:t>-9.89</w:t>
            </w:r>
          </w:p>
        </w:tc>
        <w:tc>
          <w:tcPr>
            <w:tcW w:w="2107" w:type="dxa"/>
            <w:noWrap/>
            <w:hideMark/>
          </w:tcPr>
          <w:p w14:paraId="546868B3" w14:textId="77777777" w:rsidR="00DC17FD" w:rsidRPr="00B322A8" w:rsidRDefault="00DC17FD" w:rsidP="00C12606">
            <w:pPr>
              <w:pStyle w:val="TAL"/>
              <w:keepNext w:val="0"/>
            </w:pPr>
            <w:r w:rsidRPr="00B322A8">
              <w:t>235</w:t>
            </w:r>
          </w:p>
        </w:tc>
        <w:tc>
          <w:tcPr>
            <w:tcW w:w="2082" w:type="dxa"/>
            <w:noWrap/>
            <w:hideMark/>
          </w:tcPr>
          <w:p w14:paraId="44856BBA" w14:textId="77777777" w:rsidR="00DC17FD" w:rsidRPr="00B322A8" w:rsidRDefault="00DC17FD" w:rsidP="00C12606">
            <w:pPr>
              <w:pStyle w:val="TAL"/>
              <w:keepNext w:val="0"/>
            </w:pPr>
            <w:r w:rsidRPr="00B322A8">
              <w:t>171.16</w:t>
            </w:r>
          </w:p>
        </w:tc>
        <w:tc>
          <w:tcPr>
            <w:tcW w:w="1058" w:type="dxa"/>
            <w:noWrap/>
            <w:hideMark/>
          </w:tcPr>
          <w:p w14:paraId="4D828A19" w14:textId="77777777" w:rsidR="00DC17FD" w:rsidRPr="00B322A8" w:rsidRDefault="00DC17FD" w:rsidP="00C12606">
            <w:pPr>
              <w:pStyle w:val="TAL"/>
              <w:keepNext w:val="0"/>
            </w:pPr>
            <w:r w:rsidRPr="00B322A8">
              <w:t>-6.61</w:t>
            </w:r>
          </w:p>
        </w:tc>
        <w:tc>
          <w:tcPr>
            <w:tcW w:w="873" w:type="dxa"/>
            <w:noWrap/>
            <w:hideMark/>
          </w:tcPr>
          <w:p w14:paraId="23F8BE85" w14:textId="77777777" w:rsidR="00DC17FD" w:rsidRPr="00B322A8" w:rsidRDefault="00DC17FD" w:rsidP="00C12606">
            <w:pPr>
              <w:pStyle w:val="TAL"/>
              <w:keepNext w:val="0"/>
            </w:pPr>
            <w:r w:rsidRPr="00B322A8">
              <w:t>14.067</w:t>
            </w:r>
          </w:p>
        </w:tc>
        <w:tc>
          <w:tcPr>
            <w:tcW w:w="873" w:type="dxa"/>
            <w:noWrap/>
            <w:hideMark/>
          </w:tcPr>
          <w:p w14:paraId="18B1BB34" w14:textId="77777777" w:rsidR="00DC17FD" w:rsidRPr="00B322A8" w:rsidRDefault="00DC17FD" w:rsidP="00C12606">
            <w:pPr>
              <w:pStyle w:val="TAL"/>
              <w:keepNext w:val="0"/>
            </w:pPr>
            <w:r w:rsidRPr="00B322A8">
              <w:t>105.67</w:t>
            </w:r>
          </w:p>
        </w:tc>
      </w:tr>
      <w:tr w:rsidR="00DC17FD" w:rsidRPr="00B322A8" w14:paraId="40D6A9EE" w14:textId="77777777" w:rsidTr="00BA14A0">
        <w:trPr>
          <w:trHeight w:val="300"/>
          <w:tblHeader/>
        </w:trPr>
        <w:tc>
          <w:tcPr>
            <w:tcW w:w="1267" w:type="dxa"/>
            <w:noWrap/>
            <w:hideMark/>
          </w:tcPr>
          <w:p w14:paraId="1AE44BF2" w14:textId="77777777" w:rsidR="00DC17FD" w:rsidRPr="00B322A8" w:rsidRDefault="00DC17FD" w:rsidP="00C12606">
            <w:pPr>
              <w:pStyle w:val="TAL"/>
              <w:keepNext w:val="0"/>
            </w:pPr>
            <w:r w:rsidRPr="00B322A8">
              <w:t>8</w:t>
            </w:r>
          </w:p>
        </w:tc>
        <w:tc>
          <w:tcPr>
            <w:tcW w:w="1100" w:type="dxa"/>
            <w:noWrap/>
            <w:hideMark/>
          </w:tcPr>
          <w:p w14:paraId="43423F15" w14:textId="77777777" w:rsidR="00DC17FD" w:rsidRPr="00B322A8" w:rsidRDefault="00DC17FD" w:rsidP="00C12606">
            <w:pPr>
              <w:pStyle w:val="TAL"/>
              <w:keepNext w:val="0"/>
            </w:pPr>
            <w:r w:rsidRPr="00B322A8">
              <w:t>-11.59</w:t>
            </w:r>
          </w:p>
        </w:tc>
        <w:tc>
          <w:tcPr>
            <w:tcW w:w="2107" w:type="dxa"/>
            <w:noWrap/>
            <w:hideMark/>
          </w:tcPr>
          <w:p w14:paraId="5F7ADCFF" w14:textId="77777777" w:rsidR="00DC17FD" w:rsidRPr="00B322A8" w:rsidRDefault="00DC17FD" w:rsidP="00C12606">
            <w:pPr>
              <w:pStyle w:val="TAL"/>
              <w:keepNext w:val="0"/>
            </w:pPr>
            <w:r w:rsidRPr="00B322A8">
              <w:t>239</w:t>
            </w:r>
          </w:p>
        </w:tc>
        <w:tc>
          <w:tcPr>
            <w:tcW w:w="2082" w:type="dxa"/>
            <w:noWrap/>
            <w:hideMark/>
          </w:tcPr>
          <w:p w14:paraId="077D10B6" w14:textId="77777777" w:rsidR="00DC17FD" w:rsidRPr="00B322A8" w:rsidRDefault="00DC17FD" w:rsidP="00C12606">
            <w:pPr>
              <w:pStyle w:val="TAL"/>
              <w:keepNext w:val="0"/>
            </w:pPr>
            <w:r w:rsidRPr="00B322A8">
              <w:t>171.16</w:t>
            </w:r>
          </w:p>
        </w:tc>
        <w:tc>
          <w:tcPr>
            <w:tcW w:w="1058" w:type="dxa"/>
            <w:noWrap/>
            <w:hideMark/>
          </w:tcPr>
          <w:p w14:paraId="63F6C313" w14:textId="77777777" w:rsidR="00DC17FD" w:rsidRPr="00B322A8" w:rsidRDefault="00DC17FD" w:rsidP="00C12606">
            <w:pPr>
              <w:pStyle w:val="TAL"/>
              <w:keepNext w:val="0"/>
            </w:pPr>
            <w:r w:rsidRPr="00B322A8">
              <w:t>-6.61</w:t>
            </w:r>
          </w:p>
        </w:tc>
        <w:tc>
          <w:tcPr>
            <w:tcW w:w="873" w:type="dxa"/>
            <w:noWrap/>
            <w:hideMark/>
          </w:tcPr>
          <w:p w14:paraId="0CA68925" w14:textId="77777777" w:rsidR="00DC17FD" w:rsidRPr="00B322A8" w:rsidRDefault="00DC17FD" w:rsidP="00C12606">
            <w:pPr>
              <w:pStyle w:val="TAL"/>
              <w:keepNext w:val="0"/>
            </w:pPr>
            <w:r w:rsidRPr="00B322A8">
              <w:t>12.504</w:t>
            </w:r>
          </w:p>
        </w:tc>
        <w:tc>
          <w:tcPr>
            <w:tcW w:w="873" w:type="dxa"/>
            <w:noWrap/>
            <w:hideMark/>
          </w:tcPr>
          <w:p w14:paraId="6BE810BA" w14:textId="77777777" w:rsidR="00DC17FD" w:rsidRPr="00B322A8" w:rsidRDefault="00DC17FD" w:rsidP="00C12606">
            <w:pPr>
              <w:pStyle w:val="TAL"/>
              <w:keepNext w:val="0"/>
            </w:pPr>
            <w:r w:rsidRPr="00B322A8">
              <w:t>105.67</w:t>
            </w:r>
          </w:p>
        </w:tc>
      </w:tr>
      <w:tr w:rsidR="00DC17FD" w:rsidRPr="00B322A8" w14:paraId="4DF608A4" w14:textId="77777777" w:rsidTr="00BA14A0">
        <w:trPr>
          <w:trHeight w:val="300"/>
          <w:tblHeader/>
        </w:trPr>
        <w:tc>
          <w:tcPr>
            <w:tcW w:w="1267" w:type="dxa"/>
            <w:noWrap/>
            <w:hideMark/>
          </w:tcPr>
          <w:p w14:paraId="0641DAC5" w14:textId="77777777" w:rsidR="00DC17FD" w:rsidRPr="00B322A8" w:rsidRDefault="00DC17FD" w:rsidP="00C12606">
            <w:pPr>
              <w:pStyle w:val="TAL"/>
              <w:keepNext w:val="0"/>
            </w:pPr>
            <w:r w:rsidRPr="00B322A8">
              <w:t>9</w:t>
            </w:r>
          </w:p>
        </w:tc>
        <w:tc>
          <w:tcPr>
            <w:tcW w:w="1100" w:type="dxa"/>
            <w:noWrap/>
            <w:hideMark/>
          </w:tcPr>
          <w:p w14:paraId="277259BC" w14:textId="77777777" w:rsidR="00DC17FD" w:rsidRPr="00B322A8" w:rsidRDefault="00DC17FD" w:rsidP="00C12606">
            <w:pPr>
              <w:pStyle w:val="TAL"/>
              <w:keepNext w:val="0"/>
            </w:pPr>
            <w:r w:rsidRPr="00B322A8">
              <w:t>-15.09</w:t>
            </w:r>
          </w:p>
        </w:tc>
        <w:tc>
          <w:tcPr>
            <w:tcW w:w="2107" w:type="dxa"/>
            <w:noWrap/>
            <w:hideMark/>
          </w:tcPr>
          <w:p w14:paraId="68E9548A" w14:textId="77777777" w:rsidR="00DC17FD" w:rsidRPr="00B322A8" w:rsidRDefault="00DC17FD" w:rsidP="00C12606">
            <w:pPr>
              <w:pStyle w:val="TAL"/>
              <w:keepNext w:val="0"/>
            </w:pPr>
            <w:r w:rsidRPr="00B322A8">
              <w:t>240</w:t>
            </w:r>
          </w:p>
        </w:tc>
        <w:tc>
          <w:tcPr>
            <w:tcW w:w="2082" w:type="dxa"/>
            <w:noWrap/>
            <w:hideMark/>
          </w:tcPr>
          <w:p w14:paraId="5A5D2AC4" w14:textId="77777777" w:rsidR="00DC17FD" w:rsidRPr="00B322A8" w:rsidRDefault="00DC17FD" w:rsidP="00C12606">
            <w:pPr>
              <w:pStyle w:val="TAL"/>
              <w:keepNext w:val="0"/>
            </w:pPr>
            <w:r w:rsidRPr="00B322A8">
              <w:t>51.32</w:t>
            </w:r>
          </w:p>
        </w:tc>
        <w:tc>
          <w:tcPr>
            <w:tcW w:w="1058" w:type="dxa"/>
            <w:noWrap/>
            <w:hideMark/>
          </w:tcPr>
          <w:p w14:paraId="433E8BFA" w14:textId="77777777" w:rsidR="00DC17FD" w:rsidRPr="00B322A8" w:rsidRDefault="00DC17FD" w:rsidP="00C12606">
            <w:pPr>
              <w:pStyle w:val="TAL"/>
              <w:keepNext w:val="0"/>
            </w:pPr>
            <w:r w:rsidRPr="00B322A8">
              <w:t>41.36</w:t>
            </w:r>
          </w:p>
        </w:tc>
        <w:tc>
          <w:tcPr>
            <w:tcW w:w="873" w:type="dxa"/>
            <w:noWrap/>
            <w:hideMark/>
          </w:tcPr>
          <w:p w14:paraId="518CC971" w14:textId="77777777" w:rsidR="00DC17FD" w:rsidRPr="00B322A8" w:rsidRDefault="00DC17FD" w:rsidP="00C12606">
            <w:pPr>
              <w:pStyle w:val="TAL"/>
              <w:keepNext w:val="0"/>
            </w:pPr>
            <w:r w:rsidRPr="00B322A8">
              <w:t>15.63</w:t>
            </w:r>
          </w:p>
        </w:tc>
        <w:tc>
          <w:tcPr>
            <w:tcW w:w="873" w:type="dxa"/>
            <w:noWrap/>
            <w:hideMark/>
          </w:tcPr>
          <w:p w14:paraId="2118C2CD" w14:textId="77777777" w:rsidR="00DC17FD" w:rsidRPr="00B322A8" w:rsidRDefault="00DC17FD" w:rsidP="00C12606">
            <w:pPr>
              <w:pStyle w:val="TAL"/>
              <w:keepNext w:val="0"/>
            </w:pPr>
            <w:r w:rsidRPr="00B322A8">
              <w:t>109.94</w:t>
            </w:r>
          </w:p>
        </w:tc>
      </w:tr>
      <w:tr w:rsidR="00DC17FD" w:rsidRPr="00B322A8" w14:paraId="5E3406A4" w14:textId="77777777" w:rsidTr="00BA14A0">
        <w:trPr>
          <w:trHeight w:val="300"/>
          <w:tblHeader/>
        </w:trPr>
        <w:tc>
          <w:tcPr>
            <w:tcW w:w="1267" w:type="dxa"/>
            <w:noWrap/>
            <w:hideMark/>
          </w:tcPr>
          <w:p w14:paraId="72B65112" w14:textId="77777777" w:rsidR="00DC17FD" w:rsidRPr="00B322A8" w:rsidRDefault="00DC17FD" w:rsidP="00C12606">
            <w:pPr>
              <w:pStyle w:val="TAL"/>
              <w:keepNext w:val="0"/>
            </w:pPr>
            <w:r w:rsidRPr="00B322A8">
              <w:t>10</w:t>
            </w:r>
          </w:p>
        </w:tc>
        <w:tc>
          <w:tcPr>
            <w:tcW w:w="1100" w:type="dxa"/>
            <w:noWrap/>
            <w:hideMark/>
          </w:tcPr>
          <w:p w14:paraId="5751030B" w14:textId="77777777" w:rsidR="00DC17FD" w:rsidRPr="00B322A8" w:rsidRDefault="00DC17FD" w:rsidP="00C12606">
            <w:pPr>
              <w:pStyle w:val="TAL"/>
              <w:keepNext w:val="0"/>
            </w:pPr>
            <w:r w:rsidRPr="00B322A8">
              <w:t>-14.79</w:t>
            </w:r>
          </w:p>
        </w:tc>
        <w:tc>
          <w:tcPr>
            <w:tcW w:w="2107" w:type="dxa"/>
            <w:noWrap/>
            <w:hideMark/>
          </w:tcPr>
          <w:p w14:paraId="59EE9F3A" w14:textId="77777777" w:rsidR="00DC17FD" w:rsidRPr="00B322A8" w:rsidRDefault="00DC17FD" w:rsidP="00C12606">
            <w:pPr>
              <w:pStyle w:val="TAL"/>
              <w:keepNext w:val="0"/>
            </w:pPr>
            <w:r w:rsidRPr="00B322A8">
              <w:t>289</w:t>
            </w:r>
          </w:p>
        </w:tc>
        <w:tc>
          <w:tcPr>
            <w:tcW w:w="2082" w:type="dxa"/>
            <w:noWrap/>
            <w:hideMark/>
          </w:tcPr>
          <w:p w14:paraId="325F52EE" w14:textId="77777777" w:rsidR="00DC17FD" w:rsidRPr="00B322A8" w:rsidRDefault="00DC17FD" w:rsidP="00C12606">
            <w:pPr>
              <w:pStyle w:val="TAL"/>
              <w:keepNext w:val="0"/>
            </w:pPr>
            <w:r w:rsidRPr="00B322A8">
              <w:t>62.89</w:t>
            </w:r>
          </w:p>
        </w:tc>
        <w:tc>
          <w:tcPr>
            <w:tcW w:w="1058" w:type="dxa"/>
            <w:noWrap/>
            <w:hideMark/>
          </w:tcPr>
          <w:p w14:paraId="0DFD4CA8" w14:textId="77777777" w:rsidR="00DC17FD" w:rsidRPr="00B322A8" w:rsidRDefault="00DC17FD" w:rsidP="00C12606">
            <w:pPr>
              <w:pStyle w:val="TAL"/>
              <w:keepNext w:val="0"/>
            </w:pPr>
            <w:r w:rsidRPr="00B322A8">
              <w:t>-49.31</w:t>
            </w:r>
          </w:p>
        </w:tc>
        <w:tc>
          <w:tcPr>
            <w:tcW w:w="873" w:type="dxa"/>
            <w:noWrap/>
            <w:hideMark/>
          </w:tcPr>
          <w:p w14:paraId="4972747D" w14:textId="77777777" w:rsidR="00DC17FD" w:rsidRPr="00B322A8" w:rsidRDefault="00DC17FD" w:rsidP="00C12606">
            <w:pPr>
              <w:pStyle w:val="TAL"/>
              <w:keepNext w:val="0"/>
            </w:pPr>
            <w:r w:rsidRPr="00B322A8">
              <w:t>15.63</w:t>
            </w:r>
          </w:p>
        </w:tc>
        <w:tc>
          <w:tcPr>
            <w:tcW w:w="873" w:type="dxa"/>
            <w:noWrap/>
            <w:hideMark/>
          </w:tcPr>
          <w:p w14:paraId="46EBC6BC" w14:textId="77777777" w:rsidR="00DC17FD" w:rsidRPr="00B322A8" w:rsidRDefault="00DC17FD" w:rsidP="00C12606">
            <w:pPr>
              <w:pStyle w:val="TAL"/>
              <w:keepNext w:val="0"/>
            </w:pPr>
            <w:r w:rsidRPr="00B322A8">
              <w:t>102.89</w:t>
            </w:r>
          </w:p>
        </w:tc>
      </w:tr>
      <w:tr w:rsidR="00DC17FD" w:rsidRPr="00B322A8" w14:paraId="21818E80" w14:textId="77777777" w:rsidTr="00BA14A0">
        <w:trPr>
          <w:trHeight w:val="300"/>
          <w:tblHeader/>
        </w:trPr>
        <w:tc>
          <w:tcPr>
            <w:tcW w:w="1267" w:type="dxa"/>
            <w:noWrap/>
            <w:hideMark/>
          </w:tcPr>
          <w:p w14:paraId="0CEFB472" w14:textId="77777777" w:rsidR="00DC17FD" w:rsidRPr="00B322A8" w:rsidRDefault="00DC17FD" w:rsidP="00C12606">
            <w:pPr>
              <w:pStyle w:val="TAL"/>
              <w:keepNext w:val="0"/>
            </w:pPr>
            <w:r w:rsidRPr="00B322A8">
              <w:t>11</w:t>
            </w:r>
          </w:p>
        </w:tc>
        <w:tc>
          <w:tcPr>
            <w:tcW w:w="1100" w:type="dxa"/>
            <w:noWrap/>
            <w:hideMark/>
          </w:tcPr>
          <w:p w14:paraId="62EA3E59" w14:textId="77777777" w:rsidR="00DC17FD" w:rsidRPr="00B322A8" w:rsidRDefault="00DC17FD" w:rsidP="00C12606">
            <w:pPr>
              <w:pStyle w:val="TAL"/>
              <w:keepNext w:val="0"/>
            </w:pPr>
            <w:r w:rsidRPr="00B322A8">
              <w:t>-18.39</w:t>
            </w:r>
          </w:p>
        </w:tc>
        <w:tc>
          <w:tcPr>
            <w:tcW w:w="2107" w:type="dxa"/>
            <w:noWrap/>
            <w:hideMark/>
          </w:tcPr>
          <w:p w14:paraId="4F66BA5E" w14:textId="77777777" w:rsidR="00DC17FD" w:rsidRPr="00B322A8" w:rsidRDefault="00DC17FD" w:rsidP="00C12606">
            <w:pPr>
              <w:pStyle w:val="TAL"/>
              <w:keepNext w:val="0"/>
            </w:pPr>
            <w:r w:rsidRPr="00B322A8">
              <w:t>299</w:t>
            </w:r>
          </w:p>
        </w:tc>
        <w:tc>
          <w:tcPr>
            <w:tcW w:w="2082" w:type="dxa"/>
            <w:noWrap/>
            <w:hideMark/>
          </w:tcPr>
          <w:p w14:paraId="3308806A" w14:textId="77777777" w:rsidR="00DC17FD" w:rsidRPr="00B322A8" w:rsidRDefault="00DC17FD" w:rsidP="00C12606">
            <w:pPr>
              <w:pStyle w:val="TAL"/>
              <w:keepNext w:val="0"/>
            </w:pPr>
            <w:r w:rsidRPr="00B322A8">
              <w:t>-41.37</w:t>
            </w:r>
          </w:p>
        </w:tc>
        <w:tc>
          <w:tcPr>
            <w:tcW w:w="1058" w:type="dxa"/>
            <w:noWrap/>
            <w:hideMark/>
          </w:tcPr>
          <w:p w14:paraId="68333B4C" w14:textId="77777777" w:rsidR="00DC17FD" w:rsidRPr="00B322A8" w:rsidRDefault="00DC17FD" w:rsidP="00C12606">
            <w:pPr>
              <w:pStyle w:val="TAL"/>
              <w:keepNext w:val="0"/>
            </w:pPr>
            <w:r w:rsidRPr="00B322A8">
              <w:t>46.04</w:t>
            </w:r>
          </w:p>
        </w:tc>
        <w:tc>
          <w:tcPr>
            <w:tcW w:w="873" w:type="dxa"/>
            <w:noWrap/>
            <w:hideMark/>
          </w:tcPr>
          <w:p w14:paraId="1076B5D1" w14:textId="77777777" w:rsidR="00DC17FD" w:rsidRPr="00B322A8" w:rsidRDefault="00DC17FD" w:rsidP="00C12606">
            <w:pPr>
              <w:pStyle w:val="TAL"/>
              <w:keepNext w:val="0"/>
            </w:pPr>
            <w:r w:rsidRPr="00B322A8">
              <w:t>15.63</w:t>
            </w:r>
          </w:p>
        </w:tc>
        <w:tc>
          <w:tcPr>
            <w:tcW w:w="873" w:type="dxa"/>
            <w:noWrap/>
            <w:hideMark/>
          </w:tcPr>
          <w:p w14:paraId="3529D949" w14:textId="77777777" w:rsidR="00DC17FD" w:rsidRPr="00B322A8" w:rsidRDefault="00DC17FD" w:rsidP="00C12606">
            <w:pPr>
              <w:pStyle w:val="TAL"/>
              <w:keepNext w:val="0"/>
            </w:pPr>
            <w:r w:rsidRPr="00B322A8">
              <w:t>110.59</w:t>
            </w:r>
          </w:p>
        </w:tc>
      </w:tr>
      <w:tr w:rsidR="00DC17FD" w:rsidRPr="00B322A8" w14:paraId="733DEB33" w14:textId="77777777" w:rsidTr="00BA14A0">
        <w:trPr>
          <w:trHeight w:val="300"/>
          <w:tblHeader/>
        </w:trPr>
        <w:tc>
          <w:tcPr>
            <w:tcW w:w="1267" w:type="dxa"/>
            <w:noWrap/>
            <w:hideMark/>
          </w:tcPr>
          <w:p w14:paraId="02449B32" w14:textId="77777777" w:rsidR="00DC17FD" w:rsidRPr="00B322A8" w:rsidRDefault="00DC17FD" w:rsidP="00C12606">
            <w:pPr>
              <w:pStyle w:val="TAL"/>
              <w:keepNext w:val="0"/>
            </w:pPr>
            <w:r w:rsidRPr="00B322A8">
              <w:t>12</w:t>
            </w:r>
          </w:p>
        </w:tc>
        <w:tc>
          <w:tcPr>
            <w:tcW w:w="1100" w:type="dxa"/>
            <w:noWrap/>
            <w:hideMark/>
          </w:tcPr>
          <w:p w14:paraId="1D0286B6" w14:textId="77777777" w:rsidR="00DC17FD" w:rsidRPr="00B322A8" w:rsidRDefault="00DC17FD" w:rsidP="00C12606">
            <w:pPr>
              <w:pStyle w:val="TAL"/>
              <w:keepNext w:val="0"/>
            </w:pPr>
            <w:r w:rsidRPr="00B322A8">
              <w:t>-18.79</w:t>
            </w:r>
          </w:p>
        </w:tc>
        <w:tc>
          <w:tcPr>
            <w:tcW w:w="2107" w:type="dxa"/>
            <w:noWrap/>
            <w:hideMark/>
          </w:tcPr>
          <w:p w14:paraId="04F6BAC8" w14:textId="77777777" w:rsidR="00DC17FD" w:rsidRPr="00B322A8" w:rsidRDefault="00DC17FD" w:rsidP="00C12606">
            <w:pPr>
              <w:pStyle w:val="TAL"/>
              <w:keepNext w:val="0"/>
            </w:pPr>
            <w:r w:rsidRPr="00B322A8">
              <w:t>340</w:t>
            </w:r>
          </w:p>
        </w:tc>
        <w:tc>
          <w:tcPr>
            <w:tcW w:w="2082" w:type="dxa"/>
            <w:noWrap/>
            <w:hideMark/>
          </w:tcPr>
          <w:p w14:paraId="086839CA" w14:textId="77777777" w:rsidR="00DC17FD" w:rsidRPr="00B322A8" w:rsidRDefault="00DC17FD" w:rsidP="00C12606">
            <w:pPr>
              <w:pStyle w:val="TAL"/>
              <w:keepNext w:val="0"/>
            </w:pPr>
            <w:r w:rsidRPr="00B322A8">
              <w:t>42.46</w:t>
            </w:r>
          </w:p>
        </w:tc>
        <w:tc>
          <w:tcPr>
            <w:tcW w:w="1058" w:type="dxa"/>
            <w:noWrap/>
            <w:hideMark/>
          </w:tcPr>
          <w:p w14:paraId="217DB787" w14:textId="77777777" w:rsidR="00DC17FD" w:rsidRPr="00B322A8" w:rsidRDefault="00DC17FD" w:rsidP="00C12606">
            <w:pPr>
              <w:pStyle w:val="TAL"/>
              <w:keepNext w:val="0"/>
            </w:pPr>
            <w:r w:rsidRPr="00B322A8">
              <w:t>-70.8</w:t>
            </w:r>
          </w:p>
        </w:tc>
        <w:tc>
          <w:tcPr>
            <w:tcW w:w="873" w:type="dxa"/>
            <w:noWrap/>
            <w:hideMark/>
          </w:tcPr>
          <w:p w14:paraId="6EF671E8" w14:textId="77777777" w:rsidR="00DC17FD" w:rsidRPr="00B322A8" w:rsidRDefault="00DC17FD" w:rsidP="00C12606">
            <w:pPr>
              <w:pStyle w:val="TAL"/>
              <w:keepNext w:val="0"/>
            </w:pPr>
            <w:r w:rsidRPr="00B322A8">
              <w:t>15.63</w:t>
            </w:r>
          </w:p>
        </w:tc>
        <w:tc>
          <w:tcPr>
            <w:tcW w:w="873" w:type="dxa"/>
            <w:noWrap/>
            <w:hideMark/>
          </w:tcPr>
          <w:p w14:paraId="7F7CD680" w14:textId="77777777" w:rsidR="00DC17FD" w:rsidRPr="00B322A8" w:rsidRDefault="00DC17FD" w:rsidP="00C12606">
            <w:pPr>
              <w:pStyle w:val="TAL"/>
              <w:keepNext w:val="0"/>
            </w:pPr>
            <w:r w:rsidRPr="00B322A8">
              <w:t>101.61</w:t>
            </w:r>
          </w:p>
        </w:tc>
      </w:tr>
      <w:tr w:rsidR="00DC17FD" w:rsidRPr="00B322A8" w14:paraId="1D2DDA9F" w14:textId="77777777" w:rsidTr="00BA14A0">
        <w:trPr>
          <w:trHeight w:val="300"/>
          <w:tblHeader/>
        </w:trPr>
        <w:tc>
          <w:tcPr>
            <w:tcW w:w="1267" w:type="dxa"/>
            <w:noWrap/>
            <w:hideMark/>
          </w:tcPr>
          <w:p w14:paraId="297509BA" w14:textId="77777777" w:rsidR="00DC17FD" w:rsidRPr="00B322A8" w:rsidRDefault="00DC17FD" w:rsidP="00C12606">
            <w:pPr>
              <w:pStyle w:val="TAL"/>
              <w:keepNext w:val="0"/>
            </w:pPr>
            <w:r w:rsidRPr="00B322A8">
              <w:t>13</w:t>
            </w:r>
          </w:p>
        </w:tc>
        <w:tc>
          <w:tcPr>
            <w:tcW w:w="1100" w:type="dxa"/>
            <w:noWrap/>
            <w:hideMark/>
          </w:tcPr>
          <w:p w14:paraId="0A02E457" w14:textId="77777777" w:rsidR="00DC17FD" w:rsidRPr="00B322A8" w:rsidRDefault="00DC17FD" w:rsidP="00C12606">
            <w:pPr>
              <w:pStyle w:val="TAL"/>
              <w:keepNext w:val="0"/>
            </w:pPr>
            <w:r w:rsidRPr="00B322A8">
              <w:t>-12.79</w:t>
            </w:r>
          </w:p>
        </w:tc>
        <w:tc>
          <w:tcPr>
            <w:tcW w:w="2107" w:type="dxa"/>
            <w:noWrap/>
            <w:hideMark/>
          </w:tcPr>
          <w:p w14:paraId="2BFE80D3" w14:textId="77777777" w:rsidR="00DC17FD" w:rsidRPr="00B322A8" w:rsidRDefault="00DC17FD" w:rsidP="00C12606">
            <w:pPr>
              <w:pStyle w:val="TAL"/>
              <w:keepNext w:val="0"/>
            </w:pPr>
            <w:r w:rsidRPr="00B322A8">
              <w:t>447</w:t>
            </w:r>
          </w:p>
        </w:tc>
        <w:tc>
          <w:tcPr>
            <w:tcW w:w="2082" w:type="dxa"/>
            <w:noWrap/>
            <w:hideMark/>
          </w:tcPr>
          <w:p w14:paraId="5DA0E05D" w14:textId="77777777" w:rsidR="00DC17FD" w:rsidRPr="00B322A8" w:rsidRDefault="00DC17FD" w:rsidP="00C12606">
            <w:pPr>
              <w:pStyle w:val="TAL"/>
              <w:keepNext w:val="0"/>
            </w:pPr>
            <w:r w:rsidRPr="00B322A8">
              <w:t>64.55</w:t>
            </w:r>
          </w:p>
        </w:tc>
        <w:tc>
          <w:tcPr>
            <w:tcW w:w="1058" w:type="dxa"/>
            <w:noWrap/>
            <w:hideMark/>
          </w:tcPr>
          <w:p w14:paraId="7FCC3516" w14:textId="77777777" w:rsidR="00DC17FD" w:rsidRPr="00B322A8" w:rsidRDefault="00DC17FD" w:rsidP="00C12606">
            <w:pPr>
              <w:pStyle w:val="TAL"/>
              <w:keepNext w:val="0"/>
            </w:pPr>
            <w:r w:rsidRPr="00B322A8">
              <w:t>-43.25</w:t>
            </w:r>
          </w:p>
        </w:tc>
        <w:tc>
          <w:tcPr>
            <w:tcW w:w="873" w:type="dxa"/>
            <w:noWrap/>
            <w:hideMark/>
          </w:tcPr>
          <w:p w14:paraId="581D7D02" w14:textId="77777777" w:rsidR="00DC17FD" w:rsidRPr="00B322A8" w:rsidRDefault="00DC17FD" w:rsidP="00C12606">
            <w:pPr>
              <w:pStyle w:val="TAL"/>
              <w:keepNext w:val="0"/>
            </w:pPr>
            <w:r w:rsidRPr="00B322A8">
              <w:t>15.63</w:t>
            </w:r>
          </w:p>
        </w:tc>
        <w:tc>
          <w:tcPr>
            <w:tcW w:w="873" w:type="dxa"/>
            <w:noWrap/>
            <w:hideMark/>
          </w:tcPr>
          <w:p w14:paraId="7E51A4D7" w14:textId="77777777" w:rsidR="00DC17FD" w:rsidRPr="00B322A8" w:rsidRDefault="00DC17FD" w:rsidP="00C12606">
            <w:pPr>
              <w:pStyle w:val="TAL"/>
              <w:keepNext w:val="0"/>
            </w:pPr>
            <w:r w:rsidRPr="00B322A8">
              <w:t>108.87</w:t>
            </w:r>
          </w:p>
        </w:tc>
      </w:tr>
      <w:tr w:rsidR="00DC17FD" w:rsidRPr="00B322A8" w14:paraId="178FD18E" w14:textId="77777777" w:rsidTr="00BA14A0">
        <w:trPr>
          <w:trHeight w:val="300"/>
          <w:tblHeader/>
        </w:trPr>
        <w:tc>
          <w:tcPr>
            <w:tcW w:w="1267" w:type="dxa"/>
            <w:noWrap/>
            <w:hideMark/>
          </w:tcPr>
          <w:p w14:paraId="0328CBD3" w14:textId="77777777" w:rsidR="00DC17FD" w:rsidRPr="00B322A8" w:rsidRDefault="00DC17FD" w:rsidP="00C12606">
            <w:pPr>
              <w:pStyle w:val="TAL"/>
              <w:keepNext w:val="0"/>
            </w:pPr>
            <w:r w:rsidRPr="00B322A8">
              <w:t>14</w:t>
            </w:r>
          </w:p>
        </w:tc>
        <w:tc>
          <w:tcPr>
            <w:tcW w:w="1100" w:type="dxa"/>
            <w:noWrap/>
            <w:hideMark/>
          </w:tcPr>
          <w:p w14:paraId="4F200AC2" w14:textId="77777777" w:rsidR="00DC17FD" w:rsidRPr="00B322A8" w:rsidRDefault="00DC17FD" w:rsidP="00C12606">
            <w:pPr>
              <w:pStyle w:val="TAL"/>
              <w:keepNext w:val="0"/>
            </w:pPr>
            <w:r w:rsidRPr="00B322A8">
              <w:t>-14.49</w:t>
            </w:r>
          </w:p>
        </w:tc>
        <w:tc>
          <w:tcPr>
            <w:tcW w:w="2107" w:type="dxa"/>
            <w:noWrap/>
            <w:hideMark/>
          </w:tcPr>
          <w:p w14:paraId="1B499BA8" w14:textId="77777777" w:rsidR="00DC17FD" w:rsidRPr="00B322A8" w:rsidRDefault="00DC17FD" w:rsidP="00C12606">
            <w:pPr>
              <w:pStyle w:val="TAL"/>
              <w:keepNext w:val="0"/>
            </w:pPr>
            <w:r w:rsidRPr="00B322A8">
              <w:t>476</w:t>
            </w:r>
          </w:p>
        </w:tc>
        <w:tc>
          <w:tcPr>
            <w:tcW w:w="2082" w:type="dxa"/>
            <w:noWrap/>
            <w:hideMark/>
          </w:tcPr>
          <w:p w14:paraId="71E54B14" w14:textId="77777777" w:rsidR="00DC17FD" w:rsidRPr="00B322A8" w:rsidRDefault="00DC17FD" w:rsidP="00C12606">
            <w:pPr>
              <w:pStyle w:val="TAL"/>
              <w:keepNext w:val="0"/>
            </w:pPr>
            <w:r w:rsidRPr="00B322A8">
              <w:t>-62.84</w:t>
            </w:r>
          </w:p>
        </w:tc>
        <w:tc>
          <w:tcPr>
            <w:tcW w:w="1058" w:type="dxa"/>
            <w:noWrap/>
            <w:hideMark/>
          </w:tcPr>
          <w:p w14:paraId="047E304F" w14:textId="77777777" w:rsidR="00DC17FD" w:rsidRPr="00B322A8" w:rsidRDefault="00DC17FD" w:rsidP="00C12606">
            <w:pPr>
              <w:pStyle w:val="TAL"/>
              <w:keepNext w:val="0"/>
            </w:pPr>
            <w:r w:rsidRPr="00B322A8">
              <w:t>-49.18</w:t>
            </w:r>
          </w:p>
        </w:tc>
        <w:tc>
          <w:tcPr>
            <w:tcW w:w="873" w:type="dxa"/>
            <w:noWrap/>
            <w:hideMark/>
          </w:tcPr>
          <w:p w14:paraId="78100BDB" w14:textId="77777777" w:rsidR="00DC17FD" w:rsidRPr="00B322A8" w:rsidRDefault="00DC17FD" w:rsidP="00C12606">
            <w:pPr>
              <w:pStyle w:val="TAL"/>
              <w:keepNext w:val="0"/>
            </w:pPr>
            <w:r w:rsidRPr="00B322A8">
              <w:t>15.63</w:t>
            </w:r>
          </w:p>
        </w:tc>
        <w:tc>
          <w:tcPr>
            <w:tcW w:w="873" w:type="dxa"/>
            <w:noWrap/>
            <w:hideMark/>
          </w:tcPr>
          <w:p w14:paraId="1AA3C380" w14:textId="77777777" w:rsidR="00DC17FD" w:rsidRPr="00B322A8" w:rsidRDefault="00DC17FD" w:rsidP="00C12606">
            <w:pPr>
              <w:pStyle w:val="TAL"/>
              <w:keepNext w:val="0"/>
            </w:pPr>
            <w:r w:rsidRPr="00B322A8">
              <w:t>109.23</w:t>
            </w:r>
          </w:p>
        </w:tc>
      </w:tr>
      <w:tr w:rsidR="00DC17FD" w:rsidRPr="00B322A8" w14:paraId="52BDC78A" w14:textId="77777777" w:rsidTr="00BA14A0">
        <w:trPr>
          <w:trHeight w:val="300"/>
          <w:tblHeader/>
        </w:trPr>
        <w:tc>
          <w:tcPr>
            <w:tcW w:w="1267" w:type="dxa"/>
            <w:noWrap/>
            <w:hideMark/>
          </w:tcPr>
          <w:p w14:paraId="0366F614" w14:textId="77777777" w:rsidR="00DC17FD" w:rsidRPr="00B322A8" w:rsidRDefault="00DC17FD" w:rsidP="00C12606">
            <w:pPr>
              <w:pStyle w:val="TAL"/>
              <w:keepNext w:val="0"/>
            </w:pPr>
            <w:r w:rsidRPr="00B322A8">
              <w:t>15</w:t>
            </w:r>
          </w:p>
        </w:tc>
        <w:tc>
          <w:tcPr>
            <w:tcW w:w="1100" w:type="dxa"/>
            <w:noWrap/>
            <w:hideMark/>
          </w:tcPr>
          <w:p w14:paraId="1FFB074D" w14:textId="77777777" w:rsidR="00DC17FD" w:rsidRPr="00B322A8" w:rsidRDefault="00DC17FD" w:rsidP="00C12606">
            <w:pPr>
              <w:pStyle w:val="TAL"/>
              <w:keepNext w:val="0"/>
            </w:pPr>
            <w:r w:rsidRPr="00B322A8">
              <w:t>-16.39</w:t>
            </w:r>
          </w:p>
        </w:tc>
        <w:tc>
          <w:tcPr>
            <w:tcW w:w="2107" w:type="dxa"/>
            <w:noWrap/>
            <w:hideMark/>
          </w:tcPr>
          <w:p w14:paraId="7C53EAFD" w14:textId="77777777" w:rsidR="00DC17FD" w:rsidRPr="00B322A8" w:rsidRDefault="00DC17FD" w:rsidP="00C12606">
            <w:pPr>
              <w:pStyle w:val="TAL"/>
              <w:keepNext w:val="0"/>
            </w:pPr>
            <w:r w:rsidRPr="00B322A8">
              <w:t>790</w:t>
            </w:r>
          </w:p>
        </w:tc>
        <w:tc>
          <w:tcPr>
            <w:tcW w:w="2082" w:type="dxa"/>
            <w:noWrap/>
            <w:hideMark/>
          </w:tcPr>
          <w:p w14:paraId="3A6AD9D5" w14:textId="77777777" w:rsidR="00DC17FD" w:rsidRPr="00B322A8" w:rsidRDefault="00DC17FD" w:rsidP="00C12606">
            <w:pPr>
              <w:pStyle w:val="TAL"/>
              <w:keepNext w:val="0"/>
            </w:pPr>
            <w:r w:rsidRPr="00B322A8">
              <w:t>78.52</w:t>
            </w:r>
          </w:p>
        </w:tc>
        <w:tc>
          <w:tcPr>
            <w:tcW w:w="1058" w:type="dxa"/>
            <w:noWrap/>
            <w:hideMark/>
          </w:tcPr>
          <w:p w14:paraId="303385D7" w14:textId="77777777" w:rsidR="00DC17FD" w:rsidRPr="00B322A8" w:rsidRDefault="00DC17FD" w:rsidP="00C12606">
            <w:pPr>
              <w:pStyle w:val="TAL"/>
              <w:keepNext w:val="0"/>
            </w:pPr>
            <w:r w:rsidRPr="00B322A8">
              <w:t>-58.54</w:t>
            </w:r>
          </w:p>
        </w:tc>
        <w:tc>
          <w:tcPr>
            <w:tcW w:w="873" w:type="dxa"/>
            <w:noWrap/>
            <w:hideMark/>
          </w:tcPr>
          <w:p w14:paraId="43A24B31" w14:textId="77777777" w:rsidR="00DC17FD" w:rsidRPr="00B322A8" w:rsidRDefault="00DC17FD" w:rsidP="00C12606">
            <w:pPr>
              <w:pStyle w:val="TAL"/>
              <w:keepNext w:val="0"/>
            </w:pPr>
            <w:r w:rsidRPr="00B322A8">
              <w:t>15.63</w:t>
            </w:r>
          </w:p>
        </w:tc>
        <w:tc>
          <w:tcPr>
            <w:tcW w:w="873" w:type="dxa"/>
            <w:noWrap/>
            <w:hideMark/>
          </w:tcPr>
          <w:p w14:paraId="442B7895" w14:textId="77777777" w:rsidR="00DC17FD" w:rsidRPr="00B322A8" w:rsidRDefault="00DC17FD" w:rsidP="00C12606">
            <w:pPr>
              <w:pStyle w:val="TAL"/>
              <w:keepNext w:val="0"/>
            </w:pPr>
            <w:r w:rsidRPr="00B322A8">
              <w:t>101.25</w:t>
            </w:r>
          </w:p>
        </w:tc>
      </w:tr>
      <w:tr w:rsidR="00DC17FD" w:rsidRPr="00B322A8" w14:paraId="77E536AA" w14:textId="77777777" w:rsidTr="00BA14A0">
        <w:trPr>
          <w:trHeight w:val="300"/>
          <w:tblHeader/>
        </w:trPr>
        <w:tc>
          <w:tcPr>
            <w:tcW w:w="1267" w:type="dxa"/>
            <w:noWrap/>
            <w:hideMark/>
          </w:tcPr>
          <w:p w14:paraId="559CEA0C" w14:textId="77777777" w:rsidR="00DC17FD" w:rsidRPr="00B322A8" w:rsidRDefault="00DC17FD" w:rsidP="00C12606">
            <w:pPr>
              <w:pStyle w:val="TAL"/>
              <w:keepNext w:val="0"/>
            </w:pPr>
            <w:r w:rsidRPr="00B322A8">
              <w:t>16</w:t>
            </w:r>
          </w:p>
        </w:tc>
        <w:tc>
          <w:tcPr>
            <w:tcW w:w="1100" w:type="dxa"/>
            <w:noWrap/>
            <w:hideMark/>
          </w:tcPr>
          <w:p w14:paraId="7FCBC44B" w14:textId="77777777" w:rsidR="00DC17FD" w:rsidRPr="00B322A8" w:rsidRDefault="00DC17FD" w:rsidP="00C12606">
            <w:pPr>
              <w:pStyle w:val="TAL"/>
              <w:keepNext w:val="0"/>
            </w:pPr>
            <w:r w:rsidRPr="00B322A8">
              <w:t>-20.89</w:t>
            </w:r>
          </w:p>
        </w:tc>
        <w:tc>
          <w:tcPr>
            <w:tcW w:w="2107" w:type="dxa"/>
            <w:noWrap/>
            <w:hideMark/>
          </w:tcPr>
          <w:p w14:paraId="47366DB4" w14:textId="77777777" w:rsidR="00DC17FD" w:rsidRPr="00B322A8" w:rsidRDefault="00DC17FD" w:rsidP="00C12606">
            <w:pPr>
              <w:pStyle w:val="TAL"/>
              <w:keepNext w:val="0"/>
            </w:pPr>
            <w:r w:rsidRPr="00B322A8">
              <w:t>987</w:t>
            </w:r>
          </w:p>
        </w:tc>
        <w:tc>
          <w:tcPr>
            <w:tcW w:w="2082" w:type="dxa"/>
            <w:noWrap/>
            <w:hideMark/>
          </w:tcPr>
          <w:p w14:paraId="0E1B60FE" w14:textId="77777777" w:rsidR="00DC17FD" w:rsidRPr="00B322A8" w:rsidRDefault="00DC17FD" w:rsidP="00C12606">
            <w:pPr>
              <w:pStyle w:val="TAL"/>
              <w:keepNext w:val="0"/>
            </w:pPr>
            <w:r w:rsidRPr="00B322A8">
              <w:t>25.58</w:t>
            </w:r>
          </w:p>
        </w:tc>
        <w:tc>
          <w:tcPr>
            <w:tcW w:w="1058" w:type="dxa"/>
            <w:noWrap/>
            <w:hideMark/>
          </w:tcPr>
          <w:p w14:paraId="4B64B881" w14:textId="77777777" w:rsidR="00DC17FD" w:rsidRPr="00B322A8" w:rsidRDefault="00DC17FD" w:rsidP="00C12606">
            <w:pPr>
              <w:pStyle w:val="TAL"/>
              <w:keepNext w:val="0"/>
            </w:pPr>
            <w:r w:rsidRPr="00B322A8">
              <w:t>60.86</w:t>
            </w:r>
          </w:p>
        </w:tc>
        <w:tc>
          <w:tcPr>
            <w:tcW w:w="873" w:type="dxa"/>
            <w:noWrap/>
            <w:hideMark/>
          </w:tcPr>
          <w:p w14:paraId="72070A99" w14:textId="77777777" w:rsidR="00DC17FD" w:rsidRPr="00B322A8" w:rsidRDefault="00DC17FD" w:rsidP="00C12606">
            <w:pPr>
              <w:pStyle w:val="TAL"/>
              <w:keepNext w:val="0"/>
            </w:pPr>
            <w:r w:rsidRPr="00B322A8">
              <w:t>15.63</w:t>
            </w:r>
          </w:p>
        </w:tc>
        <w:tc>
          <w:tcPr>
            <w:tcW w:w="873" w:type="dxa"/>
            <w:noWrap/>
            <w:hideMark/>
          </w:tcPr>
          <w:p w14:paraId="132E7257" w14:textId="77777777" w:rsidR="00DC17FD" w:rsidRPr="00B322A8" w:rsidRDefault="00DC17FD" w:rsidP="00C12606">
            <w:pPr>
              <w:pStyle w:val="TAL"/>
              <w:keepNext w:val="0"/>
            </w:pPr>
            <w:r w:rsidRPr="00B322A8">
              <w:t>109.23</w:t>
            </w:r>
          </w:p>
        </w:tc>
      </w:tr>
      <w:tr w:rsidR="00DC17FD" w:rsidRPr="00B322A8" w14:paraId="111346E4" w14:textId="77777777" w:rsidTr="00BA14A0">
        <w:trPr>
          <w:trHeight w:val="300"/>
          <w:tblHeader/>
        </w:trPr>
        <w:tc>
          <w:tcPr>
            <w:tcW w:w="1267" w:type="dxa"/>
            <w:noWrap/>
            <w:hideMark/>
          </w:tcPr>
          <w:p w14:paraId="2F6F0767" w14:textId="77777777" w:rsidR="00DC17FD" w:rsidRPr="00B322A8" w:rsidRDefault="00DC17FD" w:rsidP="00C12606">
            <w:pPr>
              <w:pStyle w:val="TAL"/>
              <w:keepNext w:val="0"/>
            </w:pPr>
            <w:r w:rsidRPr="00B322A8">
              <w:t>17</w:t>
            </w:r>
          </w:p>
        </w:tc>
        <w:tc>
          <w:tcPr>
            <w:tcW w:w="1100" w:type="dxa"/>
            <w:noWrap/>
            <w:hideMark/>
          </w:tcPr>
          <w:p w14:paraId="517BC6C5" w14:textId="77777777" w:rsidR="00DC17FD" w:rsidRPr="00B322A8" w:rsidRDefault="00DC17FD" w:rsidP="00C12606">
            <w:pPr>
              <w:pStyle w:val="TAL"/>
              <w:keepNext w:val="0"/>
            </w:pPr>
            <w:r w:rsidRPr="00B322A8">
              <w:t>-21.59</w:t>
            </w:r>
          </w:p>
        </w:tc>
        <w:tc>
          <w:tcPr>
            <w:tcW w:w="2107" w:type="dxa"/>
            <w:noWrap/>
            <w:hideMark/>
          </w:tcPr>
          <w:p w14:paraId="148550EE" w14:textId="77777777" w:rsidR="00DC17FD" w:rsidRPr="00B322A8" w:rsidRDefault="00DC17FD" w:rsidP="00C12606">
            <w:pPr>
              <w:pStyle w:val="TAL"/>
              <w:keepNext w:val="0"/>
            </w:pPr>
            <w:r w:rsidRPr="00B322A8">
              <w:t>1551</w:t>
            </w:r>
          </w:p>
        </w:tc>
        <w:tc>
          <w:tcPr>
            <w:tcW w:w="2082" w:type="dxa"/>
            <w:noWrap/>
            <w:hideMark/>
          </w:tcPr>
          <w:p w14:paraId="597E7A60" w14:textId="77777777" w:rsidR="00DC17FD" w:rsidRPr="00B322A8" w:rsidRDefault="00DC17FD" w:rsidP="00C12606">
            <w:pPr>
              <w:pStyle w:val="TAL"/>
              <w:keepNext w:val="0"/>
            </w:pPr>
            <w:r w:rsidRPr="00B322A8">
              <w:t>-23.51</w:t>
            </w:r>
          </w:p>
        </w:tc>
        <w:tc>
          <w:tcPr>
            <w:tcW w:w="1058" w:type="dxa"/>
            <w:noWrap/>
            <w:hideMark/>
          </w:tcPr>
          <w:p w14:paraId="64298C64" w14:textId="77777777" w:rsidR="00DC17FD" w:rsidRPr="00B322A8" w:rsidRDefault="00DC17FD" w:rsidP="00C12606">
            <w:pPr>
              <w:pStyle w:val="TAL"/>
              <w:keepNext w:val="0"/>
            </w:pPr>
            <w:r w:rsidRPr="00B322A8">
              <w:t>58.56</w:t>
            </w:r>
          </w:p>
        </w:tc>
        <w:tc>
          <w:tcPr>
            <w:tcW w:w="873" w:type="dxa"/>
            <w:noWrap/>
            <w:hideMark/>
          </w:tcPr>
          <w:p w14:paraId="28FBB82A" w14:textId="77777777" w:rsidR="00DC17FD" w:rsidRPr="00B322A8" w:rsidRDefault="00DC17FD" w:rsidP="00C12606">
            <w:pPr>
              <w:pStyle w:val="TAL"/>
              <w:keepNext w:val="0"/>
            </w:pPr>
            <w:r w:rsidRPr="00B322A8">
              <w:t>15.63</w:t>
            </w:r>
          </w:p>
        </w:tc>
        <w:tc>
          <w:tcPr>
            <w:tcW w:w="873" w:type="dxa"/>
            <w:noWrap/>
            <w:hideMark/>
          </w:tcPr>
          <w:p w14:paraId="5BD4E2F2" w14:textId="77777777" w:rsidR="00DC17FD" w:rsidRPr="00B322A8" w:rsidRDefault="00DC17FD" w:rsidP="00C12606">
            <w:pPr>
              <w:pStyle w:val="TAL"/>
              <w:keepNext w:val="0"/>
            </w:pPr>
            <w:r w:rsidRPr="00B322A8">
              <w:t>102.6</w:t>
            </w:r>
          </w:p>
        </w:tc>
      </w:tr>
      <w:tr w:rsidR="00DC17FD" w:rsidRPr="00B322A8" w14:paraId="5C91FFF7" w14:textId="77777777" w:rsidTr="00BA14A0">
        <w:trPr>
          <w:trHeight w:val="300"/>
          <w:tblHeader/>
        </w:trPr>
        <w:tc>
          <w:tcPr>
            <w:tcW w:w="1267" w:type="dxa"/>
            <w:noWrap/>
            <w:hideMark/>
          </w:tcPr>
          <w:p w14:paraId="2B935EAA" w14:textId="77777777" w:rsidR="00DC17FD" w:rsidRPr="00B322A8" w:rsidRDefault="00DC17FD" w:rsidP="00C12606">
            <w:pPr>
              <w:pStyle w:val="TAL"/>
              <w:keepNext w:val="0"/>
            </w:pPr>
            <w:r w:rsidRPr="00B322A8">
              <w:t>18</w:t>
            </w:r>
          </w:p>
        </w:tc>
        <w:tc>
          <w:tcPr>
            <w:tcW w:w="1100" w:type="dxa"/>
            <w:noWrap/>
            <w:hideMark/>
          </w:tcPr>
          <w:p w14:paraId="4FA35E53" w14:textId="77777777" w:rsidR="00DC17FD" w:rsidRPr="00B322A8" w:rsidRDefault="00DC17FD" w:rsidP="00C12606">
            <w:pPr>
              <w:pStyle w:val="TAL"/>
              <w:keepNext w:val="0"/>
            </w:pPr>
            <w:r w:rsidRPr="00B322A8">
              <w:t>-21.59</w:t>
            </w:r>
          </w:p>
        </w:tc>
        <w:tc>
          <w:tcPr>
            <w:tcW w:w="2107" w:type="dxa"/>
            <w:noWrap/>
            <w:hideMark/>
          </w:tcPr>
          <w:p w14:paraId="49666354" w14:textId="77777777" w:rsidR="00DC17FD" w:rsidRPr="00B322A8" w:rsidRDefault="00DC17FD" w:rsidP="00C12606">
            <w:pPr>
              <w:pStyle w:val="TAL"/>
              <w:keepNext w:val="0"/>
            </w:pPr>
            <w:r w:rsidRPr="00B322A8">
              <w:t>1675</w:t>
            </w:r>
          </w:p>
        </w:tc>
        <w:tc>
          <w:tcPr>
            <w:tcW w:w="2082" w:type="dxa"/>
            <w:noWrap/>
            <w:hideMark/>
          </w:tcPr>
          <w:p w14:paraId="77FD6ACC" w14:textId="77777777" w:rsidR="00DC17FD" w:rsidRPr="00B322A8" w:rsidRDefault="00DC17FD" w:rsidP="00C12606">
            <w:pPr>
              <w:pStyle w:val="TAL"/>
              <w:keepNext w:val="0"/>
            </w:pPr>
            <w:r w:rsidRPr="00B322A8">
              <w:t>-2.46</w:t>
            </w:r>
          </w:p>
        </w:tc>
        <w:tc>
          <w:tcPr>
            <w:tcW w:w="1058" w:type="dxa"/>
            <w:noWrap/>
            <w:hideMark/>
          </w:tcPr>
          <w:p w14:paraId="4FF719C8" w14:textId="77777777" w:rsidR="00DC17FD" w:rsidRPr="00B322A8" w:rsidRDefault="00DC17FD" w:rsidP="00C12606">
            <w:pPr>
              <w:pStyle w:val="TAL"/>
              <w:keepNext w:val="0"/>
            </w:pPr>
            <w:r w:rsidRPr="00B322A8">
              <w:t>51.7</w:t>
            </w:r>
          </w:p>
        </w:tc>
        <w:tc>
          <w:tcPr>
            <w:tcW w:w="873" w:type="dxa"/>
            <w:noWrap/>
            <w:hideMark/>
          </w:tcPr>
          <w:p w14:paraId="55A4E94B" w14:textId="77777777" w:rsidR="00DC17FD" w:rsidRPr="00B322A8" w:rsidRDefault="00DC17FD" w:rsidP="00C12606">
            <w:pPr>
              <w:pStyle w:val="TAL"/>
              <w:keepNext w:val="0"/>
            </w:pPr>
            <w:r w:rsidRPr="00B322A8">
              <w:t>15.63</w:t>
            </w:r>
          </w:p>
        </w:tc>
        <w:tc>
          <w:tcPr>
            <w:tcW w:w="873" w:type="dxa"/>
            <w:noWrap/>
            <w:hideMark/>
          </w:tcPr>
          <w:p w14:paraId="3296C1B5" w14:textId="77777777" w:rsidR="00DC17FD" w:rsidRPr="00B322A8" w:rsidRDefault="00DC17FD" w:rsidP="00C12606">
            <w:pPr>
              <w:pStyle w:val="TAL"/>
              <w:keepNext w:val="0"/>
            </w:pPr>
            <w:r w:rsidRPr="00B322A8">
              <w:t>101.32</w:t>
            </w:r>
          </w:p>
        </w:tc>
      </w:tr>
      <w:tr w:rsidR="00DC17FD" w:rsidRPr="00B322A8" w14:paraId="6E3C2312" w14:textId="77777777" w:rsidTr="00BA14A0">
        <w:trPr>
          <w:trHeight w:val="300"/>
          <w:tblHeader/>
        </w:trPr>
        <w:tc>
          <w:tcPr>
            <w:tcW w:w="1267" w:type="dxa"/>
            <w:noWrap/>
            <w:hideMark/>
          </w:tcPr>
          <w:p w14:paraId="68157DF2" w14:textId="77777777" w:rsidR="00DC17FD" w:rsidRPr="00B322A8" w:rsidRDefault="00DC17FD" w:rsidP="00C12606">
            <w:pPr>
              <w:pStyle w:val="TAL"/>
              <w:keepNext w:val="0"/>
            </w:pPr>
            <w:r w:rsidRPr="00B322A8">
              <w:t>19</w:t>
            </w:r>
          </w:p>
        </w:tc>
        <w:tc>
          <w:tcPr>
            <w:tcW w:w="1100" w:type="dxa"/>
            <w:noWrap/>
            <w:hideMark/>
          </w:tcPr>
          <w:p w14:paraId="1B8D973D" w14:textId="77777777" w:rsidR="00DC17FD" w:rsidRPr="00B322A8" w:rsidRDefault="00DC17FD" w:rsidP="00C12606">
            <w:pPr>
              <w:pStyle w:val="TAL"/>
              <w:keepNext w:val="0"/>
            </w:pPr>
            <w:r w:rsidRPr="00B322A8">
              <w:t>-23.49</w:t>
            </w:r>
          </w:p>
        </w:tc>
        <w:tc>
          <w:tcPr>
            <w:tcW w:w="2107" w:type="dxa"/>
            <w:noWrap/>
            <w:hideMark/>
          </w:tcPr>
          <w:p w14:paraId="21EFCF56" w14:textId="77777777" w:rsidR="00DC17FD" w:rsidRPr="00B322A8" w:rsidRDefault="00DC17FD" w:rsidP="00C12606">
            <w:pPr>
              <w:pStyle w:val="TAL"/>
              <w:keepNext w:val="0"/>
            </w:pPr>
            <w:r w:rsidRPr="00B322A8">
              <w:t>1999</w:t>
            </w:r>
          </w:p>
        </w:tc>
        <w:tc>
          <w:tcPr>
            <w:tcW w:w="2082" w:type="dxa"/>
            <w:noWrap/>
            <w:hideMark/>
          </w:tcPr>
          <w:p w14:paraId="07F1D75C" w14:textId="77777777" w:rsidR="00DC17FD" w:rsidRPr="00B322A8" w:rsidRDefault="00DC17FD" w:rsidP="00C12606">
            <w:pPr>
              <w:pStyle w:val="TAL"/>
              <w:keepNext w:val="0"/>
            </w:pPr>
            <w:r w:rsidRPr="00B322A8">
              <w:t>-20.69</w:t>
            </w:r>
          </w:p>
        </w:tc>
        <w:tc>
          <w:tcPr>
            <w:tcW w:w="1058" w:type="dxa"/>
            <w:noWrap/>
            <w:hideMark/>
          </w:tcPr>
          <w:p w14:paraId="63DF91FA" w14:textId="77777777" w:rsidR="00DC17FD" w:rsidRPr="00B322A8" w:rsidRDefault="00DC17FD" w:rsidP="00C12606">
            <w:pPr>
              <w:pStyle w:val="TAL"/>
              <w:keepNext w:val="0"/>
            </w:pPr>
            <w:r w:rsidRPr="00B322A8">
              <w:t>-73.96</w:t>
            </w:r>
          </w:p>
        </w:tc>
        <w:tc>
          <w:tcPr>
            <w:tcW w:w="873" w:type="dxa"/>
            <w:noWrap/>
            <w:hideMark/>
          </w:tcPr>
          <w:p w14:paraId="12F00E72" w14:textId="77777777" w:rsidR="00DC17FD" w:rsidRPr="00B322A8" w:rsidRDefault="00DC17FD" w:rsidP="00C12606">
            <w:pPr>
              <w:pStyle w:val="TAL"/>
              <w:keepNext w:val="0"/>
            </w:pPr>
            <w:r w:rsidRPr="00B322A8">
              <w:t>15.63</w:t>
            </w:r>
          </w:p>
        </w:tc>
        <w:tc>
          <w:tcPr>
            <w:tcW w:w="873" w:type="dxa"/>
            <w:noWrap/>
            <w:hideMark/>
          </w:tcPr>
          <w:p w14:paraId="1E66F11A" w14:textId="77777777" w:rsidR="00DC17FD" w:rsidRPr="00B322A8" w:rsidRDefault="00DC17FD" w:rsidP="00C12606">
            <w:pPr>
              <w:pStyle w:val="TAL"/>
              <w:keepNext w:val="0"/>
            </w:pPr>
            <w:r w:rsidRPr="00B322A8">
              <w:t>100.68</w:t>
            </w:r>
          </w:p>
        </w:tc>
      </w:tr>
      <w:tr w:rsidR="00DC17FD" w:rsidRPr="00B322A8" w14:paraId="271FA188" w14:textId="77777777" w:rsidTr="00BA14A0">
        <w:trPr>
          <w:trHeight w:val="300"/>
          <w:tblHeader/>
        </w:trPr>
        <w:tc>
          <w:tcPr>
            <w:tcW w:w="1267" w:type="dxa"/>
            <w:noWrap/>
            <w:hideMark/>
          </w:tcPr>
          <w:p w14:paraId="141A6553" w14:textId="77777777" w:rsidR="00DC17FD" w:rsidRPr="00B322A8" w:rsidRDefault="00DC17FD" w:rsidP="00C12606">
            <w:pPr>
              <w:pStyle w:val="TAL"/>
              <w:keepNext w:val="0"/>
            </w:pPr>
            <w:r w:rsidRPr="00B322A8">
              <w:t>20</w:t>
            </w:r>
          </w:p>
        </w:tc>
        <w:tc>
          <w:tcPr>
            <w:tcW w:w="1100" w:type="dxa"/>
            <w:noWrap/>
            <w:hideMark/>
          </w:tcPr>
          <w:p w14:paraId="53ADD753" w14:textId="77777777" w:rsidR="00DC17FD" w:rsidRPr="00B322A8" w:rsidRDefault="00DC17FD" w:rsidP="00C12606">
            <w:pPr>
              <w:pStyle w:val="TAL"/>
              <w:keepNext w:val="0"/>
            </w:pPr>
            <w:r w:rsidRPr="00B322A8">
              <w:t>-24.79</w:t>
            </w:r>
          </w:p>
        </w:tc>
        <w:tc>
          <w:tcPr>
            <w:tcW w:w="2107" w:type="dxa"/>
            <w:noWrap/>
            <w:hideMark/>
          </w:tcPr>
          <w:p w14:paraId="4F2A7181" w14:textId="77777777" w:rsidR="00DC17FD" w:rsidRPr="00B322A8" w:rsidRDefault="00DC17FD" w:rsidP="00C12606">
            <w:pPr>
              <w:pStyle w:val="TAL"/>
              <w:keepNext w:val="0"/>
            </w:pPr>
            <w:r w:rsidRPr="00B322A8">
              <w:t>2042</w:t>
            </w:r>
          </w:p>
        </w:tc>
        <w:tc>
          <w:tcPr>
            <w:tcW w:w="2082" w:type="dxa"/>
            <w:noWrap/>
            <w:hideMark/>
          </w:tcPr>
          <w:p w14:paraId="2A514059" w14:textId="77777777" w:rsidR="00DC17FD" w:rsidRPr="00B322A8" w:rsidRDefault="00DC17FD" w:rsidP="00C12606">
            <w:pPr>
              <w:pStyle w:val="TAL"/>
              <w:keepNext w:val="0"/>
            </w:pPr>
            <w:r w:rsidRPr="00B322A8">
              <w:t>3.69</w:t>
            </w:r>
          </w:p>
        </w:tc>
        <w:tc>
          <w:tcPr>
            <w:tcW w:w="1058" w:type="dxa"/>
            <w:noWrap/>
            <w:hideMark/>
          </w:tcPr>
          <w:p w14:paraId="0A1E720C" w14:textId="77777777" w:rsidR="00DC17FD" w:rsidRPr="00B322A8" w:rsidRDefault="00DC17FD" w:rsidP="00C12606">
            <w:pPr>
              <w:pStyle w:val="TAL"/>
              <w:keepNext w:val="0"/>
            </w:pPr>
            <w:r w:rsidRPr="00B322A8">
              <w:t>53.94</w:t>
            </w:r>
          </w:p>
        </w:tc>
        <w:tc>
          <w:tcPr>
            <w:tcW w:w="873" w:type="dxa"/>
            <w:noWrap/>
            <w:hideMark/>
          </w:tcPr>
          <w:p w14:paraId="4D09F66C" w14:textId="77777777" w:rsidR="00DC17FD" w:rsidRPr="00B322A8" w:rsidRDefault="00DC17FD" w:rsidP="00C12606">
            <w:pPr>
              <w:pStyle w:val="TAL"/>
              <w:keepNext w:val="0"/>
            </w:pPr>
            <w:r w:rsidRPr="00B322A8">
              <w:t>15.63</w:t>
            </w:r>
          </w:p>
        </w:tc>
        <w:tc>
          <w:tcPr>
            <w:tcW w:w="873" w:type="dxa"/>
            <w:noWrap/>
            <w:hideMark/>
          </w:tcPr>
          <w:p w14:paraId="123F72B1" w14:textId="77777777" w:rsidR="00DC17FD" w:rsidRPr="00B322A8" w:rsidRDefault="00DC17FD" w:rsidP="00C12606">
            <w:pPr>
              <w:pStyle w:val="TAL"/>
              <w:keepNext w:val="0"/>
            </w:pPr>
            <w:r w:rsidRPr="00B322A8">
              <w:t>111.01</w:t>
            </w:r>
          </w:p>
        </w:tc>
      </w:tr>
      <w:tr w:rsidR="00DC17FD" w:rsidRPr="00B322A8" w14:paraId="696CBECA" w14:textId="77777777" w:rsidTr="00BA14A0">
        <w:trPr>
          <w:trHeight w:val="300"/>
          <w:tblHeader/>
        </w:trPr>
        <w:tc>
          <w:tcPr>
            <w:tcW w:w="1267" w:type="dxa"/>
            <w:noWrap/>
            <w:hideMark/>
          </w:tcPr>
          <w:p w14:paraId="03849ED9" w14:textId="77777777" w:rsidR="00DC17FD" w:rsidRPr="00B322A8" w:rsidRDefault="00DC17FD" w:rsidP="00C12606">
            <w:pPr>
              <w:pStyle w:val="TAL"/>
              <w:keepNext w:val="0"/>
            </w:pPr>
            <w:r w:rsidRPr="00B322A8">
              <w:t>21</w:t>
            </w:r>
          </w:p>
        </w:tc>
        <w:tc>
          <w:tcPr>
            <w:tcW w:w="1100" w:type="dxa"/>
            <w:noWrap/>
            <w:hideMark/>
          </w:tcPr>
          <w:p w14:paraId="11CEA667" w14:textId="77777777" w:rsidR="00DC17FD" w:rsidRPr="00B322A8" w:rsidRDefault="00DC17FD" w:rsidP="00C12606">
            <w:pPr>
              <w:pStyle w:val="TAL"/>
              <w:keepNext w:val="0"/>
            </w:pPr>
            <w:r w:rsidRPr="00B322A8">
              <w:t>-23.69</w:t>
            </w:r>
          </w:p>
        </w:tc>
        <w:tc>
          <w:tcPr>
            <w:tcW w:w="2107" w:type="dxa"/>
            <w:noWrap/>
            <w:hideMark/>
          </w:tcPr>
          <w:p w14:paraId="3FD28067" w14:textId="77777777" w:rsidR="00DC17FD" w:rsidRPr="00B322A8" w:rsidRDefault="00DC17FD" w:rsidP="00C12606">
            <w:pPr>
              <w:pStyle w:val="TAL"/>
              <w:keepNext w:val="0"/>
            </w:pPr>
            <w:r w:rsidRPr="00B322A8">
              <w:t>2296</w:t>
            </w:r>
          </w:p>
        </w:tc>
        <w:tc>
          <w:tcPr>
            <w:tcW w:w="2082" w:type="dxa"/>
            <w:noWrap/>
            <w:hideMark/>
          </w:tcPr>
          <w:p w14:paraId="0994D819" w14:textId="77777777" w:rsidR="00DC17FD" w:rsidRPr="00B322A8" w:rsidRDefault="00DC17FD" w:rsidP="00C12606">
            <w:pPr>
              <w:pStyle w:val="TAL"/>
              <w:keepNext w:val="0"/>
            </w:pPr>
            <w:r w:rsidRPr="00B322A8">
              <w:t>-0.58</w:t>
            </w:r>
          </w:p>
        </w:tc>
        <w:tc>
          <w:tcPr>
            <w:tcW w:w="1058" w:type="dxa"/>
            <w:noWrap/>
            <w:hideMark/>
          </w:tcPr>
          <w:p w14:paraId="2E32E10B" w14:textId="77777777" w:rsidR="00DC17FD" w:rsidRPr="00B322A8" w:rsidRDefault="00DC17FD" w:rsidP="00C12606">
            <w:pPr>
              <w:pStyle w:val="TAL"/>
              <w:keepNext w:val="0"/>
            </w:pPr>
            <w:r w:rsidRPr="00B322A8">
              <w:t>54.67</w:t>
            </w:r>
          </w:p>
        </w:tc>
        <w:tc>
          <w:tcPr>
            <w:tcW w:w="873" w:type="dxa"/>
            <w:noWrap/>
            <w:hideMark/>
          </w:tcPr>
          <w:p w14:paraId="70F0320B" w14:textId="77777777" w:rsidR="00DC17FD" w:rsidRPr="00B322A8" w:rsidRDefault="00DC17FD" w:rsidP="00C12606">
            <w:pPr>
              <w:pStyle w:val="TAL"/>
              <w:keepNext w:val="0"/>
            </w:pPr>
            <w:r w:rsidRPr="00B322A8">
              <w:t>15.63</w:t>
            </w:r>
          </w:p>
        </w:tc>
        <w:tc>
          <w:tcPr>
            <w:tcW w:w="873" w:type="dxa"/>
            <w:noWrap/>
            <w:hideMark/>
          </w:tcPr>
          <w:p w14:paraId="49BCC209" w14:textId="77777777" w:rsidR="00DC17FD" w:rsidRPr="00B322A8" w:rsidRDefault="00DC17FD" w:rsidP="00C12606">
            <w:pPr>
              <w:pStyle w:val="TAL"/>
              <w:keepNext w:val="0"/>
            </w:pPr>
            <w:r w:rsidRPr="00B322A8">
              <w:t>101.25</w:t>
            </w:r>
          </w:p>
        </w:tc>
      </w:tr>
      <w:tr w:rsidR="00DC17FD" w:rsidRPr="00B322A8" w14:paraId="75D31B51" w14:textId="77777777" w:rsidTr="00BA14A0">
        <w:trPr>
          <w:trHeight w:val="300"/>
          <w:tblHeader/>
        </w:trPr>
        <w:tc>
          <w:tcPr>
            <w:tcW w:w="1267" w:type="dxa"/>
            <w:noWrap/>
            <w:hideMark/>
          </w:tcPr>
          <w:p w14:paraId="0BE03E54" w14:textId="77777777" w:rsidR="00DC17FD" w:rsidRPr="00B322A8" w:rsidRDefault="00DC17FD" w:rsidP="00C12606">
            <w:pPr>
              <w:pStyle w:val="TAL"/>
              <w:keepNext w:val="0"/>
            </w:pPr>
            <w:r w:rsidRPr="00B322A8">
              <w:t>22</w:t>
            </w:r>
          </w:p>
        </w:tc>
        <w:tc>
          <w:tcPr>
            <w:tcW w:w="1100" w:type="dxa"/>
            <w:noWrap/>
            <w:hideMark/>
          </w:tcPr>
          <w:p w14:paraId="34C3C20E" w14:textId="77777777" w:rsidR="00DC17FD" w:rsidRPr="00B322A8" w:rsidRDefault="00DC17FD" w:rsidP="00C12606">
            <w:pPr>
              <w:pStyle w:val="TAL"/>
              <w:keepNext w:val="0"/>
            </w:pPr>
            <w:r w:rsidRPr="00B322A8">
              <w:t>-23.39</w:t>
            </w:r>
          </w:p>
        </w:tc>
        <w:tc>
          <w:tcPr>
            <w:tcW w:w="2107" w:type="dxa"/>
            <w:noWrap/>
            <w:hideMark/>
          </w:tcPr>
          <w:p w14:paraId="54F86D00" w14:textId="77777777" w:rsidR="00DC17FD" w:rsidRPr="00B322A8" w:rsidRDefault="00DC17FD" w:rsidP="00C12606">
            <w:pPr>
              <w:pStyle w:val="TAL"/>
              <w:keepNext w:val="0"/>
            </w:pPr>
            <w:r w:rsidRPr="00B322A8">
              <w:t>2417</w:t>
            </w:r>
          </w:p>
        </w:tc>
        <w:tc>
          <w:tcPr>
            <w:tcW w:w="2082" w:type="dxa"/>
            <w:noWrap/>
            <w:hideMark/>
          </w:tcPr>
          <w:p w14:paraId="597A71A4" w14:textId="77777777" w:rsidR="00DC17FD" w:rsidRPr="00B322A8" w:rsidRDefault="00DC17FD" w:rsidP="00C12606">
            <w:pPr>
              <w:pStyle w:val="TAL"/>
              <w:keepNext w:val="0"/>
            </w:pPr>
            <w:r w:rsidRPr="00B322A8">
              <w:t>-5.69</w:t>
            </w:r>
          </w:p>
        </w:tc>
        <w:tc>
          <w:tcPr>
            <w:tcW w:w="1058" w:type="dxa"/>
            <w:noWrap/>
            <w:hideMark/>
          </w:tcPr>
          <w:p w14:paraId="496675D9" w14:textId="77777777" w:rsidR="00DC17FD" w:rsidRPr="00B322A8" w:rsidRDefault="00DC17FD" w:rsidP="00C12606">
            <w:pPr>
              <w:pStyle w:val="TAL"/>
              <w:keepNext w:val="0"/>
            </w:pPr>
            <w:r w:rsidRPr="00B322A8">
              <w:t>63.43</w:t>
            </w:r>
          </w:p>
        </w:tc>
        <w:tc>
          <w:tcPr>
            <w:tcW w:w="873" w:type="dxa"/>
            <w:noWrap/>
            <w:hideMark/>
          </w:tcPr>
          <w:p w14:paraId="7AC3D46E" w14:textId="77777777" w:rsidR="00DC17FD" w:rsidRPr="00B322A8" w:rsidRDefault="00DC17FD" w:rsidP="00C12606">
            <w:pPr>
              <w:pStyle w:val="TAL"/>
              <w:keepNext w:val="0"/>
            </w:pPr>
            <w:r w:rsidRPr="00B322A8">
              <w:t>15.63</w:t>
            </w:r>
          </w:p>
        </w:tc>
        <w:tc>
          <w:tcPr>
            <w:tcW w:w="873" w:type="dxa"/>
            <w:noWrap/>
            <w:hideMark/>
          </w:tcPr>
          <w:p w14:paraId="45B96E8E" w14:textId="77777777" w:rsidR="00DC17FD" w:rsidRPr="00B322A8" w:rsidRDefault="00DC17FD" w:rsidP="00C12606">
            <w:pPr>
              <w:pStyle w:val="TAL"/>
              <w:keepNext w:val="0"/>
            </w:pPr>
            <w:r w:rsidRPr="00B322A8">
              <w:t>101.18</w:t>
            </w:r>
          </w:p>
        </w:tc>
      </w:tr>
      <w:tr w:rsidR="00DC17FD" w:rsidRPr="00B322A8" w14:paraId="647DA5C5" w14:textId="77777777" w:rsidTr="00BA14A0">
        <w:trPr>
          <w:trHeight w:val="300"/>
          <w:tblHeader/>
        </w:trPr>
        <w:tc>
          <w:tcPr>
            <w:tcW w:w="1267" w:type="dxa"/>
            <w:noWrap/>
            <w:hideMark/>
          </w:tcPr>
          <w:p w14:paraId="3ECBFB8C" w14:textId="77777777" w:rsidR="00DC17FD" w:rsidRPr="00B322A8" w:rsidRDefault="00DC17FD" w:rsidP="00C12606">
            <w:pPr>
              <w:pStyle w:val="TAL"/>
              <w:keepNext w:val="0"/>
            </w:pPr>
            <w:r w:rsidRPr="00B322A8">
              <w:t>23</w:t>
            </w:r>
          </w:p>
        </w:tc>
        <w:tc>
          <w:tcPr>
            <w:tcW w:w="1100" w:type="dxa"/>
            <w:noWrap/>
            <w:hideMark/>
          </w:tcPr>
          <w:p w14:paraId="327DECEC" w14:textId="77777777" w:rsidR="00DC17FD" w:rsidRPr="00B322A8" w:rsidRDefault="00DC17FD" w:rsidP="00C12606">
            <w:pPr>
              <w:pStyle w:val="TAL"/>
              <w:keepNext w:val="0"/>
            </w:pPr>
            <w:r w:rsidRPr="00B322A8">
              <w:t>-29.29</w:t>
            </w:r>
          </w:p>
        </w:tc>
        <w:tc>
          <w:tcPr>
            <w:tcW w:w="2107" w:type="dxa"/>
            <w:noWrap/>
            <w:hideMark/>
          </w:tcPr>
          <w:p w14:paraId="23F6E304" w14:textId="77777777" w:rsidR="00DC17FD" w:rsidRPr="00B322A8" w:rsidRDefault="00DC17FD" w:rsidP="00C12606">
            <w:pPr>
              <w:pStyle w:val="TAL"/>
              <w:keepNext w:val="0"/>
            </w:pPr>
            <w:r w:rsidRPr="00B322A8">
              <w:t>2564</w:t>
            </w:r>
          </w:p>
        </w:tc>
        <w:tc>
          <w:tcPr>
            <w:tcW w:w="2082" w:type="dxa"/>
            <w:noWrap/>
            <w:hideMark/>
          </w:tcPr>
          <w:p w14:paraId="516FDCA8" w14:textId="77777777" w:rsidR="00DC17FD" w:rsidRPr="00B322A8" w:rsidRDefault="00DC17FD" w:rsidP="00C12606">
            <w:pPr>
              <w:pStyle w:val="TAL"/>
              <w:keepNext w:val="0"/>
            </w:pPr>
            <w:r w:rsidRPr="00B322A8">
              <w:t>-29.24</w:t>
            </w:r>
          </w:p>
        </w:tc>
        <w:tc>
          <w:tcPr>
            <w:tcW w:w="1058" w:type="dxa"/>
            <w:noWrap/>
            <w:hideMark/>
          </w:tcPr>
          <w:p w14:paraId="4B70E874" w14:textId="77777777" w:rsidR="00DC17FD" w:rsidRPr="00B322A8" w:rsidRDefault="00DC17FD" w:rsidP="00C12606">
            <w:pPr>
              <w:pStyle w:val="TAL"/>
              <w:keepNext w:val="0"/>
            </w:pPr>
            <w:r w:rsidRPr="00B322A8">
              <w:t>71.93</w:t>
            </w:r>
          </w:p>
        </w:tc>
        <w:tc>
          <w:tcPr>
            <w:tcW w:w="873" w:type="dxa"/>
            <w:noWrap/>
            <w:hideMark/>
          </w:tcPr>
          <w:p w14:paraId="459298A9" w14:textId="77777777" w:rsidR="00DC17FD" w:rsidRPr="00B322A8" w:rsidRDefault="00DC17FD" w:rsidP="00C12606">
            <w:pPr>
              <w:pStyle w:val="TAL"/>
              <w:keepNext w:val="0"/>
            </w:pPr>
            <w:r w:rsidRPr="00B322A8">
              <w:t>15.63</w:t>
            </w:r>
          </w:p>
        </w:tc>
        <w:tc>
          <w:tcPr>
            <w:tcW w:w="873" w:type="dxa"/>
            <w:noWrap/>
            <w:hideMark/>
          </w:tcPr>
          <w:p w14:paraId="23F7622A" w14:textId="77777777" w:rsidR="00DC17FD" w:rsidRPr="00B322A8" w:rsidRDefault="00DC17FD" w:rsidP="00C12606">
            <w:pPr>
              <w:pStyle w:val="TAL"/>
              <w:keepNext w:val="0"/>
            </w:pPr>
            <w:r w:rsidRPr="00B322A8">
              <w:t>109.94</w:t>
            </w:r>
          </w:p>
        </w:tc>
      </w:tr>
      <w:tr w:rsidR="00DC17FD" w:rsidRPr="00B322A8" w14:paraId="0666A37C" w14:textId="77777777" w:rsidTr="00BA14A0">
        <w:trPr>
          <w:trHeight w:val="300"/>
          <w:tblHeader/>
        </w:trPr>
        <w:tc>
          <w:tcPr>
            <w:tcW w:w="1267" w:type="dxa"/>
            <w:noWrap/>
            <w:hideMark/>
          </w:tcPr>
          <w:p w14:paraId="434D5F77" w14:textId="77777777" w:rsidR="00DC17FD" w:rsidRPr="00B322A8" w:rsidRDefault="00DC17FD" w:rsidP="00C12606">
            <w:pPr>
              <w:pStyle w:val="TAL"/>
              <w:keepNext w:val="0"/>
            </w:pPr>
            <w:r w:rsidRPr="00B322A8">
              <w:t>24</w:t>
            </w:r>
          </w:p>
        </w:tc>
        <w:tc>
          <w:tcPr>
            <w:tcW w:w="1100" w:type="dxa"/>
            <w:noWrap/>
            <w:hideMark/>
          </w:tcPr>
          <w:p w14:paraId="0A543D76" w14:textId="77777777" w:rsidR="00DC17FD" w:rsidRPr="00B322A8" w:rsidRDefault="00DC17FD" w:rsidP="00C12606">
            <w:pPr>
              <w:pStyle w:val="TAL"/>
              <w:keepNext w:val="0"/>
            </w:pPr>
            <w:r w:rsidRPr="00B322A8">
              <w:t>-30.49</w:t>
            </w:r>
          </w:p>
        </w:tc>
        <w:tc>
          <w:tcPr>
            <w:tcW w:w="2107" w:type="dxa"/>
            <w:noWrap/>
            <w:hideMark/>
          </w:tcPr>
          <w:p w14:paraId="5CC69A8D" w14:textId="77777777" w:rsidR="00DC17FD" w:rsidRPr="00B322A8" w:rsidRDefault="00DC17FD" w:rsidP="00C12606">
            <w:pPr>
              <w:pStyle w:val="TAL"/>
              <w:keepNext w:val="0"/>
            </w:pPr>
            <w:r w:rsidRPr="00B322A8">
              <w:t>3151</w:t>
            </w:r>
          </w:p>
        </w:tc>
        <w:tc>
          <w:tcPr>
            <w:tcW w:w="2082" w:type="dxa"/>
            <w:noWrap/>
            <w:hideMark/>
          </w:tcPr>
          <w:p w14:paraId="4A240663" w14:textId="77777777" w:rsidR="00DC17FD" w:rsidRPr="00B322A8" w:rsidRDefault="00DC17FD" w:rsidP="00C12606">
            <w:pPr>
              <w:pStyle w:val="TAL"/>
              <w:keepNext w:val="0"/>
            </w:pPr>
            <w:r w:rsidRPr="00B322A8">
              <w:t>28.6</w:t>
            </w:r>
          </w:p>
        </w:tc>
        <w:tc>
          <w:tcPr>
            <w:tcW w:w="1058" w:type="dxa"/>
            <w:noWrap/>
            <w:hideMark/>
          </w:tcPr>
          <w:p w14:paraId="6315E4C5" w14:textId="77777777" w:rsidR="00DC17FD" w:rsidRPr="00B322A8" w:rsidRDefault="00DC17FD" w:rsidP="00C12606">
            <w:pPr>
              <w:pStyle w:val="TAL"/>
              <w:keepNext w:val="0"/>
            </w:pPr>
            <w:r w:rsidRPr="00B322A8">
              <w:t>-88.39</w:t>
            </w:r>
          </w:p>
        </w:tc>
        <w:tc>
          <w:tcPr>
            <w:tcW w:w="873" w:type="dxa"/>
            <w:noWrap/>
            <w:hideMark/>
          </w:tcPr>
          <w:p w14:paraId="59F64D7B" w14:textId="77777777" w:rsidR="00DC17FD" w:rsidRPr="00B322A8" w:rsidRDefault="00DC17FD" w:rsidP="00C12606">
            <w:pPr>
              <w:pStyle w:val="TAL"/>
              <w:keepNext w:val="0"/>
            </w:pPr>
            <w:r w:rsidRPr="00B322A8">
              <w:t>15.63</w:t>
            </w:r>
          </w:p>
        </w:tc>
        <w:tc>
          <w:tcPr>
            <w:tcW w:w="873" w:type="dxa"/>
            <w:noWrap/>
            <w:hideMark/>
          </w:tcPr>
          <w:p w14:paraId="59074172" w14:textId="77777777" w:rsidR="00DC17FD" w:rsidRPr="00B322A8" w:rsidRDefault="00DC17FD" w:rsidP="00C12606">
            <w:pPr>
              <w:pStyle w:val="TAL"/>
              <w:keepNext w:val="0"/>
            </w:pPr>
            <w:r w:rsidRPr="00B322A8">
              <w:t>111.8</w:t>
            </w:r>
          </w:p>
        </w:tc>
      </w:tr>
      <w:tr w:rsidR="00DC17FD" w:rsidRPr="00B322A8" w14:paraId="1CF716A2" w14:textId="77777777" w:rsidTr="00BA14A0">
        <w:trPr>
          <w:trHeight w:val="300"/>
          <w:tblHeader/>
        </w:trPr>
        <w:tc>
          <w:tcPr>
            <w:tcW w:w="1267" w:type="dxa"/>
            <w:noWrap/>
            <w:hideMark/>
          </w:tcPr>
          <w:p w14:paraId="2A9A8332" w14:textId="77777777" w:rsidR="00DC17FD" w:rsidRPr="00B322A8" w:rsidRDefault="00DC17FD" w:rsidP="00C12606">
            <w:pPr>
              <w:pStyle w:val="TAL"/>
              <w:keepNext w:val="0"/>
            </w:pPr>
            <w:r w:rsidRPr="00B322A8">
              <w:t>Ini. delay [ns]</w:t>
            </w:r>
          </w:p>
        </w:tc>
        <w:tc>
          <w:tcPr>
            <w:tcW w:w="1100" w:type="dxa"/>
            <w:noWrap/>
            <w:hideMark/>
          </w:tcPr>
          <w:p w14:paraId="04A7E305" w14:textId="77777777" w:rsidR="00DC17FD" w:rsidRPr="00B322A8" w:rsidRDefault="00DC17FD" w:rsidP="00C12606">
            <w:pPr>
              <w:pStyle w:val="TAL"/>
              <w:keepNext w:val="0"/>
            </w:pPr>
            <w:r w:rsidRPr="00B322A8">
              <w:t>XPR [dB]</w:t>
            </w:r>
          </w:p>
        </w:tc>
        <w:tc>
          <w:tcPr>
            <w:tcW w:w="2107" w:type="dxa"/>
            <w:noWrap/>
            <w:hideMark/>
          </w:tcPr>
          <w:p w14:paraId="37BCDFBA" w14:textId="77777777" w:rsidR="00DC17FD" w:rsidRPr="00B322A8" w:rsidRDefault="00DC17FD" w:rsidP="00C12606">
            <w:pPr>
              <w:pStyle w:val="TAL"/>
              <w:keepNext w:val="0"/>
            </w:pPr>
            <w:r w:rsidRPr="00B322A8">
              <w:t>PL [dB]</w:t>
            </w:r>
          </w:p>
        </w:tc>
        <w:tc>
          <w:tcPr>
            <w:tcW w:w="2082" w:type="dxa"/>
            <w:noWrap/>
            <w:hideMark/>
          </w:tcPr>
          <w:p w14:paraId="63DFC327"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1A4E8E2E" w14:textId="77777777" w:rsidR="00DC17FD" w:rsidRPr="00B322A8" w:rsidRDefault="00DC17FD" w:rsidP="00C12606">
            <w:pPr>
              <w:pStyle w:val="TAL"/>
              <w:keepNext w:val="0"/>
            </w:pPr>
            <w:r w:rsidRPr="00B322A8">
              <w:t>ASD [°]</w:t>
            </w:r>
          </w:p>
        </w:tc>
        <w:tc>
          <w:tcPr>
            <w:tcW w:w="873" w:type="dxa"/>
            <w:noWrap/>
            <w:hideMark/>
          </w:tcPr>
          <w:p w14:paraId="52B13A79" w14:textId="77777777" w:rsidR="00DC17FD" w:rsidRPr="00B322A8" w:rsidRDefault="00DC17FD" w:rsidP="00C12606">
            <w:pPr>
              <w:pStyle w:val="TAL"/>
              <w:keepNext w:val="0"/>
            </w:pPr>
            <w:r w:rsidRPr="00B322A8">
              <w:t>ZSA [°]</w:t>
            </w:r>
          </w:p>
        </w:tc>
        <w:tc>
          <w:tcPr>
            <w:tcW w:w="873" w:type="dxa"/>
            <w:noWrap/>
            <w:hideMark/>
          </w:tcPr>
          <w:p w14:paraId="741D23E6" w14:textId="77777777" w:rsidR="00DC17FD" w:rsidRPr="00B322A8" w:rsidRDefault="00DC17FD" w:rsidP="00C12606">
            <w:pPr>
              <w:pStyle w:val="TAL"/>
              <w:keepNext w:val="0"/>
            </w:pPr>
            <w:r w:rsidRPr="00B322A8">
              <w:t>ZSD [°]</w:t>
            </w:r>
          </w:p>
        </w:tc>
      </w:tr>
      <w:tr w:rsidR="00DC17FD" w:rsidRPr="00B322A8" w14:paraId="21341EDD" w14:textId="77777777" w:rsidTr="00BA14A0">
        <w:trPr>
          <w:trHeight w:val="300"/>
          <w:tblHeader/>
        </w:trPr>
        <w:tc>
          <w:tcPr>
            <w:tcW w:w="1267" w:type="dxa"/>
            <w:noWrap/>
            <w:hideMark/>
          </w:tcPr>
          <w:p w14:paraId="4E2C03DE" w14:textId="77777777" w:rsidR="00DC17FD" w:rsidRPr="00B322A8" w:rsidRDefault="00DC17FD" w:rsidP="00C12606">
            <w:pPr>
              <w:pStyle w:val="TAL"/>
              <w:keepNext w:val="0"/>
            </w:pPr>
            <w:r w:rsidRPr="00B322A8">
              <w:t>700</w:t>
            </w:r>
          </w:p>
        </w:tc>
        <w:tc>
          <w:tcPr>
            <w:tcW w:w="1100" w:type="dxa"/>
            <w:noWrap/>
            <w:hideMark/>
          </w:tcPr>
          <w:p w14:paraId="099D2C46" w14:textId="77777777" w:rsidR="00DC17FD" w:rsidRPr="00B322A8" w:rsidRDefault="00DC17FD" w:rsidP="00C12606">
            <w:pPr>
              <w:pStyle w:val="TAL"/>
              <w:keepNext w:val="0"/>
            </w:pPr>
            <w:r w:rsidRPr="00B322A8">
              <w:t>7</w:t>
            </w:r>
          </w:p>
        </w:tc>
        <w:tc>
          <w:tcPr>
            <w:tcW w:w="2107" w:type="dxa"/>
            <w:noWrap/>
            <w:hideMark/>
          </w:tcPr>
          <w:p w14:paraId="6DB83DFD" w14:textId="77777777" w:rsidR="00DC17FD" w:rsidRPr="00B322A8" w:rsidRDefault="00DC17FD" w:rsidP="00C12606">
            <w:pPr>
              <w:pStyle w:val="TAL"/>
              <w:keepNext w:val="0"/>
            </w:pPr>
            <w:r w:rsidRPr="00B322A8">
              <w:t>112.06</w:t>
            </w:r>
          </w:p>
        </w:tc>
        <w:tc>
          <w:tcPr>
            <w:tcW w:w="2082" w:type="dxa"/>
            <w:noWrap/>
            <w:hideMark/>
          </w:tcPr>
          <w:p w14:paraId="502EF477" w14:textId="77777777" w:rsidR="00DC17FD" w:rsidRPr="00B322A8" w:rsidRDefault="00DC17FD" w:rsidP="00C12606">
            <w:pPr>
              <w:pStyle w:val="TAL"/>
              <w:keepNext w:val="0"/>
            </w:pPr>
            <w:r w:rsidRPr="00B322A8">
              <w:t>90</w:t>
            </w:r>
          </w:p>
        </w:tc>
        <w:tc>
          <w:tcPr>
            <w:tcW w:w="1058" w:type="dxa"/>
            <w:noWrap/>
            <w:hideMark/>
          </w:tcPr>
          <w:p w14:paraId="34656641" w14:textId="77777777" w:rsidR="00DC17FD" w:rsidRPr="00B322A8" w:rsidRDefault="00DC17FD" w:rsidP="00C12606">
            <w:pPr>
              <w:pStyle w:val="TAL"/>
              <w:keepNext w:val="0"/>
            </w:pPr>
            <w:r w:rsidRPr="00B322A8">
              <w:t>1.32</w:t>
            </w:r>
          </w:p>
        </w:tc>
        <w:tc>
          <w:tcPr>
            <w:tcW w:w="873" w:type="dxa"/>
            <w:noWrap/>
            <w:hideMark/>
          </w:tcPr>
          <w:p w14:paraId="31108A1B" w14:textId="77777777" w:rsidR="00DC17FD" w:rsidRPr="00B322A8" w:rsidRDefault="00DC17FD" w:rsidP="00C12606">
            <w:pPr>
              <w:pStyle w:val="TAL"/>
              <w:keepNext w:val="0"/>
            </w:pPr>
            <w:r w:rsidRPr="00B322A8">
              <w:t>0</w:t>
            </w:r>
          </w:p>
        </w:tc>
        <w:tc>
          <w:tcPr>
            <w:tcW w:w="873" w:type="dxa"/>
            <w:noWrap/>
            <w:hideMark/>
          </w:tcPr>
          <w:p w14:paraId="628EF404" w14:textId="77777777" w:rsidR="00DC17FD" w:rsidRPr="00B322A8" w:rsidRDefault="00DC17FD" w:rsidP="00C12606">
            <w:pPr>
              <w:pStyle w:val="TAL"/>
              <w:keepNext w:val="0"/>
            </w:pPr>
            <w:r w:rsidRPr="00B322A8">
              <w:t>2.14</w:t>
            </w:r>
          </w:p>
        </w:tc>
      </w:tr>
      <w:tr w:rsidR="00DC17FD" w:rsidRPr="00B322A8" w14:paraId="0E2E5C2D" w14:textId="77777777" w:rsidTr="00BA14A0">
        <w:trPr>
          <w:trHeight w:val="300"/>
          <w:tblHeader/>
        </w:trPr>
        <w:tc>
          <w:tcPr>
            <w:tcW w:w="1267" w:type="dxa"/>
            <w:noWrap/>
            <w:hideMark/>
          </w:tcPr>
          <w:p w14:paraId="6790BCDB" w14:textId="77777777" w:rsidR="00DC17FD" w:rsidRPr="00B322A8" w:rsidRDefault="00DC17FD" w:rsidP="00C12606">
            <w:pPr>
              <w:pStyle w:val="TAL"/>
              <w:keepNext w:val="0"/>
            </w:pPr>
            <w:r w:rsidRPr="00B322A8">
              <w:t>UE speed [m/s]</w:t>
            </w:r>
          </w:p>
        </w:tc>
        <w:tc>
          <w:tcPr>
            <w:tcW w:w="1100" w:type="dxa"/>
            <w:noWrap/>
            <w:hideMark/>
          </w:tcPr>
          <w:p w14:paraId="36A9FCB8" w14:textId="77777777" w:rsidR="00DC17FD" w:rsidRPr="00B322A8" w:rsidRDefault="00DC17FD" w:rsidP="00C12606">
            <w:pPr>
              <w:pStyle w:val="TAL"/>
              <w:keepNext w:val="0"/>
            </w:pPr>
            <w:r w:rsidRPr="00B322A8">
              <w:t>UE DoT Az [°]</w:t>
            </w:r>
          </w:p>
        </w:tc>
        <w:tc>
          <w:tcPr>
            <w:tcW w:w="2107" w:type="dxa"/>
            <w:noWrap/>
            <w:hideMark/>
          </w:tcPr>
          <w:p w14:paraId="3250EC8C"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58F7832"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C02FEFD" w14:textId="77777777" w:rsidR="00DC17FD" w:rsidRPr="00B322A8" w:rsidRDefault="00DC17FD" w:rsidP="00C12606">
            <w:pPr>
              <w:pStyle w:val="TAL"/>
              <w:keepNext w:val="0"/>
            </w:pPr>
            <w:r w:rsidRPr="00B322A8">
              <w:t>K-factor [dB]</w:t>
            </w:r>
          </w:p>
        </w:tc>
        <w:tc>
          <w:tcPr>
            <w:tcW w:w="873" w:type="dxa"/>
            <w:noWrap/>
            <w:hideMark/>
          </w:tcPr>
          <w:p w14:paraId="29FD0E2C" w14:textId="77777777" w:rsidR="00DC17FD" w:rsidRPr="00B322A8" w:rsidRDefault="00DC17FD" w:rsidP="00C12606">
            <w:pPr>
              <w:pStyle w:val="TAL"/>
              <w:keepNext w:val="0"/>
            </w:pPr>
            <w:r w:rsidRPr="00B322A8">
              <w:t xml:space="preserve"> </w:t>
            </w:r>
          </w:p>
        </w:tc>
        <w:tc>
          <w:tcPr>
            <w:tcW w:w="873" w:type="dxa"/>
            <w:noWrap/>
            <w:hideMark/>
          </w:tcPr>
          <w:p w14:paraId="6C1574CA" w14:textId="77777777" w:rsidR="00DC17FD" w:rsidRPr="00B322A8" w:rsidRDefault="00DC17FD" w:rsidP="00C12606">
            <w:pPr>
              <w:pStyle w:val="TAL"/>
              <w:keepNext w:val="0"/>
            </w:pPr>
          </w:p>
        </w:tc>
      </w:tr>
      <w:tr w:rsidR="00DC17FD" w:rsidRPr="00B322A8" w14:paraId="58830DF3" w14:textId="77777777" w:rsidTr="00BA14A0">
        <w:trPr>
          <w:trHeight w:val="300"/>
          <w:tblHeader/>
        </w:trPr>
        <w:tc>
          <w:tcPr>
            <w:tcW w:w="1267" w:type="dxa"/>
            <w:noWrap/>
            <w:hideMark/>
          </w:tcPr>
          <w:p w14:paraId="2392E851" w14:textId="77777777" w:rsidR="00DC17FD" w:rsidRPr="00B322A8" w:rsidRDefault="00DC17FD" w:rsidP="00C12606">
            <w:pPr>
              <w:pStyle w:val="TAL"/>
              <w:keepNext w:val="0"/>
            </w:pPr>
            <w:r w:rsidRPr="00B322A8">
              <w:t>8.33</w:t>
            </w:r>
          </w:p>
        </w:tc>
        <w:tc>
          <w:tcPr>
            <w:tcW w:w="1100" w:type="dxa"/>
            <w:noWrap/>
            <w:hideMark/>
          </w:tcPr>
          <w:p w14:paraId="55E72738" w14:textId="77777777" w:rsidR="00DC17FD" w:rsidRPr="00B322A8" w:rsidRDefault="00DC17FD" w:rsidP="00C12606">
            <w:pPr>
              <w:pStyle w:val="TAL"/>
              <w:keepNext w:val="0"/>
            </w:pPr>
            <w:r w:rsidRPr="00B322A8">
              <w:t>-51.25</w:t>
            </w:r>
          </w:p>
        </w:tc>
        <w:tc>
          <w:tcPr>
            <w:tcW w:w="2107" w:type="dxa"/>
            <w:noWrap/>
            <w:hideMark/>
          </w:tcPr>
          <w:p w14:paraId="1FD8673D" w14:textId="77777777" w:rsidR="00DC17FD" w:rsidRPr="00B322A8" w:rsidRDefault="00DC17FD" w:rsidP="00C12606">
            <w:pPr>
              <w:pStyle w:val="TAL"/>
              <w:keepNext w:val="0"/>
            </w:pPr>
            <w:r w:rsidRPr="00B322A8">
              <w:t>(</w:t>
            </w:r>
            <w:proofErr w:type="gramStart"/>
            <w:r w:rsidRPr="00B322A8">
              <w:t>208.50,-</w:t>
            </w:r>
            <w:proofErr w:type="gramEnd"/>
            <w:r w:rsidRPr="00B322A8">
              <w:t>0.36,1.5)</w:t>
            </w:r>
          </w:p>
        </w:tc>
        <w:tc>
          <w:tcPr>
            <w:tcW w:w="2082" w:type="dxa"/>
            <w:noWrap/>
            <w:hideMark/>
          </w:tcPr>
          <w:p w14:paraId="4BFD451C" w14:textId="77777777" w:rsidR="00DC17FD" w:rsidRPr="00B322A8" w:rsidRDefault="00DC17FD" w:rsidP="00C12606">
            <w:pPr>
              <w:pStyle w:val="TAL"/>
              <w:keepNext w:val="0"/>
            </w:pPr>
            <w:r w:rsidRPr="00B322A8">
              <w:t>(0,0,25)</w:t>
            </w:r>
          </w:p>
        </w:tc>
        <w:tc>
          <w:tcPr>
            <w:tcW w:w="1058" w:type="dxa"/>
            <w:noWrap/>
            <w:hideMark/>
          </w:tcPr>
          <w:p w14:paraId="4E51149E" w14:textId="77777777" w:rsidR="00DC17FD" w:rsidRPr="00B322A8" w:rsidRDefault="00DC17FD" w:rsidP="00C12606">
            <w:pPr>
              <w:pStyle w:val="TAL"/>
              <w:keepNext w:val="0"/>
            </w:pPr>
            <w:r w:rsidRPr="00B322A8">
              <w:t>-</w:t>
            </w:r>
          </w:p>
        </w:tc>
        <w:tc>
          <w:tcPr>
            <w:tcW w:w="873" w:type="dxa"/>
            <w:noWrap/>
            <w:hideMark/>
          </w:tcPr>
          <w:p w14:paraId="1790DC40" w14:textId="77777777" w:rsidR="00DC17FD" w:rsidRPr="00B322A8" w:rsidRDefault="00DC17FD" w:rsidP="00C12606">
            <w:pPr>
              <w:pStyle w:val="TAL"/>
              <w:keepNext w:val="0"/>
            </w:pPr>
          </w:p>
        </w:tc>
        <w:tc>
          <w:tcPr>
            <w:tcW w:w="873" w:type="dxa"/>
            <w:noWrap/>
            <w:hideMark/>
          </w:tcPr>
          <w:p w14:paraId="2B5E377A" w14:textId="77777777" w:rsidR="00DC17FD" w:rsidRPr="00B322A8" w:rsidRDefault="00DC17FD" w:rsidP="00C12606">
            <w:pPr>
              <w:pStyle w:val="TAL"/>
              <w:keepNext w:val="0"/>
            </w:pPr>
          </w:p>
        </w:tc>
      </w:tr>
      <w:tr w:rsidR="00DC17FD" w:rsidRPr="00B322A8" w14:paraId="6FF7E423" w14:textId="77777777" w:rsidTr="00BA14A0">
        <w:trPr>
          <w:trHeight w:val="300"/>
          <w:tblHeader/>
        </w:trPr>
        <w:tc>
          <w:tcPr>
            <w:tcW w:w="1267" w:type="dxa"/>
            <w:noWrap/>
            <w:hideMark/>
          </w:tcPr>
          <w:p w14:paraId="36BAF9D2" w14:textId="77777777" w:rsidR="00DC17FD" w:rsidRPr="00B322A8" w:rsidRDefault="00DC17FD" w:rsidP="00C12606">
            <w:pPr>
              <w:pStyle w:val="TAL"/>
              <w:keepNext w:val="0"/>
            </w:pPr>
          </w:p>
        </w:tc>
        <w:tc>
          <w:tcPr>
            <w:tcW w:w="1100" w:type="dxa"/>
            <w:noWrap/>
            <w:hideMark/>
          </w:tcPr>
          <w:p w14:paraId="3E0EBF43" w14:textId="77777777" w:rsidR="00DC17FD" w:rsidRPr="00B322A8" w:rsidRDefault="00DC17FD" w:rsidP="00C12606">
            <w:pPr>
              <w:pStyle w:val="TAL"/>
              <w:keepNext w:val="0"/>
            </w:pPr>
          </w:p>
        </w:tc>
        <w:tc>
          <w:tcPr>
            <w:tcW w:w="2107" w:type="dxa"/>
            <w:noWrap/>
            <w:hideMark/>
          </w:tcPr>
          <w:p w14:paraId="56CC3C3D" w14:textId="77777777" w:rsidR="00DC17FD" w:rsidRPr="00B322A8" w:rsidRDefault="00DC17FD" w:rsidP="00C12606">
            <w:pPr>
              <w:pStyle w:val="TAL"/>
              <w:keepNext w:val="0"/>
            </w:pPr>
          </w:p>
        </w:tc>
        <w:tc>
          <w:tcPr>
            <w:tcW w:w="2082" w:type="dxa"/>
            <w:noWrap/>
            <w:hideMark/>
          </w:tcPr>
          <w:p w14:paraId="742FD443" w14:textId="77777777" w:rsidR="00DC17FD" w:rsidRPr="00B322A8" w:rsidRDefault="00DC17FD" w:rsidP="00C12606">
            <w:pPr>
              <w:pStyle w:val="TAL"/>
              <w:keepNext w:val="0"/>
            </w:pPr>
          </w:p>
        </w:tc>
        <w:tc>
          <w:tcPr>
            <w:tcW w:w="1058" w:type="dxa"/>
            <w:noWrap/>
            <w:hideMark/>
          </w:tcPr>
          <w:p w14:paraId="69EF01F4" w14:textId="77777777" w:rsidR="00DC17FD" w:rsidRPr="00B322A8" w:rsidRDefault="00DC17FD" w:rsidP="00C12606">
            <w:pPr>
              <w:pStyle w:val="TAL"/>
              <w:keepNext w:val="0"/>
            </w:pPr>
          </w:p>
        </w:tc>
        <w:tc>
          <w:tcPr>
            <w:tcW w:w="873" w:type="dxa"/>
            <w:noWrap/>
            <w:hideMark/>
          </w:tcPr>
          <w:p w14:paraId="112AD1F9" w14:textId="77777777" w:rsidR="00DC17FD" w:rsidRPr="00B322A8" w:rsidRDefault="00DC17FD" w:rsidP="00C12606">
            <w:pPr>
              <w:pStyle w:val="TAL"/>
              <w:keepNext w:val="0"/>
            </w:pPr>
          </w:p>
        </w:tc>
        <w:tc>
          <w:tcPr>
            <w:tcW w:w="873" w:type="dxa"/>
            <w:noWrap/>
            <w:hideMark/>
          </w:tcPr>
          <w:p w14:paraId="32C5F940" w14:textId="77777777" w:rsidR="00DC17FD" w:rsidRPr="00B322A8" w:rsidRDefault="00DC17FD" w:rsidP="00C12606">
            <w:pPr>
              <w:pStyle w:val="TAL"/>
              <w:keepNext w:val="0"/>
            </w:pPr>
          </w:p>
        </w:tc>
      </w:tr>
      <w:tr w:rsidR="00DC17FD" w:rsidRPr="00B322A8" w14:paraId="50A86A04" w14:textId="77777777" w:rsidTr="00C12606">
        <w:trPr>
          <w:trHeight w:val="300"/>
          <w:tblHeader/>
        </w:trPr>
        <w:tc>
          <w:tcPr>
            <w:tcW w:w="1267" w:type="dxa"/>
            <w:shd w:val="clear" w:color="auto" w:fill="EDEDED" w:themeFill="accent3" w:themeFillTint="33"/>
            <w:noWrap/>
            <w:hideMark/>
          </w:tcPr>
          <w:p w14:paraId="13F81565"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2F596EC7" w14:textId="77777777" w:rsidR="00DC17FD" w:rsidRPr="00F94504" w:rsidRDefault="00DC17FD" w:rsidP="00C12606">
            <w:pPr>
              <w:pStyle w:val="TAL"/>
              <w:keepNext w:val="0"/>
              <w:rPr>
                <w:b/>
                <w:bCs/>
              </w:rPr>
            </w:pPr>
            <w:r w:rsidRPr="00F94504">
              <w:rPr>
                <w:b/>
                <w:bCs/>
              </w:rPr>
              <w:t>7</w:t>
            </w:r>
          </w:p>
        </w:tc>
        <w:tc>
          <w:tcPr>
            <w:tcW w:w="2107" w:type="dxa"/>
            <w:shd w:val="clear" w:color="auto" w:fill="EDEDED" w:themeFill="accent3" w:themeFillTint="33"/>
            <w:noWrap/>
            <w:hideMark/>
          </w:tcPr>
          <w:p w14:paraId="14FB8CC8" w14:textId="77777777" w:rsidR="00DC17FD" w:rsidRPr="00B322A8" w:rsidRDefault="00DC17FD" w:rsidP="00C12606">
            <w:pPr>
              <w:pStyle w:val="TAL"/>
              <w:keepNext w:val="0"/>
            </w:pPr>
          </w:p>
        </w:tc>
        <w:tc>
          <w:tcPr>
            <w:tcW w:w="2082" w:type="dxa"/>
            <w:shd w:val="clear" w:color="auto" w:fill="EDEDED" w:themeFill="accent3" w:themeFillTint="33"/>
            <w:noWrap/>
            <w:hideMark/>
          </w:tcPr>
          <w:p w14:paraId="115488E2" w14:textId="77777777" w:rsidR="00DC17FD" w:rsidRPr="00B322A8" w:rsidRDefault="00DC17FD" w:rsidP="00C12606">
            <w:pPr>
              <w:pStyle w:val="TAL"/>
              <w:keepNext w:val="0"/>
            </w:pPr>
          </w:p>
        </w:tc>
        <w:tc>
          <w:tcPr>
            <w:tcW w:w="1058" w:type="dxa"/>
            <w:shd w:val="clear" w:color="auto" w:fill="EDEDED" w:themeFill="accent3" w:themeFillTint="33"/>
            <w:noWrap/>
            <w:hideMark/>
          </w:tcPr>
          <w:p w14:paraId="731410BA" w14:textId="77777777" w:rsidR="00DC17FD" w:rsidRPr="00B322A8" w:rsidRDefault="00DC17FD" w:rsidP="00C12606">
            <w:pPr>
              <w:pStyle w:val="TAL"/>
              <w:keepNext w:val="0"/>
            </w:pPr>
          </w:p>
        </w:tc>
        <w:tc>
          <w:tcPr>
            <w:tcW w:w="873" w:type="dxa"/>
            <w:shd w:val="clear" w:color="auto" w:fill="EDEDED" w:themeFill="accent3" w:themeFillTint="33"/>
            <w:noWrap/>
            <w:hideMark/>
          </w:tcPr>
          <w:p w14:paraId="63D2AC79" w14:textId="77777777" w:rsidR="00DC17FD" w:rsidRPr="00B322A8" w:rsidRDefault="00DC17FD" w:rsidP="00C12606">
            <w:pPr>
              <w:pStyle w:val="TAL"/>
              <w:keepNext w:val="0"/>
            </w:pPr>
          </w:p>
        </w:tc>
        <w:tc>
          <w:tcPr>
            <w:tcW w:w="873" w:type="dxa"/>
            <w:shd w:val="clear" w:color="auto" w:fill="EDEDED" w:themeFill="accent3" w:themeFillTint="33"/>
            <w:noWrap/>
            <w:hideMark/>
          </w:tcPr>
          <w:p w14:paraId="242F965E" w14:textId="77777777" w:rsidR="00DC17FD" w:rsidRPr="00B322A8" w:rsidRDefault="00DC17FD" w:rsidP="00C12606">
            <w:pPr>
              <w:pStyle w:val="TAL"/>
              <w:keepNext w:val="0"/>
            </w:pPr>
          </w:p>
        </w:tc>
      </w:tr>
      <w:tr w:rsidR="00DC17FD" w:rsidRPr="00B322A8" w14:paraId="197ED541" w14:textId="77777777" w:rsidTr="00BA14A0">
        <w:trPr>
          <w:trHeight w:val="300"/>
          <w:tblHeader/>
        </w:trPr>
        <w:tc>
          <w:tcPr>
            <w:tcW w:w="1267" w:type="dxa"/>
            <w:noWrap/>
            <w:hideMark/>
          </w:tcPr>
          <w:p w14:paraId="67F7FB6F" w14:textId="77777777" w:rsidR="00DC17FD" w:rsidRPr="00B322A8" w:rsidRDefault="00DC17FD" w:rsidP="00C12606">
            <w:pPr>
              <w:pStyle w:val="TAL"/>
              <w:keepNext w:val="0"/>
            </w:pPr>
            <w:r w:rsidRPr="00B322A8">
              <w:t>Cluster#</w:t>
            </w:r>
          </w:p>
        </w:tc>
        <w:tc>
          <w:tcPr>
            <w:tcW w:w="1100" w:type="dxa"/>
            <w:noWrap/>
            <w:hideMark/>
          </w:tcPr>
          <w:p w14:paraId="2F75C551" w14:textId="77777777" w:rsidR="00DC17FD" w:rsidRPr="00B322A8" w:rsidRDefault="00DC17FD" w:rsidP="00C12606">
            <w:pPr>
              <w:pStyle w:val="TAL"/>
              <w:keepNext w:val="0"/>
            </w:pPr>
            <w:r w:rsidRPr="00B322A8">
              <w:t>Power [dB]</w:t>
            </w:r>
          </w:p>
        </w:tc>
        <w:tc>
          <w:tcPr>
            <w:tcW w:w="2107" w:type="dxa"/>
            <w:noWrap/>
            <w:hideMark/>
          </w:tcPr>
          <w:p w14:paraId="541F6ECB" w14:textId="77777777" w:rsidR="00DC17FD" w:rsidRPr="00B322A8" w:rsidRDefault="00DC17FD" w:rsidP="00C12606">
            <w:pPr>
              <w:pStyle w:val="TAL"/>
              <w:keepNext w:val="0"/>
            </w:pPr>
            <w:r w:rsidRPr="00B322A8">
              <w:t>Excess delay [ns]</w:t>
            </w:r>
          </w:p>
        </w:tc>
        <w:tc>
          <w:tcPr>
            <w:tcW w:w="2082" w:type="dxa"/>
            <w:noWrap/>
            <w:hideMark/>
          </w:tcPr>
          <w:p w14:paraId="54EA4EB1"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3BD9BA30"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2AC88DC5" w14:textId="77777777" w:rsidR="00DC17FD" w:rsidRPr="00B322A8" w:rsidRDefault="00DC17FD" w:rsidP="00C12606">
            <w:pPr>
              <w:pStyle w:val="TAL"/>
              <w:keepNext w:val="0"/>
            </w:pPr>
            <w:r w:rsidRPr="00B322A8">
              <w:t>ASA [°]</w:t>
            </w:r>
          </w:p>
        </w:tc>
        <w:tc>
          <w:tcPr>
            <w:tcW w:w="873" w:type="dxa"/>
            <w:noWrap/>
            <w:hideMark/>
          </w:tcPr>
          <w:p w14:paraId="6AF3793C"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5CF89388" w14:textId="77777777" w:rsidTr="00BA14A0">
        <w:trPr>
          <w:trHeight w:val="300"/>
          <w:tblHeader/>
        </w:trPr>
        <w:tc>
          <w:tcPr>
            <w:tcW w:w="1267" w:type="dxa"/>
            <w:noWrap/>
            <w:hideMark/>
          </w:tcPr>
          <w:p w14:paraId="31C7EC2A" w14:textId="77777777" w:rsidR="00DC17FD" w:rsidRPr="00B322A8" w:rsidRDefault="00DC17FD" w:rsidP="00C12606">
            <w:pPr>
              <w:pStyle w:val="TAL"/>
              <w:keepNext w:val="0"/>
            </w:pPr>
            <w:r w:rsidRPr="00B322A8">
              <w:t>1</w:t>
            </w:r>
          </w:p>
        </w:tc>
        <w:tc>
          <w:tcPr>
            <w:tcW w:w="1100" w:type="dxa"/>
            <w:noWrap/>
            <w:hideMark/>
          </w:tcPr>
          <w:p w14:paraId="5DBBE105" w14:textId="77777777" w:rsidR="00DC17FD" w:rsidRPr="00B322A8" w:rsidRDefault="00DC17FD" w:rsidP="00C12606">
            <w:pPr>
              <w:pStyle w:val="TAL"/>
              <w:keepNext w:val="0"/>
            </w:pPr>
            <w:r w:rsidRPr="00B322A8">
              <w:t>-12.09</w:t>
            </w:r>
          </w:p>
        </w:tc>
        <w:tc>
          <w:tcPr>
            <w:tcW w:w="2107" w:type="dxa"/>
            <w:noWrap/>
            <w:hideMark/>
          </w:tcPr>
          <w:p w14:paraId="0BB46DE3" w14:textId="77777777" w:rsidR="00DC17FD" w:rsidRPr="00B322A8" w:rsidRDefault="00DC17FD" w:rsidP="00C12606">
            <w:pPr>
              <w:pStyle w:val="TAL"/>
              <w:keepNext w:val="0"/>
            </w:pPr>
            <w:r w:rsidRPr="00B322A8">
              <w:t>0</w:t>
            </w:r>
          </w:p>
        </w:tc>
        <w:tc>
          <w:tcPr>
            <w:tcW w:w="2082" w:type="dxa"/>
            <w:noWrap/>
            <w:hideMark/>
          </w:tcPr>
          <w:p w14:paraId="23E8549D" w14:textId="77777777" w:rsidR="00DC17FD" w:rsidRPr="00B322A8" w:rsidRDefault="00DC17FD" w:rsidP="00C12606">
            <w:pPr>
              <w:pStyle w:val="TAL"/>
              <w:keepNext w:val="0"/>
            </w:pPr>
            <w:r w:rsidRPr="00B322A8">
              <w:t>-119.5</w:t>
            </w:r>
          </w:p>
        </w:tc>
        <w:tc>
          <w:tcPr>
            <w:tcW w:w="1058" w:type="dxa"/>
            <w:noWrap/>
            <w:hideMark/>
          </w:tcPr>
          <w:p w14:paraId="2302D8E3" w14:textId="77777777" w:rsidR="00DC17FD" w:rsidRPr="00B322A8" w:rsidRDefault="00DC17FD" w:rsidP="00C12606">
            <w:pPr>
              <w:pStyle w:val="TAL"/>
              <w:keepNext w:val="0"/>
            </w:pPr>
            <w:r w:rsidRPr="00B322A8">
              <w:t>-60.52</w:t>
            </w:r>
          </w:p>
        </w:tc>
        <w:tc>
          <w:tcPr>
            <w:tcW w:w="873" w:type="dxa"/>
            <w:noWrap/>
            <w:hideMark/>
          </w:tcPr>
          <w:p w14:paraId="3F474BBD" w14:textId="77777777" w:rsidR="00DC17FD" w:rsidRPr="00B322A8" w:rsidRDefault="00DC17FD" w:rsidP="00C12606">
            <w:pPr>
              <w:pStyle w:val="TAL"/>
              <w:keepNext w:val="0"/>
            </w:pPr>
            <w:r w:rsidRPr="00B322A8">
              <w:t>15.63</w:t>
            </w:r>
          </w:p>
        </w:tc>
        <w:tc>
          <w:tcPr>
            <w:tcW w:w="873" w:type="dxa"/>
            <w:noWrap/>
            <w:hideMark/>
          </w:tcPr>
          <w:p w14:paraId="2D31723F" w14:textId="77777777" w:rsidR="00DC17FD" w:rsidRPr="00B322A8" w:rsidRDefault="00DC17FD" w:rsidP="00C12606">
            <w:pPr>
              <w:pStyle w:val="TAL"/>
              <w:keepNext w:val="0"/>
            </w:pPr>
            <w:r w:rsidRPr="00B322A8">
              <w:t>102.45</w:t>
            </w:r>
          </w:p>
        </w:tc>
      </w:tr>
      <w:tr w:rsidR="00DC17FD" w:rsidRPr="00B322A8" w14:paraId="70D9B509" w14:textId="77777777" w:rsidTr="00BA14A0">
        <w:trPr>
          <w:trHeight w:val="300"/>
          <w:tblHeader/>
        </w:trPr>
        <w:tc>
          <w:tcPr>
            <w:tcW w:w="1267" w:type="dxa"/>
            <w:noWrap/>
            <w:hideMark/>
          </w:tcPr>
          <w:p w14:paraId="4740AE89" w14:textId="77777777" w:rsidR="00DC17FD" w:rsidRPr="00B322A8" w:rsidRDefault="00DC17FD" w:rsidP="00C12606">
            <w:pPr>
              <w:pStyle w:val="TAL"/>
              <w:keepNext w:val="0"/>
            </w:pPr>
            <w:r w:rsidRPr="00B322A8">
              <w:t>2</w:t>
            </w:r>
          </w:p>
        </w:tc>
        <w:tc>
          <w:tcPr>
            <w:tcW w:w="1100" w:type="dxa"/>
            <w:noWrap/>
            <w:hideMark/>
          </w:tcPr>
          <w:p w14:paraId="1774875A" w14:textId="77777777" w:rsidR="00DC17FD" w:rsidRPr="00B322A8" w:rsidRDefault="00DC17FD" w:rsidP="00C12606">
            <w:pPr>
              <w:pStyle w:val="TAL"/>
              <w:keepNext w:val="0"/>
            </w:pPr>
            <w:r w:rsidRPr="00B322A8">
              <w:t>-8.89</w:t>
            </w:r>
          </w:p>
        </w:tc>
        <w:tc>
          <w:tcPr>
            <w:tcW w:w="2107" w:type="dxa"/>
            <w:noWrap/>
            <w:hideMark/>
          </w:tcPr>
          <w:p w14:paraId="6C794968" w14:textId="77777777" w:rsidR="00DC17FD" w:rsidRPr="00B322A8" w:rsidRDefault="00DC17FD" w:rsidP="00C12606">
            <w:pPr>
              <w:pStyle w:val="TAL"/>
              <w:keepNext w:val="0"/>
            </w:pPr>
            <w:r w:rsidRPr="00B322A8">
              <w:t>76</w:t>
            </w:r>
          </w:p>
        </w:tc>
        <w:tc>
          <w:tcPr>
            <w:tcW w:w="2082" w:type="dxa"/>
            <w:noWrap/>
            <w:hideMark/>
          </w:tcPr>
          <w:p w14:paraId="04020017" w14:textId="77777777" w:rsidR="00DC17FD" w:rsidRPr="00B322A8" w:rsidRDefault="00DC17FD" w:rsidP="00C12606">
            <w:pPr>
              <w:pStyle w:val="TAL"/>
              <w:keepNext w:val="0"/>
            </w:pPr>
            <w:r w:rsidRPr="00B322A8">
              <w:t>95.64</w:t>
            </w:r>
          </w:p>
        </w:tc>
        <w:tc>
          <w:tcPr>
            <w:tcW w:w="1058" w:type="dxa"/>
            <w:noWrap/>
            <w:hideMark/>
          </w:tcPr>
          <w:p w14:paraId="5BCA15A5" w14:textId="77777777" w:rsidR="00DC17FD" w:rsidRPr="00B322A8" w:rsidRDefault="00DC17FD" w:rsidP="00C12606">
            <w:pPr>
              <w:pStyle w:val="TAL"/>
              <w:keepNext w:val="0"/>
            </w:pPr>
            <w:r w:rsidRPr="00B322A8">
              <w:t>-44.84</w:t>
            </w:r>
          </w:p>
        </w:tc>
        <w:tc>
          <w:tcPr>
            <w:tcW w:w="873" w:type="dxa"/>
            <w:noWrap/>
            <w:hideMark/>
          </w:tcPr>
          <w:p w14:paraId="72AD49FB" w14:textId="77777777" w:rsidR="00DC17FD" w:rsidRPr="00B322A8" w:rsidRDefault="00DC17FD" w:rsidP="00C12606">
            <w:pPr>
              <w:pStyle w:val="TAL"/>
              <w:keepNext w:val="0"/>
            </w:pPr>
            <w:r w:rsidRPr="00B322A8">
              <w:t>15.63</w:t>
            </w:r>
          </w:p>
        </w:tc>
        <w:tc>
          <w:tcPr>
            <w:tcW w:w="873" w:type="dxa"/>
            <w:noWrap/>
            <w:hideMark/>
          </w:tcPr>
          <w:p w14:paraId="7CFC29BA" w14:textId="77777777" w:rsidR="00DC17FD" w:rsidRPr="00B322A8" w:rsidRDefault="00DC17FD" w:rsidP="00C12606">
            <w:pPr>
              <w:pStyle w:val="TAL"/>
              <w:keepNext w:val="0"/>
            </w:pPr>
            <w:r w:rsidRPr="00B322A8">
              <w:t>102.97</w:t>
            </w:r>
          </w:p>
        </w:tc>
      </w:tr>
      <w:tr w:rsidR="00DC17FD" w:rsidRPr="00B322A8" w14:paraId="20D39AE9" w14:textId="77777777" w:rsidTr="00BA14A0">
        <w:trPr>
          <w:trHeight w:val="300"/>
          <w:tblHeader/>
        </w:trPr>
        <w:tc>
          <w:tcPr>
            <w:tcW w:w="1267" w:type="dxa"/>
            <w:noWrap/>
            <w:hideMark/>
          </w:tcPr>
          <w:p w14:paraId="6B030CD5" w14:textId="77777777" w:rsidR="00DC17FD" w:rsidRPr="00B322A8" w:rsidRDefault="00DC17FD" w:rsidP="00C12606">
            <w:pPr>
              <w:pStyle w:val="TAL"/>
              <w:keepNext w:val="0"/>
            </w:pPr>
            <w:r w:rsidRPr="00B322A8">
              <w:t>3</w:t>
            </w:r>
          </w:p>
        </w:tc>
        <w:tc>
          <w:tcPr>
            <w:tcW w:w="1100" w:type="dxa"/>
            <w:noWrap/>
            <w:hideMark/>
          </w:tcPr>
          <w:p w14:paraId="6F103D3D" w14:textId="77777777" w:rsidR="00DC17FD" w:rsidRPr="00B322A8" w:rsidRDefault="00DC17FD" w:rsidP="00C12606">
            <w:pPr>
              <w:pStyle w:val="TAL"/>
              <w:keepNext w:val="0"/>
            </w:pPr>
            <w:r w:rsidRPr="00B322A8">
              <w:t>-10.19</w:t>
            </w:r>
          </w:p>
        </w:tc>
        <w:tc>
          <w:tcPr>
            <w:tcW w:w="2107" w:type="dxa"/>
            <w:noWrap/>
            <w:hideMark/>
          </w:tcPr>
          <w:p w14:paraId="5D0A42B9" w14:textId="77777777" w:rsidR="00DC17FD" w:rsidRPr="00B322A8" w:rsidRDefault="00DC17FD" w:rsidP="00C12606">
            <w:pPr>
              <w:pStyle w:val="TAL"/>
              <w:keepNext w:val="0"/>
            </w:pPr>
            <w:r w:rsidRPr="00B322A8">
              <w:t>79</w:t>
            </w:r>
          </w:p>
        </w:tc>
        <w:tc>
          <w:tcPr>
            <w:tcW w:w="2082" w:type="dxa"/>
            <w:noWrap/>
            <w:hideMark/>
          </w:tcPr>
          <w:p w14:paraId="6DAE8CE5" w14:textId="77777777" w:rsidR="00DC17FD" w:rsidRPr="00B322A8" w:rsidRDefault="00DC17FD" w:rsidP="00C12606">
            <w:pPr>
              <w:pStyle w:val="TAL"/>
              <w:keepNext w:val="0"/>
            </w:pPr>
            <w:r w:rsidRPr="00B322A8">
              <w:t>-147.12</w:t>
            </w:r>
          </w:p>
        </w:tc>
        <w:tc>
          <w:tcPr>
            <w:tcW w:w="1058" w:type="dxa"/>
            <w:noWrap/>
            <w:hideMark/>
          </w:tcPr>
          <w:p w14:paraId="5C60174A" w14:textId="77777777" w:rsidR="00DC17FD" w:rsidRPr="00B322A8" w:rsidRDefault="00DC17FD" w:rsidP="00C12606">
            <w:pPr>
              <w:pStyle w:val="TAL"/>
              <w:keepNext w:val="0"/>
            </w:pPr>
            <w:r w:rsidRPr="00B322A8">
              <w:t>-56.63</w:t>
            </w:r>
          </w:p>
        </w:tc>
        <w:tc>
          <w:tcPr>
            <w:tcW w:w="873" w:type="dxa"/>
            <w:noWrap/>
            <w:hideMark/>
          </w:tcPr>
          <w:p w14:paraId="6D6A5383" w14:textId="77777777" w:rsidR="00DC17FD" w:rsidRPr="00B322A8" w:rsidRDefault="00DC17FD" w:rsidP="00C12606">
            <w:pPr>
              <w:pStyle w:val="TAL"/>
              <w:keepNext w:val="0"/>
            </w:pPr>
            <w:r w:rsidRPr="00B322A8">
              <w:t>15.63</w:t>
            </w:r>
          </w:p>
        </w:tc>
        <w:tc>
          <w:tcPr>
            <w:tcW w:w="873" w:type="dxa"/>
            <w:noWrap/>
            <w:hideMark/>
          </w:tcPr>
          <w:p w14:paraId="2312BC6E" w14:textId="77777777" w:rsidR="00DC17FD" w:rsidRPr="00B322A8" w:rsidRDefault="00DC17FD" w:rsidP="00C12606">
            <w:pPr>
              <w:pStyle w:val="TAL"/>
              <w:keepNext w:val="0"/>
            </w:pPr>
            <w:r w:rsidRPr="00B322A8">
              <w:t>103.71</w:t>
            </w:r>
          </w:p>
        </w:tc>
      </w:tr>
      <w:tr w:rsidR="00DC17FD" w:rsidRPr="00B322A8" w14:paraId="44920360" w14:textId="77777777" w:rsidTr="00BA14A0">
        <w:trPr>
          <w:trHeight w:val="300"/>
          <w:tblHeader/>
        </w:trPr>
        <w:tc>
          <w:tcPr>
            <w:tcW w:w="1267" w:type="dxa"/>
            <w:noWrap/>
            <w:hideMark/>
          </w:tcPr>
          <w:p w14:paraId="70EA930A" w14:textId="77777777" w:rsidR="00DC17FD" w:rsidRPr="00B322A8" w:rsidRDefault="00DC17FD" w:rsidP="00C12606">
            <w:pPr>
              <w:pStyle w:val="TAL"/>
              <w:keepNext w:val="0"/>
            </w:pPr>
            <w:r w:rsidRPr="00B322A8">
              <w:t>4</w:t>
            </w:r>
          </w:p>
        </w:tc>
        <w:tc>
          <w:tcPr>
            <w:tcW w:w="1100" w:type="dxa"/>
            <w:noWrap/>
            <w:hideMark/>
          </w:tcPr>
          <w:p w14:paraId="7217E1E3" w14:textId="77777777" w:rsidR="00DC17FD" w:rsidRPr="00B322A8" w:rsidRDefault="00DC17FD" w:rsidP="00C12606">
            <w:pPr>
              <w:pStyle w:val="TAL"/>
              <w:keepNext w:val="0"/>
            </w:pPr>
            <w:r w:rsidRPr="00B322A8">
              <w:t>-11.19</w:t>
            </w:r>
          </w:p>
        </w:tc>
        <w:tc>
          <w:tcPr>
            <w:tcW w:w="2107" w:type="dxa"/>
            <w:noWrap/>
            <w:hideMark/>
          </w:tcPr>
          <w:p w14:paraId="1941BA07" w14:textId="77777777" w:rsidR="00DC17FD" w:rsidRPr="00B322A8" w:rsidRDefault="00DC17FD" w:rsidP="00C12606">
            <w:pPr>
              <w:pStyle w:val="TAL"/>
              <w:keepNext w:val="0"/>
            </w:pPr>
            <w:r w:rsidRPr="00B322A8">
              <w:t>81</w:t>
            </w:r>
          </w:p>
        </w:tc>
        <w:tc>
          <w:tcPr>
            <w:tcW w:w="2082" w:type="dxa"/>
            <w:noWrap/>
            <w:hideMark/>
          </w:tcPr>
          <w:p w14:paraId="098A5C10" w14:textId="77777777" w:rsidR="00DC17FD" w:rsidRPr="00B322A8" w:rsidRDefault="00DC17FD" w:rsidP="00C12606">
            <w:pPr>
              <w:pStyle w:val="TAL"/>
              <w:keepNext w:val="0"/>
            </w:pPr>
            <w:r w:rsidRPr="00B322A8">
              <w:t>95.64</w:t>
            </w:r>
          </w:p>
        </w:tc>
        <w:tc>
          <w:tcPr>
            <w:tcW w:w="1058" w:type="dxa"/>
            <w:noWrap/>
            <w:hideMark/>
          </w:tcPr>
          <w:p w14:paraId="1BFA8A29" w14:textId="77777777" w:rsidR="00DC17FD" w:rsidRPr="00B322A8" w:rsidRDefault="00DC17FD" w:rsidP="00C12606">
            <w:pPr>
              <w:pStyle w:val="TAL"/>
              <w:keepNext w:val="0"/>
            </w:pPr>
            <w:r w:rsidRPr="00B322A8">
              <w:t>-44.84</w:t>
            </w:r>
          </w:p>
        </w:tc>
        <w:tc>
          <w:tcPr>
            <w:tcW w:w="873" w:type="dxa"/>
            <w:noWrap/>
            <w:hideMark/>
          </w:tcPr>
          <w:p w14:paraId="75931125" w14:textId="77777777" w:rsidR="00DC17FD" w:rsidRPr="00B322A8" w:rsidRDefault="00DC17FD" w:rsidP="00C12606">
            <w:pPr>
              <w:pStyle w:val="TAL"/>
              <w:keepNext w:val="0"/>
            </w:pPr>
            <w:r w:rsidRPr="00B322A8">
              <w:t>14.067</w:t>
            </w:r>
          </w:p>
        </w:tc>
        <w:tc>
          <w:tcPr>
            <w:tcW w:w="873" w:type="dxa"/>
            <w:noWrap/>
            <w:hideMark/>
          </w:tcPr>
          <w:p w14:paraId="2605B8DF" w14:textId="77777777" w:rsidR="00DC17FD" w:rsidRPr="00B322A8" w:rsidRDefault="00DC17FD" w:rsidP="00C12606">
            <w:pPr>
              <w:pStyle w:val="TAL"/>
              <w:keepNext w:val="0"/>
            </w:pPr>
            <w:r w:rsidRPr="00B322A8">
              <w:t>102.97</w:t>
            </w:r>
          </w:p>
        </w:tc>
      </w:tr>
      <w:tr w:rsidR="00DC17FD" w:rsidRPr="00B322A8" w14:paraId="6C01B635" w14:textId="77777777" w:rsidTr="00BA14A0">
        <w:trPr>
          <w:trHeight w:val="300"/>
          <w:tblHeader/>
        </w:trPr>
        <w:tc>
          <w:tcPr>
            <w:tcW w:w="1267" w:type="dxa"/>
            <w:noWrap/>
            <w:hideMark/>
          </w:tcPr>
          <w:p w14:paraId="309854D7" w14:textId="77777777" w:rsidR="00DC17FD" w:rsidRPr="00B322A8" w:rsidRDefault="00DC17FD" w:rsidP="00C12606">
            <w:pPr>
              <w:pStyle w:val="TAL"/>
              <w:keepNext w:val="0"/>
            </w:pPr>
            <w:r w:rsidRPr="00B322A8">
              <w:t>5</w:t>
            </w:r>
          </w:p>
        </w:tc>
        <w:tc>
          <w:tcPr>
            <w:tcW w:w="1100" w:type="dxa"/>
            <w:noWrap/>
            <w:hideMark/>
          </w:tcPr>
          <w:p w14:paraId="5EFB8336" w14:textId="77777777" w:rsidR="00DC17FD" w:rsidRPr="00B322A8" w:rsidRDefault="00DC17FD" w:rsidP="00C12606">
            <w:pPr>
              <w:pStyle w:val="TAL"/>
              <w:keepNext w:val="0"/>
            </w:pPr>
            <w:r w:rsidRPr="00B322A8">
              <w:t>-12.89</w:t>
            </w:r>
          </w:p>
        </w:tc>
        <w:tc>
          <w:tcPr>
            <w:tcW w:w="2107" w:type="dxa"/>
            <w:noWrap/>
            <w:hideMark/>
          </w:tcPr>
          <w:p w14:paraId="71E596EA" w14:textId="77777777" w:rsidR="00DC17FD" w:rsidRPr="00B322A8" w:rsidRDefault="00DC17FD" w:rsidP="00C12606">
            <w:pPr>
              <w:pStyle w:val="TAL"/>
              <w:keepNext w:val="0"/>
            </w:pPr>
            <w:r w:rsidRPr="00B322A8">
              <w:t>85</w:t>
            </w:r>
          </w:p>
        </w:tc>
        <w:tc>
          <w:tcPr>
            <w:tcW w:w="2082" w:type="dxa"/>
            <w:noWrap/>
            <w:hideMark/>
          </w:tcPr>
          <w:p w14:paraId="0FDB8938" w14:textId="77777777" w:rsidR="00DC17FD" w:rsidRPr="00B322A8" w:rsidRDefault="00DC17FD" w:rsidP="00C12606">
            <w:pPr>
              <w:pStyle w:val="TAL"/>
              <w:keepNext w:val="0"/>
            </w:pPr>
            <w:r w:rsidRPr="00B322A8">
              <w:t>95.64</w:t>
            </w:r>
          </w:p>
        </w:tc>
        <w:tc>
          <w:tcPr>
            <w:tcW w:w="1058" w:type="dxa"/>
            <w:noWrap/>
            <w:hideMark/>
          </w:tcPr>
          <w:p w14:paraId="742BE6B5" w14:textId="77777777" w:rsidR="00DC17FD" w:rsidRPr="00B322A8" w:rsidRDefault="00DC17FD" w:rsidP="00C12606">
            <w:pPr>
              <w:pStyle w:val="TAL"/>
              <w:keepNext w:val="0"/>
            </w:pPr>
            <w:r w:rsidRPr="00B322A8">
              <w:t>-44.84</w:t>
            </w:r>
          </w:p>
        </w:tc>
        <w:tc>
          <w:tcPr>
            <w:tcW w:w="873" w:type="dxa"/>
            <w:noWrap/>
            <w:hideMark/>
          </w:tcPr>
          <w:p w14:paraId="533EA4E4" w14:textId="77777777" w:rsidR="00DC17FD" w:rsidRPr="00B322A8" w:rsidRDefault="00DC17FD" w:rsidP="00C12606">
            <w:pPr>
              <w:pStyle w:val="TAL"/>
              <w:keepNext w:val="0"/>
            </w:pPr>
            <w:r w:rsidRPr="00B322A8">
              <w:t>12.504</w:t>
            </w:r>
          </w:p>
        </w:tc>
        <w:tc>
          <w:tcPr>
            <w:tcW w:w="873" w:type="dxa"/>
            <w:noWrap/>
            <w:hideMark/>
          </w:tcPr>
          <w:p w14:paraId="2548917A" w14:textId="77777777" w:rsidR="00DC17FD" w:rsidRPr="00B322A8" w:rsidRDefault="00DC17FD" w:rsidP="00C12606">
            <w:pPr>
              <w:pStyle w:val="TAL"/>
              <w:keepNext w:val="0"/>
            </w:pPr>
            <w:r w:rsidRPr="00B322A8">
              <w:t>102.97</w:t>
            </w:r>
          </w:p>
        </w:tc>
      </w:tr>
      <w:tr w:rsidR="00DC17FD" w:rsidRPr="00B322A8" w14:paraId="28777AB0" w14:textId="77777777" w:rsidTr="00BA14A0">
        <w:trPr>
          <w:trHeight w:val="300"/>
          <w:tblHeader/>
        </w:trPr>
        <w:tc>
          <w:tcPr>
            <w:tcW w:w="1267" w:type="dxa"/>
            <w:noWrap/>
            <w:hideMark/>
          </w:tcPr>
          <w:p w14:paraId="18B7F4A2" w14:textId="77777777" w:rsidR="00DC17FD" w:rsidRPr="00B322A8" w:rsidRDefault="00DC17FD" w:rsidP="00C12606">
            <w:pPr>
              <w:pStyle w:val="TAL"/>
              <w:keepNext w:val="0"/>
            </w:pPr>
            <w:r w:rsidRPr="00B322A8">
              <w:t>6</w:t>
            </w:r>
          </w:p>
        </w:tc>
        <w:tc>
          <w:tcPr>
            <w:tcW w:w="1100" w:type="dxa"/>
            <w:noWrap/>
            <w:hideMark/>
          </w:tcPr>
          <w:p w14:paraId="6430BB8C" w14:textId="77777777" w:rsidR="00DC17FD" w:rsidRPr="00B322A8" w:rsidRDefault="00DC17FD" w:rsidP="00C12606">
            <w:pPr>
              <w:pStyle w:val="TAL"/>
              <w:keepNext w:val="0"/>
            </w:pPr>
            <w:r w:rsidRPr="00B322A8">
              <w:t>-7.69</w:t>
            </w:r>
          </w:p>
        </w:tc>
        <w:tc>
          <w:tcPr>
            <w:tcW w:w="2107" w:type="dxa"/>
            <w:noWrap/>
            <w:hideMark/>
          </w:tcPr>
          <w:p w14:paraId="3C97DBC0" w14:textId="77777777" w:rsidR="00DC17FD" w:rsidRPr="00B322A8" w:rsidRDefault="00DC17FD" w:rsidP="00C12606">
            <w:pPr>
              <w:pStyle w:val="TAL"/>
              <w:keepNext w:val="0"/>
            </w:pPr>
            <w:r w:rsidRPr="00B322A8">
              <w:t>232</w:t>
            </w:r>
          </w:p>
        </w:tc>
        <w:tc>
          <w:tcPr>
            <w:tcW w:w="2082" w:type="dxa"/>
            <w:noWrap/>
            <w:hideMark/>
          </w:tcPr>
          <w:p w14:paraId="28D63230" w14:textId="77777777" w:rsidR="00DC17FD" w:rsidRPr="00B322A8" w:rsidRDefault="00DC17FD" w:rsidP="00C12606">
            <w:pPr>
              <w:pStyle w:val="TAL"/>
              <w:keepNext w:val="0"/>
            </w:pPr>
            <w:r w:rsidRPr="00B322A8">
              <w:t>148.16</w:t>
            </w:r>
          </w:p>
        </w:tc>
        <w:tc>
          <w:tcPr>
            <w:tcW w:w="1058" w:type="dxa"/>
            <w:noWrap/>
            <w:hideMark/>
          </w:tcPr>
          <w:p w14:paraId="3C502252" w14:textId="77777777" w:rsidR="00DC17FD" w:rsidRPr="00B322A8" w:rsidRDefault="00DC17FD" w:rsidP="00C12606">
            <w:pPr>
              <w:pStyle w:val="TAL"/>
              <w:keepNext w:val="0"/>
            </w:pPr>
            <w:r w:rsidRPr="00B322A8">
              <w:t>-29.61</w:t>
            </w:r>
          </w:p>
        </w:tc>
        <w:tc>
          <w:tcPr>
            <w:tcW w:w="873" w:type="dxa"/>
            <w:noWrap/>
            <w:hideMark/>
          </w:tcPr>
          <w:p w14:paraId="6941772F" w14:textId="77777777" w:rsidR="00DC17FD" w:rsidRPr="00B322A8" w:rsidRDefault="00DC17FD" w:rsidP="00C12606">
            <w:pPr>
              <w:pStyle w:val="TAL"/>
              <w:keepNext w:val="0"/>
            </w:pPr>
            <w:r w:rsidRPr="00B322A8">
              <w:t>15.63</w:t>
            </w:r>
          </w:p>
        </w:tc>
        <w:tc>
          <w:tcPr>
            <w:tcW w:w="873" w:type="dxa"/>
            <w:noWrap/>
            <w:hideMark/>
          </w:tcPr>
          <w:p w14:paraId="0F862649" w14:textId="77777777" w:rsidR="00DC17FD" w:rsidRPr="00B322A8" w:rsidRDefault="00DC17FD" w:rsidP="00C12606">
            <w:pPr>
              <w:pStyle w:val="TAL"/>
              <w:keepNext w:val="0"/>
            </w:pPr>
            <w:r w:rsidRPr="00B322A8">
              <w:t>103.19</w:t>
            </w:r>
          </w:p>
        </w:tc>
      </w:tr>
      <w:tr w:rsidR="00DC17FD" w:rsidRPr="00B322A8" w14:paraId="3617BE58" w14:textId="77777777" w:rsidTr="00BA14A0">
        <w:trPr>
          <w:trHeight w:val="300"/>
          <w:tblHeader/>
        </w:trPr>
        <w:tc>
          <w:tcPr>
            <w:tcW w:w="1267" w:type="dxa"/>
            <w:noWrap/>
            <w:hideMark/>
          </w:tcPr>
          <w:p w14:paraId="0AAA864F" w14:textId="77777777" w:rsidR="00DC17FD" w:rsidRPr="00B322A8" w:rsidRDefault="00DC17FD" w:rsidP="00C12606">
            <w:pPr>
              <w:pStyle w:val="TAL"/>
              <w:keepNext w:val="0"/>
            </w:pPr>
            <w:r w:rsidRPr="00B322A8">
              <w:t>7</w:t>
            </w:r>
          </w:p>
        </w:tc>
        <w:tc>
          <w:tcPr>
            <w:tcW w:w="1100" w:type="dxa"/>
            <w:noWrap/>
            <w:hideMark/>
          </w:tcPr>
          <w:p w14:paraId="4AEF4C68" w14:textId="77777777" w:rsidR="00DC17FD" w:rsidRPr="00B322A8" w:rsidRDefault="00DC17FD" w:rsidP="00C12606">
            <w:pPr>
              <w:pStyle w:val="TAL"/>
              <w:keepNext w:val="0"/>
            </w:pPr>
            <w:r w:rsidRPr="00B322A8">
              <w:t>-9.89</w:t>
            </w:r>
          </w:p>
        </w:tc>
        <w:tc>
          <w:tcPr>
            <w:tcW w:w="2107" w:type="dxa"/>
            <w:noWrap/>
            <w:hideMark/>
          </w:tcPr>
          <w:p w14:paraId="5953051A" w14:textId="77777777" w:rsidR="00DC17FD" w:rsidRPr="00B322A8" w:rsidRDefault="00DC17FD" w:rsidP="00C12606">
            <w:pPr>
              <w:pStyle w:val="TAL"/>
              <w:keepNext w:val="0"/>
            </w:pPr>
            <w:r w:rsidRPr="00B322A8">
              <w:t>235</w:t>
            </w:r>
          </w:p>
        </w:tc>
        <w:tc>
          <w:tcPr>
            <w:tcW w:w="2082" w:type="dxa"/>
            <w:noWrap/>
            <w:hideMark/>
          </w:tcPr>
          <w:p w14:paraId="60F78FAF" w14:textId="77777777" w:rsidR="00DC17FD" w:rsidRPr="00B322A8" w:rsidRDefault="00DC17FD" w:rsidP="00C12606">
            <w:pPr>
              <w:pStyle w:val="TAL"/>
              <w:keepNext w:val="0"/>
            </w:pPr>
            <w:r w:rsidRPr="00B322A8">
              <w:t>148.16</w:t>
            </w:r>
          </w:p>
        </w:tc>
        <w:tc>
          <w:tcPr>
            <w:tcW w:w="1058" w:type="dxa"/>
            <w:noWrap/>
            <w:hideMark/>
          </w:tcPr>
          <w:p w14:paraId="1450133B" w14:textId="77777777" w:rsidR="00DC17FD" w:rsidRPr="00B322A8" w:rsidRDefault="00DC17FD" w:rsidP="00C12606">
            <w:pPr>
              <w:pStyle w:val="TAL"/>
              <w:keepNext w:val="0"/>
            </w:pPr>
            <w:r w:rsidRPr="00B322A8">
              <w:t>-29.61</w:t>
            </w:r>
          </w:p>
        </w:tc>
        <w:tc>
          <w:tcPr>
            <w:tcW w:w="873" w:type="dxa"/>
            <w:noWrap/>
            <w:hideMark/>
          </w:tcPr>
          <w:p w14:paraId="5EFE6C10" w14:textId="77777777" w:rsidR="00DC17FD" w:rsidRPr="00B322A8" w:rsidRDefault="00DC17FD" w:rsidP="00C12606">
            <w:pPr>
              <w:pStyle w:val="TAL"/>
              <w:keepNext w:val="0"/>
            </w:pPr>
            <w:r w:rsidRPr="00B322A8">
              <w:t>14.067</w:t>
            </w:r>
          </w:p>
        </w:tc>
        <w:tc>
          <w:tcPr>
            <w:tcW w:w="873" w:type="dxa"/>
            <w:noWrap/>
            <w:hideMark/>
          </w:tcPr>
          <w:p w14:paraId="61849367" w14:textId="77777777" w:rsidR="00DC17FD" w:rsidRPr="00B322A8" w:rsidRDefault="00DC17FD" w:rsidP="00C12606">
            <w:pPr>
              <w:pStyle w:val="TAL"/>
              <w:keepNext w:val="0"/>
            </w:pPr>
            <w:r w:rsidRPr="00B322A8">
              <w:t>103.19</w:t>
            </w:r>
          </w:p>
        </w:tc>
      </w:tr>
      <w:tr w:rsidR="00DC17FD" w:rsidRPr="00B322A8" w14:paraId="18D30FED" w14:textId="77777777" w:rsidTr="00BA14A0">
        <w:trPr>
          <w:trHeight w:val="300"/>
          <w:tblHeader/>
        </w:trPr>
        <w:tc>
          <w:tcPr>
            <w:tcW w:w="1267" w:type="dxa"/>
            <w:noWrap/>
            <w:hideMark/>
          </w:tcPr>
          <w:p w14:paraId="47EE0D56" w14:textId="77777777" w:rsidR="00DC17FD" w:rsidRPr="00B322A8" w:rsidRDefault="00DC17FD" w:rsidP="00C12606">
            <w:pPr>
              <w:pStyle w:val="TAL"/>
              <w:keepNext w:val="0"/>
            </w:pPr>
            <w:r w:rsidRPr="00B322A8">
              <w:t>8</w:t>
            </w:r>
          </w:p>
        </w:tc>
        <w:tc>
          <w:tcPr>
            <w:tcW w:w="1100" w:type="dxa"/>
            <w:noWrap/>
            <w:hideMark/>
          </w:tcPr>
          <w:p w14:paraId="12826E24" w14:textId="77777777" w:rsidR="00DC17FD" w:rsidRPr="00B322A8" w:rsidRDefault="00DC17FD" w:rsidP="00C12606">
            <w:pPr>
              <w:pStyle w:val="TAL"/>
              <w:keepNext w:val="0"/>
            </w:pPr>
            <w:r w:rsidRPr="00B322A8">
              <w:t>-11.59</w:t>
            </w:r>
          </w:p>
        </w:tc>
        <w:tc>
          <w:tcPr>
            <w:tcW w:w="2107" w:type="dxa"/>
            <w:noWrap/>
            <w:hideMark/>
          </w:tcPr>
          <w:p w14:paraId="30C82303" w14:textId="77777777" w:rsidR="00DC17FD" w:rsidRPr="00B322A8" w:rsidRDefault="00DC17FD" w:rsidP="00C12606">
            <w:pPr>
              <w:pStyle w:val="TAL"/>
              <w:keepNext w:val="0"/>
            </w:pPr>
            <w:r w:rsidRPr="00B322A8">
              <w:t>239</w:t>
            </w:r>
          </w:p>
        </w:tc>
        <w:tc>
          <w:tcPr>
            <w:tcW w:w="2082" w:type="dxa"/>
            <w:noWrap/>
            <w:hideMark/>
          </w:tcPr>
          <w:p w14:paraId="08F3EBF5" w14:textId="77777777" w:rsidR="00DC17FD" w:rsidRPr="00B322A8" w:rsidRDefault="00DC17FD" w:rsidP="00C12606">
            <w:pPr>
              <w:pStyle w:val="TAL"/>
              <w:keepNext w:val="0"/>
            </w:pPr>
            <w:r w:rsidRPr="00B322A8">
              <w:t>148.16</w:t>
            </w:r>
          </w:p>
        </w:tc>
        <w:tc>
          <w:tcPr>
            <w:tcW w:w="1058" w:type="dxa"/>
            <w:noWrap/>
            <w:hideMark/>
          </w:tcPr>
          <w:p w14:paraId="10AFBC85" w14:textId="77777777" w:rsidR="00DC17FD" w:rsidRPr="00B322A8" w:rsidRDefault="00DC17FD" w:rsidP="00C12606">
            <w:pPr>
              <w:pStyle w:val="TAL"/>
              <w:keepNext w:val="0"/>
            </w:pPr>
            <w:r w:rsidRPr="00B322A8">
              <w:t>-29.61</w:t>
            </w:r>
          </w:p>
        </w:tc>
        <w:tc>
          <w:tcPr>
            <w:tcW w:w="873" w:type="dxa"/>
            <w:noWrap/>
            <w:hideMark/>
          </w:tcPr>
          <w:p w14:paraId="40DFFBBB" w14:textId="77777777" w:rsidR="00DC17FD" w:rsidRPr="00B322A8" w:rsidRDefault="00DC17FD" w:rsidP="00C12606">
            <w:pPr>
              <w:pStyle w:val="TAL"/>
              <w:keepNext w:val="0"/>
            </w:pPr>
            <w:r w:rsidRPr="00B322A8">
              <w:t>12.504</w:t>
            </w:r>
          </w:p>
        </w:tc>
        <w:tc>
          <w:tcPr>
            <w:tcW w:w="873" w:type="dxa"/>
            <w:noWrap/>
            <w:hideMark/>
          </w:tcPr>
          <w:p w14:paraId="6BC8FE5C" w14:textId="77777777" w:rsidR="00DC17FD" w:rsidRPr="00B322A8" w:rsidRDefault="00DC17FD" w:rsidP="00C12606">
            <w:pPr>
              <w:pStyle w:val="TAL"/>
              <w:keepNext w:val="0"/>
            </w:pPr>
            <w:r w:rsidRPr="00B322A8">
              <w:t>103.19</w:t>
            </w:r>
          </w:p>
        </w:tc>
      </w:tr>
      <w:tr w:rsidR="00DC17FD" w:rsidRPr="00B322A8" w14:paraId="2BE6620E" w14:textId="77777777" w:rsidTr="00BA14A0">
        <w:trPr>
          <w:trHeight w:val="300"/>
          <w:tblHeader/>
        </w:trPr>
        <w:tc>
          <w:tcPr>
            <w:tcW w:w="1267" w:type="dxa"/>
            <w:noWrap/>
            <w:hideMark/>
          </w:tcPr>
          <w:p w14:paraId="7416BE5A" w14:textId="77777777" w:rsidR="00DC17FD" w:rsidRPr="00B322A8" w:rsidRDefault="00DC17FD" w:rsidP="00C12606">
            <w:pPr>
              <w:pStyle w:val="TAL"/>
              <w:keepNext w:val="0"/>
            </w:pPr>
            <w:r w:rsidRPr="00B322A8">
              <w:t>9</w:t>
            </w:r>
          </w:p>
        </w:tc>
        <w:tc>
          <w:tcPr>
            <w:tcW w:w="1100" w:type="dxa"/>
            <w:noWrap/>
            <w:hideMark/>
          </w:tcPr>
          <w:p w14:paraId="279178EF" w14:textId="77777777" w:rsidR="00DC17FD" w:rsidRPr="00B322A8" w:rsidRDefault="00DC17FD" w:rsidP="00C12606">
            <w:pPr>
              <w:pStyle w:val="TAL"/>
              <w:keepNext w:val="0"/>
            </w:pPr>
            <w:r w:rsidRPr="00B322A8">
              <w:t>-15.09</w:t>
            </w:r>
          </w:p>
        </w:tc>
        <w:tc>
          <w:tcPr>
            <w:tcW w:w="2107" w:type="dxa"/>
            <w:noWrap/>
            <w:hideMark/>
          </w:tcPr>
          <w:p w14:paraId="12D93494" w14:textId="77777777" w:rsidR="00DC17FD" w:rsidRPr="00B322A8" w:rsidRDefault="00DC17FD" w:rsidP="00C12606">
            <w:pPr>
              <w:pStyle w:val="TAL"/>
              <w:keepNext w:val="0"/>
            </w:pPr>
            <w:r w:rsidRPr="00B322A8">
              <w:t>240</w:t>
            </w:r>
          </w:p>
        </w:tc>
        <w:tc>
          <w:tcPr>
            <w:tcW w:w="2082" w:type="dxa"/>
            <w:noWrap/>
            <w:hideMark/>
          </w:tcPr>
          <w:p w14:paraId="31C2DDBE" w14:textId="77777777" w:rsidR="00DC17FD" w:rsidRPr="00B322A8" w:rsidRDefault="00DC17FD" w:rsidP="00C12606">
            <w:pPr>
              <w:pStyle w:val="TAL"/>
              <w:keepNext w:val="0"/>
            </w:pPr>
            <w:r w:rsidRPr="00B322A8">
              <w:t>28.32</w:t>
            </w:r>
          </w:p>
        </w:tc>
        <w:tc>
          <w:tcPr>
            <w:tcW w:w="1058" w:type="dxa"/>
            <w:noWrap/>
            <w:hideMark/>
          </w:tcPr>
          <w:p w14:paraId="1BC1A2E9" w14:textId="77777777" w:rsidR="00DC17FD" w:rsidRPr="00B322A8" w:rsidRDefault="00DC17FD" w:rsidP="00C12606">
            <w:pPr>
              <w:pStyle w:val="TAL"/>
              <w:keepNext w:val="0"/>
            </w:pPr>
            <w:r w:rsidRPr="00B322A8">
              <w:t>18.36</w:t>
            </w:r>
          </w:p>
        </w:tc>
        <w:tc>
          <w:tcPr>
            <w:tcW w:w="873" w:type="dxa"/>
            <w:noWrap/>
            <w:hideMark/>
          </w:tcPr>
          <w:p w14:paraId="6E9372CC" w14:textId="77777777" w:rsidR="00DC17FD" w:rsidRPr="00B322A8" w:rsidRDefault="00DC17FD" w:rsidP="00C12606">
            <w:pPr>
              <w:pStyle w:val="TAL"/>
              <w:keepNext w:val="0"/>
            </w:pPr>
            <w:r w:rsidRPr="00B322A8">
              <w:t>15.63</w:t>
            </w:r>
          </w:p>
        </w:tc>
        <w:tc>
          <w:tcPr>
            <w:tcW w:w="873" w:type="dxa"/>
            <w:noWrap/>
            <w:hideMark/>
          </w:tcPr>
          <w:p w14:paraId="29A7F81E" w14:textId="77777777" w:rsidR="00DC17FD" w:rsidRPr="00B322A8" w:rsidRDefault="00DC17FD" w:rsidP="00C12606">
            <w:pPr>
              <w:pStyle w:val="TAL"/>
              <w:keepNext w:val="0"/>
            </w:pPr>
            <w:r w:rsidRPr="00B322A8">
              <w:t>105.41</w:t>
            </w:r>
          </w:p>
        </w:tc>
      </w:tr>
      <w:tr w:rsidR="00DC17FD" w:rsidRPr="00B322A8" w14:paraId="69FE42DB" w14:textId="77777777" w:rsidTr="00BA14A0">
        <w:trPr>
          <w:trHeight w:val="300"/>
          <w:tblHeader/>
        </w:trPr>
        <w:tc>
          <w:tcPr>
            <w:tcW w:w="1267" w:type="dxa"/>
            <w:noWrap/>
            <w:hideMark/>
          </w:tcPr>
          <w:p w14:paraId="404C6DAE" w14:textId="77777777" w:rsidR="00DC17FD" w:rsidRPr="00B322A8" w:rsidRDefault="00DC17FD" w:rsidP="00C12606">
            <w:pPr>
              <w:pStyle w:val="TAL"/>
              <w:keepNext w:val="0"/>
            </w:pPr>
            <w:r w:rsidRPr="00B322A8">
              <w:t>10</w:t>
            </w:r>
          </w:p>
        </w:tc>
        <w:tc>
          <w:tcPr>
            <w:tcW w:w="1100" w:type="dxa"/>
            <w:noWrap/>
            <w:hideMark/>
          </w:tcPr>
          <w:p w14:paraId="4F1887B3" w14:textId="77777777" w:rsidR="00DC17FD" w:rsidRPr="00B322A8" w:rsidRDefault="00DC17FD" w:rsidP="00C12606">
            <w:pPr>
              <w:pStyle w:val="TAL"/>
              <w:keepNext w:val="0"/>
            </w:pPr>
            <w:r w:rsidRPr="00B322A8">
              <w:t>-14.79</w:t>
            </w:r>
          </w:p>
        </w:tc>
        <w:tc>
          <w:tcPr>
            <w:tcW w:w="2107" w:type="dxa"/>
            <w:noWrap/>
            <w:hideMark/>
          </w:tcPr>
          <w:p w14:paraId="7B1AAF8C" w14:textId="77777777" w:rsidR="00DC17FD" w:rsidRPr="00B322A8" w:rsidRDefault="00DC17FD" w:rsidP="00C12606">
            <w:pPr>
              <w:pStyle w:val="TAL"/>
              <w:keepNext w:val="0"/>
            </w:pPr>
            <w:r w:rsidRPr="00B322A8">
              <w:t>289</w:t>
            </w:r>
          </w:p>
        </w:tc>
        <w:tc>
          <w:tcPr>
            <w:tcW w:w="2082" w:type="dxa"/>
            <w:noWrap/>
            <w:hideMark/>
          </w:tcPr>
          <w:p w14:paraId="49CD7FAD" w14:textId="77777777" w:rsidR="00DC17FD" w:rsidRPr="00B322A8" w:rsidRDefault="00DC17FD" w:rsidP="00C12606">
            <w:pPr>
              <w:pStyle w:val="TAL"/>
              <w:keepNext w:val="0"/>
            </w:pPr>
            <w:r w:rsidRPr="00B322A8">
              <w:t>39.89</w:t>
            </w:r>
          </w:p>
        </w:tc>
        <w:tc>
          <w:tcPr>
            <w:tcW w:w="1058" w:type="dxa"/>
            <w:noWrap/>
            <w:hideMark/>
          </w:tcPr>
          <w:p w14:paraId="6BA7E663" w14:textId="77777777" w:rsidR="00DC17FD" w:rsidRPr="00B322A8" w:rsidRDefault="00DC17FD" w:rsidP="00C12606">
            <w:pPr>
              <w:pStyle w:val="TAL"/>
              <w:keepNext w:val="0"/>
            </w:pPr>
            <w:r w:rsidRPr="00B322A8">
              <w:t>-72.31</w:t>
            </w:r>
          </w:p>
        </w:tc>
        <w:tc>
          <w:tcPr>
            <w:tcW w:w="873" w:type="dxa"/>
            <w:noWrap/>
            <w:hideMark/>
          </w:tcPr>
          <w:p w14:paraId="233E5C4D" w14:textId="77777777" w:rsidR="00DC17FD" w:rsidRPr="00B322A8" w:rsidRDefault="00DC17FD" w:rsidP="00C12606">
            <w:pPr>
              <w:pStyle w:val="TAL"/>
              <w:keepNext w:val="0"/>
            </w:pPr>
            <w:r w:rsidRPr="00B322A8">
              <w:t>15.63</w:t>
            </w:r>
          </w:p>
        </w:tc>
        <w:tc>
          <w:tcPr>
            <w:tcW w:w="873" w:type="dxa"/>
            <w:noWrap/>
            <w:hideMark/>
          </w:tcPr>
          <w:p w14:paraId="2A67C506" w14:textId="77777777" w:rsidR="00DC17FD" w:rsidRPr="00B322A8" w:rsidRDefault="00DC17FD" w:rsidP="00C12606">
            <w:pPr>
              <w:pStyle w:val="TAL"/>
              <w:keepNext w:val="0"/>
            </w:pPr>
            <w:r w:rsidRPr="00B322A8">
              <w:t>101.75</w:t>
            </w:r>
          </w:p>
        </w:tc>
      </w:tr>
      <w:tr w:rsidR="00DC17FD" w:rsidRPr="00B322A8" w14:paraId="7B202025" w14:textId="77777777" w:rsidTr="00BA14A0">
        <w:trPr>
          <w:trHeight w:val="300"/>
          <w:tblHeader/>
        </w:trPr>
        <w:tc>
          <w:tcPr>
            <w:tcW w:w="1267" w:type="dxa"/>
            <w:noWrap/>
            <w:hideMark/>
          </w:tcPr>
          <w:p w14:paraId="5A57B6EE" w14:textId="77777777" w:rsidR="00DC17FD" w:rsidRPr="00B322A8" w:rsidRDefault="00DC17FD" w:rsidP="00C12606">
            <w:pPr>
              <w:pStyle w:val="TAL"/>
              <w:keepNext w:val="0"/>
            </w:pPr>
            <w:r w:rsidRPr="00B322A8">
              <w:t>11</w:t>
            </w:r>
          </w:p>
        </w:tc>
        <w:tc>
          <w:tcPr>
            <w:tcW w:w="1100" w:type="dxa"/>
            <w:noWrap/>
            <w:hideMark/>
          </w:tcPr>
          <w:p w14:paraId="7211AD76" w14:textId="77777777" w:rsidR="00DC17FD" w:rsidRPr="00B322A8" w:rsidRDefault="00DC17FD" w:rsidP="00C12606">
            <w:pPr>
              <w:pStyle w:val="TAL"/>
              <w:keepNext w:val="0"/>
            </w:pPr>
            <w:r w:rsidRPr="00B322A8">
              <w:t>-18.39</w:t>
            </w:r>
          </w:p>
        </w:tc>
        <w:tc>
          <w:tcPr>
            <w:tcW w:w="2107" w:type="dxa"/>
            <w:noWrap/>
            <w:hideMark/>
          </w:tcPr>
          <w:p w14:paraId="2B388260" w14:textId="77777777" w:rsidR="00DC17FD" w:rsidRPr="00B322A8" w:rsidRDefault="00DC17FD" w:rsidP="00C12606">
            <w:pPr>
              <w:pStyle w:val="TAL"/>
              <w:keepNext w:val="0"/>
            </w:pPr>
            <w:r w:rsidRPr="00B322A8">
              <w:t>299</w:t>
            </w:r>
          </w:p>
        </w:tc>
        <w:tc>
          <w:tcPr>
            <w:tcW w:w="2082" w:type="dxa"/>
            <w:noWrap/>
            <w:hideMark/>
          </w:tcPr>
          <w:p w14:paraId="31EE761E" w14:textId="77777777" w:rsidR="00DC17FD" w:rsidRPr="00B322A8" w:rsidRDefault="00DC17FD" w:rsidP="00C12606">
            <w:pPr>
              <w:pStyle w:val="TAL"/>
              <w:keepNext w:val="0"/>
            </w:pPr>
            <w:r w:rsidRPr="00B322A8">
              <w:t>-64.37</w:t>
            </w:r>
          </w:p>
        </w:tc>
        <w:tc>
          <w:tcPr>
            <w:tcW w:w="1058" w:type="dxa"/>
            <w:noWrap/>
            <w:hideMark/>
          </w:tcPr>
          <w:p w14:paraId="24361D30" w14:textId="77777777" w:rsidR="00DC17FD" w:rsidRPr="00B322A8" w:rsidRDefault="00DC17FD" w:rsidP="00C12606">
            <w:pPr>
              <w:pStyle w:val="TAL"/>
              <w:keepNext w:val="0"/>
            </w:pPr>
            <w:r w:rsidRPr="00B322A8">
              <w:t>23.04</w:t>
            </w:r>
          </w:p>
        </w:tc>
        <w:tc>
          <w:tcPr>
            <w:tcW w:w="873" w:type="dxa"/>
            <w:noWrap/>
            <w:hideMark/>
          </w:tcPr>
          <w:p w14:paraId="4B0A8E6F" w14:textId="77777777" w:rsidR="00DC17FD" w:rsidRPr="00B322A8" w:rsidRDefault="00DC17FD" w:rsidP="00C12606">
            <w:pPr>
              <w:pStyle w:val="TAL"/>
              <w:keepNext w:val="0"/>
            </w:pPr>
            <w:r w:rsidRPr="00B322A8">
              <w:t>15.63</w:t>
            </w:r>
          </w:p>
        </w:tc>
        <w:tc>
          <w:tcPr>
            <w:tcW w:w="873" w:type="dxa"/>
            <w:noWrap/>
            <w:hideMark/>
          </w:tcPr>
          <w:p w14:paraId="6F07038D" w14:textId="77777777" w:rsidR="00DC17FD" w:rsidRPr="00B322A8" w:rsidRDefault="00DC17FD" w:rsidP="00C12606">
            <w:pPr>
              <w:pStyle w:val="TAL"/>
              <w:keepNext w:val="0"/>
            </w:pPr>
            <w:r w:rsidRPr="00B322A8">
              <w:t>105.74</w:t>
            </w:r>
          </w:p>
        </w:tc>
      </w:tr>
      <w:tr w:rsidR="00DC17FD" w:rsidRPr="00B322A8" w14:paraId="5BA55E3D" w14:textId="77777777" w:rsidTr="00BA14A0">
        <w:trPr>
          <w:trHeight w:val="300"/>
          <w:tblHeader/>
        </w:trPr>
        <w:tc>
          <w:tcPr>
            <w:tcW w:w="1267" w:type="dxa"/>
            <w:noWrap/>
            <w:hideMark/>
          </w:tcPr>
          <w:p w14:paraId="1A7E2940" w14:textId="77777777" w:rsidR="00DC17FD" w:rsidRPr="00B322A8" w:rsidRDefault="00DC17FD" w:rsidP="00C12606">
            <w:pPr>
              <w:pStyle w:val="TAL"/>
              <w:keepNext w:val="0"/>
            </w:pPr>
            <w:r w:rsidRPr="00B322A8">
              <w:t>12</w:t>
            </w:r>
          </w:p>
        </w:tc>
        <w:tc>
          <w:tcPr>
            <w:tcW w:w="1100" w:type="dxa"/>
            <w:noWrap/>
            <w:hideMark/>
          </w:tcPr>
          <w:p w14:paraId="75012ED3" w14:textId="77777777" w:rsidR="00DC17FD" w:rsidRPr="00B322A8" w:rsidRDefault="00DC17FD" w:rsidP="00C12606">
            <w:pPr>
              <w:pStyle w:val="TAL"/>
              <w:keepNext w:val="0"/>
            </w:pPr>
            <w:r w:rsidRPr="00B322A8">
              <w:t>-18.79</w:t>
            </w:r>
          </w:p>
        </w:tc>
        <w:tc>
          <w:tcPr>
            <w:tcW w:w="2107" w:type="dxa"/>
            <w:noWrap/>
            <w:hideMark/>
          </w:tcPr>
          <w:p w14:paraId="496E45CB" w14:textId="77777777" w:rsidR="00DC17FD" w:rsidRPr="00B322A8" w:rsidRDefault="00DC17FD" w:rsidP="00C12606">
            <w:pPr>
              <w:pStyle w:val="TAL"/>
              <w:keepNext w:val="0"/>
            </w:pPr>
            <w:r w:rsidRPr="00B322A8">
              <w:t>340</w:t>
            </w:r>
          </w:p>
        </w:tc>
        <w:tc>
          <w:tcPr>
            <w:tcW w:w="2082" w:type="dxa"/>
            <w:noWrap/>
            <w:hideMark/>
          </w:tcPr>
          <w:p w14:paraId="26786160" w14:textId="77777777" w:rsidR="00DC17FD" w:rsidRPr="00B322A8" w:rsidRDefault="00DC17FD" w:rsidP="00C12606">
            <w:pPr>
              <w:pStyle w:val="TAL"/>
              <w:keepNext w:val="0"/>
            </w:pPr>
            <w:r w:rsidRPr="00B322A8">
              <w:t>19.46</w:t>
            </w:r>
          </w:p>
        </w:tc>
        <w:tc>
          <w:tcPr>
            <w:tcW w:w="1058" w:type="dxa"/>
            <w:noWrap/>
            <w:hideMark/>
          </w:tcPr>
          <w:p w14:paraId="733C778A" w14:textId="77777777" w:rsidR="00DC17FD" w:rsidRPr="00B322A8" w:rsidRDefault="00DC17FD" w:rsidP="00C12606">
            <w:pPr>
              <w:pStyle w:val="TAL"/>
              <w:keepNext w:val="0"/>
            </w:pPr>
            <w:r w:rsidRPr="00B322A8">
              <w:t>-93.8</w:t>
            </w:r>
          </w:p>
        </w:tc>
        <w:tc>
          <w:tcPr>
            <w:tcW w:w="873" w:type="dxa"/>
            <w:noWrap/>
            <w:hideMark/>
          </w:tcPr>
          <w:p w14:paraId="71C2D6E6" w14:textId="77777777" w:rsidR="00DC17FD" w:rsidRPr="00B322A8" w:rsidRDefault="00DC17FD" w:rsidP="00C12606">
            <w:pPr>
              <w:pStyle w:val="TAL"/>
              <w:keepNext w:val="0"/>
            </w:pPr>
            <w:r w:rsidRPr="00B322A8">
              <w:t>15.63</w:t>
            </w:r>
          </w:p>
        </w:tc>
        <w:tc>
          <w:tcPr>
            <w:tcW w:w="873" w:type="dxa"/>
            <w:noWrap/>
            <w:hideMark/>
          </w:tcPr>
          <w:p w14:paraId="5ABB39CD" w14:textId="77777777" w:rsidR="00DC17FD" w:rsidRPr="00B322A8" w:rsidRDefault="00DC17FD" w:rsidP="00C12606">
            <w:pPr>
              <w:pStyle w:val="TAL"/>
              <w:keepNext w:val="0"/>
            </w:pPr>
            <w:r w:rsidRPr="00B322A8">
              <w:t>101.09</w:t>
            </w:r>
          </w:p>
        </w:tc>
      </w:tr>
      <w:tr w:rsidR="00DC17FD" w:rsidRPr="00B322A8" w14:paraId="55AF78AB" w14:textId="77777777" w:rsidTr="00BA14A0">
        <w:trPr>
          <w:trHeight w:val="300"/>
          <w:tblHeader/>
        </w:trPr>
        <w:tc>
          <w:tcPr>
            <w:tcW w:w="1267" w:type="dxa"/>
            <w:noWrap/>
            <w:hideMark/>
          </w:tcPr>
          <w:p w14:paraId="721D3228" w14:textId="77777777" w:rsidR="00DC17FD" w:rsidRPr="00B322A8" w:rsidRDefault="00DC17FD" w:rsidP="00C12606">
            <w:pPr>
              <w:pStyle w:val="TAL"/>
              <w:keepNext w:val="0"/>
            </w:pPr>
            <w:r w:rsidRPr="00B322A8">
              <w:lastRenderedPageBreak/>
              <w:t>13</w:t>
            </w:r>
          </w:p>
        </w:tc>
        <w:tc>
          <w:tcPr>
            <w:tcW w:w="1100" w:type="dxa"/>
            <w:noWrap/>
            <w:hideMark/>
          </w:tcPr>
          <w:p w14:paraId="651A2D3A" w14:textId="77777777" w:rsidR="00DC17FD" w:rsidRPr="00B322A8" w:rsidRDefault="00DC17FD" w:rsidP="00C12606">
            <w:pPr>
              <w:pStyle w:val="TAL"/>
              <w:keepNext w:val="0"/>
            </w:pPr>
            <w:r w:rsidRPr="00B322A8">
              <w:t>-12.79</w:t>
            </w:r>
          </w:p>
        </w:tc>
        <w:tc>
          <w:tcPr>
            <w:tcW w:w="2107" w:type="dxa"/>
            <w:noWrap/>
            <w:hideMark/>
          </w:tcPr>
          <w:p w14:paraId="3845FE49" w14:textId="77777777" w:rsidR="00DC17FD" w:rsidRPr="00B322A8" w:rsidRDefault="00DC17FD" w:rsidP="00C12606">
            <w:pPr>
              <w:pStyle w:val="TAL"/>
              <w:keepNext w:val="0"/>
            </w:pPr>
            <w:r w:rsidRPr="00B322A8">
              <w:t>447</w:t>
            </w:r>
          </w:p>
        </w:tc>
        <w:tc>
          <w:tcPr>
            <w:tcW w:w="2082" w:type="dxa"/>
            <w:noWrap/>
            <w:hideMark/>
          </w:tcPr>
          <w:p w14:paraId="703905CB" w14:textId="77777777" w:rsidR="00DC17FD" w:rsidRPr="00B322A8" w:rsidRDefault="00DC17FD" w:rsidP="00C12606">
            <w:pPr>
              <w:pStyle w:val="TAL"/>
              <w:keepNext w:val="0"/>
            </w:pPr>
            <w:r w:rsidRPr="00B322A8">
              <w:t>41.55</w:t>
            </w:r>
          </w:p>
        </w:tc>
        <w:tc>
          <w:tcPr>
            <w:tcW w:w="1058" w:type="dxa"/>
            <w:noWrap/>
            <w:hideMark/>
          </w:tcPr>
          <w:p w14:paraId="56A01D54" w14:textId="77777777" w:rsidR="00DC17FD" w:rsidRPr="00B322A8" w:rsidRDefault="00DC17FD" w:rsidP="00C12606">
            <w:pPr>
              <w:pStyle w:val="TAL"/>
              <w:keepNext w:val="0"/>
            </w:pPr>
            <w:r w:rsidRPr="00B322A8">
              <w:t>-66.25</w:t>
            </w:r>
          </w:p>
        </w:tc>
        <w:tc>
          <w:tcPr>
            <w:tcW w:w="873" w:type="dxa"/>
            <w:noWrap/>
            <w:hideMark/>
          </w:tcPr>
          <w:p w14:paraId="5791FE99" w14:textId="77777777" w:rsidR="00DC17FD" w:rsidRPr="00B322A8" w:rsidRDefault="00DC17FD" w:rsidP="00C12606">
            <w:pPr>
              <w:pStyle w:val="TAL"/>
              <w:keepNext w:val="0"/>
            </w:pPr>
            <w:r w:rsidRPr="00B322A8">
              <w:t>15.63</w:t>
            </w:r>
          </w:p>
        </w:tc>
        <w:tc>
          <w:tcPr>
            <w:tcW w:w="873" w:type="dxa"/>
            <w:noWrap/>
            <w:hideMark/>
          </w:tcPr>
          <w:p w14:paraId="16E120AE" w14:textId="77777777" w:rsidR="00DC17FD" w:rsidRPr="00B322A8" w:rsidRDefault="00DC17FD" w:rsidP="00C12606">
            <w:pPr>
              <w:pStyle w:val="TAL"/>
              <w:keepNext w:val="0"/>
            </w:pPr>
            <w:r w:rsidRPr="00B322A8">
              <w:t>104.86</w:t>
            </w:r>
          </w:p>
        </w:tc>
      </w:tr>
      <w:tr w:rsidR="00DC17FD" w:rsidRPr="00B322A8" w14:paraId="2A464898" w14:textId="77777777" w:rsidTr="00BA14A0">
        <w:trPr>
          <w:trHeight w:val="300"/>
          <w:tblHeader/>
        </w:trPr>
        <w:tc>
          <w:tcPr>
            <w:tcW w:w="1267" w:type="dxa"/>
            <w:noWrap/>
            <w:hideMark/>
          </w:tcPr>
          <w:p w14:paraId="47B52092" w14:textId="77777777" w:rsidR="00DC17FD" w:rsidRPr="00B322A8" w:rsidRDefault="00DC17FD" w:rsidP="00C12606">
            <w:pPr>
              <w:pStyle w:val="TAL"/>
              <w:keepNext w:val="0"/>
            </w:pPr>
            <w:r w:rsidRPr="00B322A8">
              <w:t>14</w:t>
            </w:r>
          </w:p>
        </w:tc>
        <w:tc>
          <w:tcPr>
            <w:tcW w:w="1100" w:type="dxa"/>
            <w:noWrap/>
            <w:hideMark/>
          </w:tcPr>
          <w:p w14:paraId="0AAF62D3" w14:textId="77777777" w:rsidR="00DC17FD" w:rsidRPr="00B322A8" w:rsidRDefault="00DC17FD" w:rsidP="00C12606">
            <w:pPr>
              <w:pStyle w:val="TAL"/>
              <w:keepNext w:val="0"/>
            </w:pPr>
            <w:r w:rsidRPr="00B322A8">
              <w:t>-14.49</w:t>
            </w:r>
          </w:p>
        </w:tc>
        <w:tc>
          <w:tcPr>
            <w:tcW w:w="2107" w:type="dxa"/>
            <w:noWrap/>
            <w:hideMark/>
          </w:tcPr>
          <w:p w14:paraId="056EEDB5" w14:textId="77777777" w:rsidR="00DC17FD" w:rsidRPr="00B322A8" w:rsidRDefault="00DC17FD" w:rsidP="00C12606">
            <w:pPr>
              <w:pStyle w:val="TAL"/>
              <w:keepNext w:val="0"/>
            </w:pPr>
            <w:r w:rsidRPr="00B322A8">
              <w:t>476</w:t>
            </w:r>
          </w:p>
        </w:tc>
        <w:tc>
          <w:tcPr>
            <w:tcW w:w="2082" w:type="dxa"/>
            <w:noWrap/>
            <w:hideMark/>
          </w:tcPr>
          <w:p w14:paraId="0BA1DCF3" w14:textId="77777777" w:rsidR="00DC17FD" w:rsidRPr="00B322A8" w:rsidRDefault="00DC17FD" w:rsidP="00C12606">
            <w:pPr>
              <w:pStyle w:val="TAL"/>
              <w:keepNext w:val="0"/>
            </w:pPr>
            <w:r w:rsidRPr="00B322A8">
              <w:t>-85.84</w:t>
            </w:r>
          </w:p>
        </w:tc>
        <w:tc>
          <w:tcPr>
            <w:tcW w:w="1058" w:type="dxa"/>
            <w:noWrap/>
            <w:hideMark/>
          </w:tcPr>
          <w:p w14:paraId="5BA5FF7D" w14:textId="77777777" w:rsidR="00DC17FD" w:rsidRPr="00B322A8" w:rsidRDefault="00DC17FD" w:rsidP="00C12606">
            <w:pPr>
              <w:pStyle w:val="TAL"/>
              <w:keepNext w:val="0"/>
            </w:pPr>
            <w:r w:rsidRPr="00B322A8">
              <w:t>-72.18</w:t>
            </w:r>
          </w:p>
        </w:tc>
        <w:tc>
          <w:tcPr>
            <w:tcW w:w="873" w:type="dxa"/>
            <w:noWrap/>
            <w:hideMark/>
          </w:tcPr>
          <w:p w14:paraId="0A473482" w14:textId="77777777" w:rsidR="00DC17FD" w:rsidRPr="00B322A8" w:rsidRDefault="00DC17FD" w:rsidP="00C12606">
            <w:pPr>
              <w:pStyle w:val="TAL"/>
              <w:keepNext w:val="0"/>
            </w:pPr>
            <w:r w:rsidRPr="00B322A8">
              <w:t>15.63</w:t>
            </w:r>
          </w:p>
        </w:tc>
        <w:tc>
          <w:tcPr>
            <w:tcW w:w="873" w:type="dxa"/>
            <w:noWrap/>
            <w:hideMark/>
          </w:tcPr>
          <w:p w14:paraId="68B60763" w14:textId="77777777" w:rsidR="00DC17FD" w:rsidRPr="00B322A8" w:rsidRDefault="00DC17FD" w:rsidP="00C12606">
            <w:pPr>
              <w:pStyle w:val="TAL"/>
              <w:keepNext w:val="0"/>
            </w:pPr>
            <w:r w:rsidRPr="00B322A8">
              <w:t>105.04</w:t>
            </w:r>
          </w:p>
        </w:tc>
      </w:tr>
      <w:tr w:rsidR="00DC17FD" w:rsidRPr="00B322A8" w14:paraId="2C36BAC8" w14:textId="77777777" w:rsidTr="00BA14A0">
        <w:trPr>
          <w:trHeight w:val="300"/>
          <w:tblHeader/>
        </w:trPr>
        <w:tc>
          <w:tcPr>
            <w:tcW w:w="1267" w:type="dxa"/>
            <w:noWrap/>
            <w:hideMark/>
          </w:tcPr>
          <w:p w14:paraId="655BAAB6" w14:textId="77777777" w:rsidR="00DC17FD" w:rsidRPr="00B322A8" w:rsidRDefault="00DC17FD" w:rsidP="00C12606">
            <w:pPr>
              <w:pStyle w:val="TAL"/>
              <w:keepNext w:val="0"/>
            </w:pPr>
            <w:r w:rsidRPr="00B322A8">
              <w:t>15</w:t>
            </w:r>
          </w:p>
        </w:tc>
        <w:tc>
          <w:tcPr>
            <w:tcW w:w="1100" w:type="dxa"/>
            <w:noWrap/>
            <w:hideMark/>
          </w:tcPr>
          <w:p w14:paraId="08B0EA80" w14:textId="77777777" w:rsidR="00DC17FD" w:rsidRPr="00B322A8" w:rsidRDefault="00DC17FD" w:rsidP="00C12606">
            <w:pPr>
              <w:pStyle w:val="TAL"/>
              <w:keepNext w:val="0"/>
            </w:pPr>
            <w:r w:rsidRPr="00B322A8">
              <w:t>-16.39</w:t>
            </w:r>
          </w:p>
        </w:tc>
        <w:tc>
          <w:tcPr>
            <w:tcW w:w="2107" w:type="dxa"/>
            <w:noWrap/>
            <w:hideMark/>
          </w:tcPr>
          <w:p w14:paraId="0620F6F0" w14:textId="77777777" w:rsidR="00DC17FD" w:rsidRPr="00B322A8" w:rsidRDefault="00DC17FD" w:rsidP="00C12606">
            <w:pPr>
              <w:pStyle w:val="TAL"/>
              <w:keepNext w:val="0"/>
            </w:pPr>
            <w:r w:rsidRPr="00B322A8">
              <w:t>790</w:t>
            </w:r>
          </w:p>
        </w:tc>
        <w:tc>
          <w:tcPr>
            <w:tcW w:w="2082" w:type="dxa"/>
            <w:noWrap/>
            <w:hideMark/>
          </w:tcPr>
          <w:p w14:paraId="39ADFEC6" w14:textId="77777777" w:rsidR="00DC17FD" w:rsidRPr="00B322A8" w:rsidRDefault="00DC17FD" w:rsidP="00C12606">
            <w:pPr>
              <w:pStyle w:val="TAL"/>
              <w:keepNext w:val="0"/>
            </w:pPr>
            <w:r w:rsidRPr="00B322A8">
              <w:t>55.52</w:t>
            </w:r>
          </w:p>
        </w:tc>
        <w:tc>
          <w:tcPr>
            <w:tcW w:w="1058" w:type="dxa"/>
            <w:noWrap/>
            <w:hideMark/>
          </w:tcPr>
          <w:p w14:paraId="6313C480" w14:textId="77777777" w:rsidR="00DC17FD" w:rsidRPr="00B322A8" w:rsidRDefault="00DC17FD" w:rsidP="00C12606">
            <w:pPr>
              <w:pStyle w:val="TAL"/>
              <w:keepNext w:val="0"/>
            </w:pPr>
            <w:r w:rsidRPr="00B322A8">
              <w:t>-81.54</w:t>
            </w:r>
          </w:p>
        </w:tc>
        <w:tc>
          <w:tcPr>
            <w:tcW w:w="873" w:type="dxa"/>
            <w:noWrap/>
            <w:hideMark/>
          </w:tcPr>
          <w:p w14:paraId="086642C9" w14:textId="77777777" w:rsidR="00DC17FD" w:rsidRPr="00B322A8" w:rsidRDefault="00DC17FD" w:rsidP="00C12606">
            <w:pPr>
              <w:pStyle w:val="TAL"/>
              <w:keepNext w:val="0"/>
            </w:pPr>
            <w:r w:rsidRPr="00B322A8">
              <w:t>15.63</w:t>
            </w:r>
          </w:p>
        </w:tc>
        <w:tc>
          <w:tcPr>
            <w:tcW w:w="873" w:type="dxa"/>
            <w:noWrap/>
            <w:hideMark/>
          </w:tcPr>
          <w:p w14:paraId="561CDC27" w14:textId="77777777" w:rsidR="00DC17FD" w:rsidRPr="00B322A8" w:rsidRDefault="00DC17FD" w:rsidP="00C12606">
            <w:pPr>
              <w:pStyle w:val="TAL"/>
              <w:keepNext w:val="0"/>
            </w:pPr>
            <w:r w:rsidRPr="00B322A8">
              <w:t>100.9</w:t>
            </w:r>
          </w:p>
        </w:tc>
      </w:tr>
      <w:tr w:rsidR="00DC17FD" w:rsidRPr="00B322A8" w14:paraId="09C0860D" w14:textId="77777777" w:rsidTr="00BA14A0">
        <w:trPr>
          <w:trHeight w:val="300"/>
          <w:tblHeader/>
        </w:trPr>
        <w:tc>
          <w:tcPr>
            <w:tcW w:w="1267" w:type="dxa"/>
            <w:noWrap/>
            <w:hideMark/>
          </w:tcPr>
          <w:p w14:paraId="4AA852BD" w14:textId="77777777" w:rsidR="00DC17FD" w:rsidRPr="00B322A8" w:rsidRDefault="00DC17FD" w:rsidP="00C12606">
            <w:pPr>
              <w:pStyle w:val="TAL"/>
              <w:keepNext w:val="0"/>
            </w:pPr>
            <w:r w:rsidRPr="00B322A8">
              <w:t>16</w:t>
            </w:r>
          </w:p>
        </w:tc>
        <w:tc>
          <w:tcPr>
            <w:tcW w:w="1100" w:type="dxa"/>
            <w:noWrap/>
            <w:hideMark/>
          </w:tcPr>
          <w:p w14:paraId="367AEC76" w14:textId="77777777" w:rsidR="00DC17FD" w:rsidRPr="00B322A8" w:rsidRDefault="00DC17FD" w:rsidP="00C12606">
            <w:pPr>
              <w:pStyle w:val="TAL"/>
              <w:keepNext w:val="0"/>
            </w:pPr>
            <w:r w:rsidRPr="00B322A8">
              <w:t>-20.89</w:t>
            </w:r>
          </w:p>
        </w:tc>
        <w:tc>
          <w:tcPr>
            <w:tcW w:w="2107" w:type="dxa"/>
            <w:noWrap/>
            <w:hideMark/>
          </w:tcPr>
          <w:p w14:paraId="24CE2F81" w14:textId="77777777" w:rsidR="00DC17FD" w:rsidRPr="00B322A8" w:rsidRDefault="00DC17FD" w:rsidP="00C12606">
            <w:pPr>
              <w:pStyle w:val="TAL"/>
              <w:keepNext w:val="0"/>
            </w:pPr>
            <w:r w:rsidRPr="00B322A8">
              <w:t>987</w:t>
            </w:r>
          </w:p>
        </w:tc>
        <w:tc>
          <w:tcPr>
            <w:tcW w:w="2082" w:type="dxa"/>
            <w:noWrap/>
            <w:hideMark/>
          </w:tcPr>
          <w:p w14:paraId="15012A07" w14:textId="77777777" w:rsidR="00DC17FD" w:rsidRPr="00B322A8" w:rsidRDefault="00DC17FD" w:rsidP="00C12606">
            <w:pPr>
              <w:pStyle w:val="TAL"/>
              <w:keepNext w:val="0"/>
            </w:pPr>
            <w:r w:rsidRPr="00B322A8">
              <w:t>2.58</w:t>
            </w:r>
          </w:p>
        </w:tc>
        <w:tc>
          <w:tcPr>
            <w:tcW w:w="1058" w:type="dxa"/>
            <w:noWrap/>
            <w:hideMark/>
          </w:tcPr>
          <w:p w14:paraId="68B610ED" w14:textId="77777777" w:rsidR="00DC17FD" w:rsidRPr="00B322A8" w:rsidRDefault="00DC17FD" w:rsidP="00C12606">
            <w:pPr>
              <w:pStyle w:val="TAL"/>
              <w:keepNext w:val="0"/>
            </w:pPr>
            <w:r w:rsidRPr="00B322A8">
              <w:t>37.86</w:t>
            </w:r>
          </w:p>
        </w:tc>
        <w:tc>
          <w:tcPr>
            <w:tcW w:w="873" w:type="dxa"/>
            <w:noWrap/>
            <w:hideMark/>
          </w:tcPr>
          <w:p w14:paraId="2BB451C1" w14:textId="77777777" w:rsidR="00DC17FD" w:rsidRPr="00B322A8" w:rsidRDefault="00DC17FD" w:rsidP="00C12606">
            <w:pPr>
              <w:pStyle w:val="TAL"/>
              <w:keepNext w:val="0"/>
            </w:pPr>
            <w:r w:rsidRPr="00B322A8">
              <w:t>15.63</w:t>
            </w:r>
          </w:p>
        </w:tc>
        <w:tc>
          <w:tcPr>
            <w:tcW w:w="873" w:type="dxa"/>
            <w:noWrap/>
            <w:hideMark/>
          </w:tcPr>
          <w:p w14:paraId="3FB1240B" w14:textId="77777777" w:rsidR="00DC17FD" w:rsidRPr="00B322A8" w:rsidRDefault="00DC17FD" w:rsidP="00C12606">
            <w:pPr>
              <w:pStyle w:val="TAL"/>
              <w:keepNext w:val="0"/>
            </w:pPr>
            <w:r w:rsidRPr="00B322A8">
              <w:t>105.04</w:t>
            </w:r>
          </w:p>
        </w:tc>
      </w:tr>
      <w:tr w:rsidR="00DC17FD" w:rsidRPr="00B322A8" w14:paraId="5CD1737C" w14:textId="77777777" w:rsidTr="00BA14A0">
        <w:trPr>
          <w:trHeight w:val="300"/>
          <w:tblHeader/>
        </w:trPr>
        <w:tc>
          <w:tcPr>
            <w:tcW w:w="1267" w:type="dxa"/>
            <w:noWrap/>
            <w:hideMark/>
          </w:tcPr>
          <w:p w14:paraId="39E36236" w14:textId="77777777" w:rsidR="00DC17FD" w:rsidRPr="00B322A8" w:rsidRDefault="00DC17FD" w:rsidP="00C12606">
            <w:pPr>
              <w:pStyle w:val="TAL"/>
              <w:keepNext w:val="0"/>
            </w:pPr>
            <w:r w:rsidRPr="00B322A8">
              <w:t>17</w:t>
            </w:r>
          </w:p>
        </w:tc>
        <w:tc>
          <w:tcPr>
            <w:tcW w:w="1100" w:type="dxa"/>
            <w:noWrap/>
            <w:hideMark/>
          </w:tcPr>
          <w:p w14:paraId="633B8203" w14:textId="77777777" w:rsidR="00DC17FD" w:rsidRPr="00B322A8" w:rsidRDefault="00DC17FD" w:rsidP="00C12606">
            <w:pPr>
              <w:pStyle w:val="TAL"/>
              <w:keepNext w:val="0"/>
            </w:pPr>
            <w:r w:rsidRPr="00B322A8">
              <w:t>-21.59</w:t>
            </w:r>
          </w:p>
        </w:tc>
        <w:tc>
          <w:tcPr>
            <w:tcW w:w="2107" w:type="dxa"/>
            <w:noWrap/>
            <w:hideMark/>
          </w:tcPr>
          <w:p w14:paraId="7CF7A978" w14:textId="77777777" w:rsidR="00DC17FD" w:rsidRPr="00B322A8" w:rsidRDefault="00DC17FD" w:rsidP="00C12606">
            <w:pPr>
              <w:pStyle w:val="TAL"/>
              <w:keepNext w:val="0"/>
            </w:pPr>
            <w:r w:rsidRPr="00B322A8">
              <w:t>1551</w:t>
            </w:r>
          </w:p>
        </w:tc>
        <w:tc>
          <w:tcPr>
            <w:tcW w:w="2082" w:type="dxa"/>
            <w:noWrap/>
            <w:hideMark/>
          </w:tcPr>
          <w:p w14:paraId="442D4E83" w14:textId="77777777" w:rsidR="00DC17FD" w:rsidRPr="00B322A8" w:rsidRDefault="00DC17FD" w:rsidP="00C12606">
            <w:pPr>
              <w:pStyle w:val="TAL"/>
              <w:keepNext w:val="0"/>
            </w:pPr>
            <w:r w:rsidRPr="00B322A8">
              <w:t>-46.51</w:t>
            </w:r>
          </w:p>
        </w:tc>
        <w:tc>
          <w:tcPr>
            <w:tcW w:w="1058" w:type="dxa"/>
            <w:noWrap/>
            <w:hideMark/>
          </w:tcPr>
          <w:p w14:paraId="1929E36A" w14:textId="77777777" w:rsidR="00DC17FD" w:rsidRPr="00B322A8" w:rsidRDefault="00DC17FD" w:rsidP="00C12606">
            <w:pPr>
              <w:pStyle w:val="TAL"/>
              <w:keepNext w:val="0"/>
            </w:pPr>
            <w:r w:rsidRPr="00B322A8">
              <w:t>35.56</w:t>
            </w:r>
          </w:p>
        </w:tc>
        <w:tc>
          <w:tcPr>
            <w:tcW w:w="873" w:type="dxa"/>
            <w:noWrap/>
            <w:hideMark/>
          </w:tcPr>
          <w:p w14:paraId="77061B97" w14:textId="77777777" w:rsidR="00DC17FD" w:rsidRPr="00B322A8" w:rsidRDefault="00DC17FD" w:rsidP="00C12606">
            <w:pPr>
              <w:pStyle w:val="TAL"/>
              <w:keepNext w:val="0"/>
            </w:pPr>
            <w:r w:rsidRPr="00B322A8">
              <w:t>15.63</w:t>
            </w:r>
          </w:p>
        </w:tc>
        <w:tc>
          <w:tcPr>
            <w:tcW w:w="873" w:type="dxa"/>
            <w:noWrap/>
            <w:hideMark/>
          </w:tcPr>
          <w:p w14:paraId="405D7800" w14:textId="77777777" w:rsidR="00DC17FD" w:rsidRPr="00B322A8" w:rsidRDefault="00DC17FD" w:rsidP="00C12606">
            <w:pPr>
              <w:pStyle w:val="TAL"/>
              <w:keepNext w:val="0"/>
            </w:pPr>
            <w:r w:rsidRPr="00B322A8">
              <w:t>101.6</w:t>
            </w:r>
          </w:p>
        </w:tc>
      </w:tr>
      <w:tr w:rsidR="00DC17FD" w:rsidRPr="00B322A8" w14:paraId="4B198322" w14:textId="77777777" w:rsidTr="00BA14A0">
        <w:trPr>
          <w:trHeight w:val="300"/>
          <w:tblHeader/>
        </w:trPr>
        <w:tc>
          <w:tcPr>
            <w:tcW w:w="1267" w:type="dxa"/>
            <w:noWrap/>
            <w:hideMark/>
          </w:tcPr>
          <w:p w14:paraId="6A4853EE" w14:textId="77777777" w:rsidR="00DC17FD" w:rsidRPr="00B322A8" w:rsidRDefault="00DC17FD" w:rsidP="00C12606">
            <w:pPr>
              <w:pStyle w:val="TAL"/>
              <w:keepNext w:val="0"/>
            </w:pPr>
            <w:r w:rsidRPr="00B322A8">
              <w:t>18</w:t>
            </w:r>
          </w:p>
        </w:tc>
        <w:tc>
          <w:tcPr>
            <w:tcW w:w="1100" w:type="dxa"/>
            <w:noWrap/>
            <w:hideMark/>
          </w:tcPr>
          <w:p w14:paraId="73C8C346" w14:textId="77777777" w:rsidR="00DC17FD" w:rsidRPr="00B322A8" w:rsidRDefault="00DC17FD" w:rsidP="00C12606">
            <w:pPr>
              <w:pStyle w:val="TAL"/>
              <w:keepNext w:val="0"/>
            </w:pPr>
            <w:r w:rsidRPr="00B322A8">
              <w:t>-21.59</w:t>
            </w:r>
          </w:p>
        </w:tc>
        <w:tc>
          <w:tcPr>
            <w:tcW w:w="2107" w:type="dxa"/>
            <w:noWrap/>
            <w:hideMark/>
          </w:tcPr>
          <w:p w14:paraId="77F85142" w14:textId="77777777" w:rsidR="00DC17FD" w:rsidRPr="00B322A8" w:rsidRDefault="00DC17FD" w:rsidP="00C12606">
            <w:pPr>
              <w:pStyle w:val="TAL"/>
              <w:keepNext w:val="0"/>
            </w:pPr>
            <w:r w:rsidRPr="00B322A8">
              <w:t>1675</w:t>
            </w:r>
          </w:p>
        </w:tc>
        <w:tc>
          <w:tcPr>
            <w:tcW w:w="2082" w:type="dxa"/>
            <w:noWrap/>
            <w:hideMark/>
          </w:tcPr>
          <w:p w14:paraId="0C52427F" w14:textId="77777777" w:rsidR="00DC17FD" w:rsidRPr="00B322A8" w:rsidRDefault="00DC17FD" w:rsidP="00C12606">
            <w:pPr>
              <w:pStyle w:val="TAL"/>
              <w:keepNext w:val="0"/>
            </w:pPr>
            <w:r w:rsidRPr="00B322A8">
              <w:t>-25.46</w:t>
            </w:r>
          </w:p>
        </w:tc>
        <w:tc>
          <w:tcPr>
            <w:tcW w:w="1058" w:type="dxa"/>
            <w:noWrap/>
            <w:hideMark/>
          </w:tcPr>
          <w:p w14:paraId="4ACDBCCE" w14:textId="77777777" w:rsidR="00DC17FD" w:rsidRPr="00B322A8" w:rsidRDefault="00DC17FD" w:rsidP="00C12606">
            <w:pPr>
              <w:pStyle w:val="TAL"/>
              <w:keepNext w:val="0"/>
            </w:pPr>
            <w:r w:rsidRPr="00B322A8">
              <w:t>28.7</w:t>
            </w:r>
          </w:p>
        </w:tc>
        <w:tc>
          <w:tcPr>
            <w:tcW w:w="873" w:type="dxa"/>
            <w:noWrap/>
            <w:hideMark/>
          </w:tcPr>
          <w:p w14:paraId="51D10D4A" w14:textId="77777777" w:rsidR="00DC17FD" w:rsidRPr="00B322A8" w:rsidRDefault="00DC17FD" w:rsidP="00C12606">
            <w:pPr>
              <w:pStyle w:val="TAL"/>
              <w:keepNext w:val="0"/>
            </w:pPr>
            <w:r w:rsidRPr="00B322A8">
              <w:t>15.63</w:t>
            </w:r>
          </w:p>
        </w:tc>
        <w:tc>
          <w:tcPr>
            <w:tcW w:w="873" w:type="dxa"/>
            <w:noWrap/>
            <w:hideMark/>
          </w:tcPr>
          <w:p w14:paraId="5BF7C3A5" w14:textId="77777777" w:rsidR="00DC17FD" w:rsidRPr="00B322A8" w:rsidRDefault="00DC17FD" w:rsidP="00C12606">
            <w:pPr>
              <w:pStyle w:val="TAL"/>
              <w:keepNext w:val="0"/>
            </w:pPr>
            <w:r w:rsidRPr="00B322A8">
              <w:t>100.94</w:t>
            </w:r>
          </w:p>
        </w:tc>
      </w:tr>
      <w:tr w:rsidR="00DC17FD" w:rsidRPr="00B322A8" w14:paraId="60976880" w14:textId="77777777" w:rsidTr="00BA14A0">
        <w:trPr>
          <w:trHeight w:val="300"/>
          <w:tblHeader/>
        </w:trPr>
        <w:tc>
          <w:tcPr>
            <w:tcW w:w="1267" w:type="dxa"/>
            <w:noWrap/>
            <w:hideMark/>
          </w:tcPr>
          <w:p w14:paraId="2CC8824C" w14:textId="77777777" w:rsidR="00DC17FD" w:rsidRPr="00B322A8" w:rsidRDefault="00DC17FD" w:rsidP="00C12606">
            <w:pPr>
              <w:pStyle w:val="TAL"/>
              <w:keepNext w:val="0"/>
            </w:pPr>
            <w:r w:rsidRPr="00B322A8">
              <w:t>19</w:t>
            </w:r>
          </w:p>
        </w:tc>
        <w:tc>
          <w:tcPr>
            <w:tcW w:w="1100" w:type="dxa"/>
            <w:noWrap/>
            <w:hideMark/>
          </w:tcPr>
          <w:p w14:paraId="233B7A5F" w14:textId="77777777" w:rsidR="00DC17FD" w:rsidRPr="00B322A8" w:rsidRDefault="00DC17FD" w:rsidP="00C12606">
            <w:pPr>
              <w:pStyle w:val="TAL"/>
              <w:keepNext w:val="0"/>
            </w:pPr>
            <w:r w:rsidRPr="00B322A8">
              <w:t>-23.49</w:t>
            </w:r>
          </w:p>
        </w:tc>
        <w:tc>
          <w:tcPr>
            <w:tcW w:w="2107" w:type="dxa"/>
            <w:noWrap/>
            <w:hideMark/>
          </w:tcPr>
          <w:p w14:paraId="3BD26368" w14:textId="77777777" w:rsidR="00DC17FD" w:rsidRPr="00B322A8" w:rsidRDefault="00DC17FD" w:rsidP="00C12606">
            <w:pPr>
              <w:pStyle w:val="TAL"/>
              <w:keepNext w:val="0"/>
            </w:pPr>
            <w:r w:rsidRPr="00B322A8">
              <w:t>1999</w:t>
            </w:r>
          </w:p>
        </w:tc>
        <w:tc>
          <w:tcPr>
            <w:tcW w:w="2082" w:type="dxa"/>
            <w:noWrap/>
            <w:hideMark/>
          </w:tcPr>
          <w:p w14:paraId="113C5EE8" w14:textId="77777777" w:rsidR="00DC17FD" w:rsidRPr="00B322A8" w:rsidRDefault="00DC17FD" w:rsidP="00C12606">
            <w:pPr>
              <w:pStyle w:val="TAL"/>
              <w:keepNext w:val="0"/>
            </w:pPr>
            <w:r w:rsidRPr="00B322A8">
              <w:t>-43.69</w:t>
            </w:r>
          </w:p>
        </w:tc>
        <w:tc>
          <w:tcPr>
            <w:tcW w:w="1058" w:type="dxa"/>
            <w:noWrap/>
            <w:hideMark/>
          </w:tcPr>
          <w:p w14:paraId="5411A0C1" w14:textId="77777777" w:rsidR="00DC17FD" w:rsidRPr="00B322A8" w:rsidRDefault="00DC17FD" w:rsidP="00C12606">
            <w:pPr>
              <w:pStyle w:val="TAL"/>
              <w:keepNext w:val="0"/>
            </w:pPr>
            <w:r w:rsidRPr="00B322A8">
              <w:t>-96.96</w:t>
            </w:r>
          </w:p>
        </w:tc>
        <w:tc>
          <w:tcPr>
            <w:tcW w:w="873" w:type="dxa"/>
            <w:noWrap/>
            <w:hideMark/>
          </w:tcPr>
          <w:p w14:paraId="4350E7FA" w14:textId="77777777" w:rsidR="00DC17FD" w:rsidRPr="00B322A8" w:rsidRDefault="00DC17FD" w:rsidP="00C12606">
            <w:pPr>
              <w:pStyle w:val="TAL"/>
              <w:keepNext w:val="0"/>
            </w:pPr>
            <w:r w:rsidRPr="00B322A8">
              <w:t>15.63</w:t>
            </w:r>
          </w:p>
        </w:tc>
        <w:tc>
          <w:tcPr>
            <w:tcW w:w="873" w:type="dxa"/>
            <w:noWrap/>
            <w:hideMark/>
          </w:tcPr>
          <w:p w14:paraId="11E02FD3" w14:textId="77777777" w:rsidR="00DC17FD" w:rsidRPr="00B322A8" w:rsidRDefault="00DC17FD" w:rsidP="00C12606">
            <w:pPr>
              <w:pStyle w:val="TAL"/>
              <w:keepNext w:val="0"/>
            </w:pPr>
            <w:r w:rsidRPr="00B322A8">
              <w:t>100.6</w:t>
            </w:r>
          </w:p>
        </w:tc>
      </w:tr>
      <w:tr w:rsidR="00DC17FD" w:rsidRPr="00B322A8" w14:paraId="644FC2A6" w14:textId="77777777" w:rsidTr="00BA14A0">
        <w:trPr>
          <w:trHeight w:val="300"/>
          <w:tblHeader/>
        </w:trPr>
        <w:tc>
          <w:tcPr>
            <w:tcW w:w="1267" w:type="dxa"/>
            <w:noWrap/>
            <w:hideMark/>
          </w:tcPr>
          <w:p w14:paraId="2B90CED8" w14:textId="77777777" w:rsidR="00DC17FD" w:rsidRPr="00B322A8" w:rsidRDefault="00DC17FD" w:rsidP="00C12606">
            <w:pPr>
              <w:pStyle w:val="TAL"/>
              <w:keepNext w:val="0"/>
            </w:pPr>
            <w:r w:rsidRPr="00B322A8">
              <w:t>20</w:t>
            </w:r>
          </w:p>
        </w:tc>
        <w:tc>
          <w:tcPr>
            <w:tcW w:w="1100" w:type="dxa"/>
            <w:noWrap/>
            <w:hideMark/>
          </w:tcPr>
          <w:p w14:paraId="6D5BEDDD" w14:textId="77777777" w:rsidR="00DC17FD" w:rsidRPr="00B322A8" w:rsidRDefault="00DC17FD" w:rsidP="00C12606">
            <w:pPr>
              <w:pStyle w:val="TAL"/>
              <w:keepNext w:val="0"/>
            </w:pPr>
            <w:r w:rsidRPr="00B322A8">
              <w:t>-24.79</w:t>
            </w:r>
          </w:p>
        </w:tc>
        <w:tc>
          <w:tcPr>
            <w:tcW w:w="2107" w:type="dxa"/>
            <w:noWrap/>
            <w:hideMark/>
          </w:tcPr>
          <w:p w14:paraId="7AC1165E" w14:textId="77777777" w:rsidR="00DC17FD" w:rsidRPr="00B322A8" w:rsidRDefault="00DC17FD" w:rsidP="00C12606">
            <w:pPr>
              <w:pStyle w:val="TAL"/>
              <w:keepNext w:val="0"/>
            </w:pPr>
            <w:r w:rsidRPr="00B322A8">
              <w:t>2042</w:t>
            </w:r>
          </w:p>
        </w:tc>
        <w:tc>
          <w:tcPr>
            <w:tcW w:w="2082" w:type="dxa"/>
            <w:noWrap/>
            <w:hideMark/>
          </w:tcPr>
          <w:p w14:paraId="5C840151" w14:textId="77777777" w:rsidR="00DC17FD" w:rsidRPr="00B322A8" w:rsidRDefault="00DC17FD" w:rsidP="00C12606">
            <w:pPr>
              <w:pStyle w:val="TAL"/>
              <w:keepNext w:val="0"/>
            </w:pPr>
            <w:r w:rsidRPr="00B322A8">
              <w:t>-19.31</w:t>
            </w:r>
          </w:p>
        </w:tc>
        <w:tc>
          <w:tcPr>
            <w:tcW w:w="1058" w:type="dxa"/>
            <w:noWrap/>
            <w:hideMark/>
          </w:tcPr>
          <w:p w14:paraId="4F33734A" w14:textId="77777777" w:rsidR="00DC17FD" w:rsidRPr="00B322A8" w:rsidRDefault="00DC17FD" w:rsidP="00C12606">
            <w:pPr>
              <w:pStyle w:val="TAL"/>
              <w:keepNext w:val="0"/>
            </w:pPr>
            <w:r w:rsidRPr="00B322A8">
              <w:t>30.94</w:t>
            </w:r>
          </w:p>
        </w:tc>
        <w:tc>
          <w:tcPr>
            <w:tcW w:w="873" w:type="dxa"/>
            <w:noWrap/>
            <w:hideMark/>
          </w:tcPr>
          <w:p w14:paraId="03DAC92F" w14:textId="77777777" w:rsidR="00DC17FD" w:rsidRPr="00B322A8" w:rsidRDefault="00DC17FD" w:rsidP="00C12606">
            <w:pPr>
              <w:pStyle w:val="TAL"/>
              <w:keepNext w:val="0"/>
            </w:pPr>
            <w:r w:rsidRPr="00B322A8">
              <w:t>15.63</w:t>
            </w:r>
          </w:p>
        </w:tc>
        <w:tc>
          <w:tcPr>
            <w:tcW w:w="873" w:type="dxa"/>
            <w:noWrap/>
            <w:hideMark/>
          </w:tcPr>
          <w:p w14:paraId="7B64C7BE" w14:textId="77777777" w:rsidR="00DC17FD" w:rsidRPr="00B322A8" w:rsidRDefault="00DC17FD" w:rsidP="00C12606">
            <w:pPr>
              <w:pStyle w:val="TAL"/>
              <w:keepNext w:val="0"/>
            </w:pPr>
            <w:r w:rsidRPr="00B322A8">
              <w:t>105.97</w:t>
            </w:r>
          </w:p>
        </w:tc>
      </w:tr>
      <w:tr w:rsidR="00DC17FD" w:rsidRPr="00B322A8" w14:paraId="2D11745D" w14:textId="77777777" w:rsidTr="00BA14A0">
        <w:trPr>
          <w:trHeight w:val="300"/>
          <w:tblHeader/>
        </w:trPr>
        <w:tc>
          <w:tcPr>
            <w:tcW w:w="1267" w:type="dxa"/>
            <w:noWrap/>
            <w:hideMark/>
          </w:tcPr>
          <w:p w14:paraId="62EB599B" w14:textId="77777777" w:rsidR="00DC17FD" w:rsidRPr="00B322A8" w:rsidRDefault="00DC17FD" w:rsidP="00C12606">
            <w:pPr>
              <w:pStyle w:val="TAL"/>
              <w:keepNext w:val="0"/>
            </w:pPr>
            <w:r w:rsidRPr="00B322A8">
              <w:t>21</w:t>
            </w:r>
          </w:p>
        </w:tc>
        <w:tc>
          <w:tcPr>
            <w:tcW w:w="1100" w:type="dxa"/>
            <w:noWrap/>
            <w:hideMark/>
          </w:tcPr>
          <w:p w14:paraId="79D98072" w14:textId="77777777" w:rsidR="00DC17FD" w:rsidRPr="00B322A8" w:rsidRDefault="00DC17FD" w:rsidP="00C12606">
            <w:pPr>
              <w:pStyle w:val="TAL"/>
              <w:keepNext w:val="0"/>
            </w:pPr>
            <w:r w:rsidRPr="00B322A8">
              <w:t>-23.69</w:t>
            </w:r>
          </w:p>
        </w:tc>
        <w:tc>
          <w:tcPr>
            <w:tcW w:w="2107" w:type="dxa"/>
            <w:noWrap/>
            <w:hideMark/>
          </w:tcPr>
          <w:p w14:paraId="2821A042" w14:textId="77777777" w:rsidR="00DC17FD" w:rsidRPr="00B322A8" w:rsidRDefault="00DC17FD" w:rsidP="00C12606">
            <w:pPr>
              <w:pStyle w:val="TAL"/>
              <w:keepNext w:val="0"/>
            </w:pPr>
            <w:r w:rsidRPr="00B322A8">
              <w:t>2296</w:t>
            </w:r>
          </w:p>
        </w:tc>
        <w:tc>
          <w:tcPr>
            <w:tcW w:w="2082" w:type="dxa"/>
            <w:noWrap/>
            <w:hideMark/>
          </w:tcPr>
          <w:p w14:paraId="2D0DCDC8" w14:textId="77777777" w:rsidR="00DC17FD" w:rsidRPr="00B322A8" w:rsidRDefault="00DC17FD" w:rsidP="00C12606">
            <w:pPr>
              <w:pStyle w:val="TAL"/>
              <w:keepNext w:val="0"/>
            </w:pPr>
            <w:r w:rsidRPr="00B322A8">
              <w:t>-23.58</w:t>
            </w:r>
          </w:p>
        </w:tc>
        <w:tc>
          <w:tcPr>
            <w:tcW w:w="1058" w:type="dxa"/>
            <w:noWrap/>
            <w:hideMark/>
          </w:tcPr>
          <w:p w14:paraId="059C4847" w14:textId="77777777" w:rsidR="00DC17FD" w:rsidRPr="00B322A8" w:rsidRDefault="00DC17FD" w:rsidP="00C12606">
            <w:pPr>
              <w:pStyle w:val="TAL"/>
              <w:keepNext w:val="0"/>
            </w:pPr>
            <w:r w:rsidRPr="00B322A8">
              <w:t>31.67</w:t>
            </w:r>
          </w:p>
        </w:tc>
        <w:tc>
          <w:tcPr>
            <w:tcW w:w="873" w:type="dxa"/>
            <w:noWrap/>
            <w:hideMark/>
          </w:tcPr>
          <w:p w14:paraId="578D7E5E" w14:textId="77777777" w:rsidR="00DC17FD" w:rsidRPr="00B322A8" w:rsidRDefault="00DC17FD" w:rsidP="00C12606">
            <w:pPr>
              <w:pStyle w:val="TAL"/>
              <w:keepNext w:val="0"/>
            </w:pPr>
            <w:r w:rsidRPr="00B322A8">
              <w:t>15.63</w:t>
            </w:r>
          </w:p>
        </w:tc>
        <w:tc>
          <w:tcPr>
            <w:tcW w:w="873" w:type="dxa"/>
            <w:noWrap/>
            <w:hideMark/>
          </w:tcPr>
          <w:p w14:paraId="6A35CD4A" w14:textId="77777777" w:rsidR="00DC17FD" w:rsidRPr="00B322A8" w:rsidRDefault="00DC17FD" w:rsidP="00C12606">
            <w:pPr>
              <w:pStyle w:val="TAL"/>
              <w:keepNext w:val="0"/>
            </w:pPr>
            <w:r w:rsidRPr="00B322A8">
              <w:t>100.9</w:t>
            </w:r>
          </w:p>
        </w:tc>
      </w:tr>
      <w:tr w:rsidR="00DC17FD" w:rsidRPr="00B322A8" w14:paraId="26572145" w14:textId="77777777" w:rsidTr="00BA14A0">
        <w:trPr>
          <w:trHeight w:val="300"/>
          <w:tblHeader/>
        </w:trPr>
        <w:tc>
          <w:tcPr>
            <w:tcW w:w="1267" w:type="dxa"/>
            <w:noWrap/>
            <w:hideMark/>
          </w:tcPr>
          <w:p w14:paraId="11A9DD85" w14:textId="77777777" w:rsidR="00DC17FD" w:rsidRPr="00B322A8" w:rsidRDefault="00DC17FD" w:rsidP="00C12606">
            <w:pPr>
              <w:pStyle w:val="TAL"/>
              <w:keepNext w:val="0"/>
            </w:pPr>
            <w:r w:rsidRPr="00B322A8">
              <w:t>22</w:t>
            </w:r>
          </w:p>
        </w:tc>
        <w:tc>
          <w:tcPr>
            <w:tcW w:w="1100" w:type="dxa"/>
            <w:noWrap/>
            <w:hideMark/>
          </w:tcPr>
          <w:p w14:paraId="3CA3E09A" w14:textId="77777777" w:rsidR="00DC17FD" w:rsidRPr="00B322A8" w:rsidRDefault="00DC17FD" w:rsidP="00C12606">
            <w:pPr>
              <w:pStyle w:val="TAL"/>
              <w:keepNext w:val="0"/>
            </w:pPr>
            <w:r w:rsidRPr="00B322A8">
              <w:t>-23.39</w:t>
            </w:r>
          </w:p>
        </w:tc>
        <w:tc>
          <w:tcPr>
            <w:tcW w:w="2107" w:type="dxa"/>
            <w:noWrap/>
            <w:hideMark/>
          </w:tcPr>
          <w:p w14:paraId="75EC5101" w14:textId="77777777" w:rsidR="00DC17FD" w:rsidRPr="00B322A8" w:rsidRDefault="00DC17FD" w:rsidP="00C12606">
            <w:pPr>
              <w:pStyle w:val="TAL"/>
              <w:keepNext w:val="0"/>
            </w:pPr>
            <w:r w:rsidRPr="00B322A8">
              <w:t>2417</w:t>
            </w:r>
          </w:p>
        </w:tc>
        <w:tc>
          <w:tcPr>
            <w:tcW w:w="2082" w:type="dxa"/>
            <w:noWrap/>
            <w:hideMark/>
          </w:tcPr>
          <w:p w14:paraId="05EC8422" w14:textId="77777777" w:rsidR="00DC17FD" w:rsidRPr="00B322A8" w:rsidRDefault="00DC17FD" w:rsidP="00C12606">
            <w:pPr>
              <w:pStyle w:val="TAL"/>
              <w:keepNext w:val="0"/>
            </w:pPr>
            <w:r w:rsidRPr="00B322A8">
              <w:t>-28.69</w:t>
            </w:r>
          </w:p>
        </w:tc>
        <w:tc>
          <w:tcPr>
            <w:tcW w:w="1058" w:type="dxa"/>
            <w:noWrap/>
            <w:hideMark/>
          </w:tcPr>
          <w:p w14:paraId="5D95CE10" w14:textId="77777777" w:rsidR="00DC17FD" w:rsidRPr="00B322A8" w:rsidRDefault="00DC17FD" w:rsidP="00C12606">
            <w:pPr>
              <w:pStyle w:val="TAL"/>
              <w:keepNext w:val="0"/>
            </w:pPr>
            <w:r w:rsidRPr="00B322A8">
              <w:t>40.43</w:t>
            </w:r>
          </w:p>
        </w:tc>
        <w:tc>
          <w:tcPr>
            <w:tcW w:w="873" w:type="dxa"/>
            <w:noWrap/>
            <w:hideMark/>
          </w:tcPr>
          <w:p w14:paraId="570F211D" w14:textId="77777777" w:rsidR="00DC17FD" w:rsidRPr="00B322A8" w:rsidRDefault="00DC17FD" w:rsidP="00C12606">
            <w:pPr>
              <w:pStyle w:val="TAL"/>
              <w:keepNext w:val="0"/>
            </w:pPr>
            <w:r w:rsidRPr="00B322A8">
              <w:t>15.63</w:t>
            </w:r>
          </w:p>
        </w:tc>
        <w:tc>
          <w:tcPr>
            <w:tcW w:w="873" w:type="dxa"/>
            <w:noWrap/>
            <w:hideMark/>
          </w:tcPr>
          <w:p w14:paraId="7A76458D" w14:textId="77777777" w:rsidR="00DC17FD" w:rsidRPr="00B322A8" w:rsidRDefault="00DC17FD" w:rsidP="00C12606">
            <w:pPr>
              <w:pStyle w:val="TAL"/>
              <w:keepNext w:val="0"/>
            </w:pPr>
            <w:r w:rsidRPr="00B322A8">
              <w:t>100.86</w:t>
            </w:r>
          </w:p>
        </w:tc>
      </w:tr>
      <w:tr w:rsidR="00DC17FD" w:rsidRPr="00B322A8" w14:paraId="3AC87A2C" w14:textId="77777777" w:rsidTr="00BA14A0">
        <w:trPr>
          <w:trHeight w:val="300"/>
          <w:tblHeader/>
        </w:trPr>
        <w:tc>
          <w:tcPr>
            <w:tcW w:w="1267" w:type="dxa"/>
            <w:noWrap/>
            <w:hideMark/>
          </w:tcPr>
          <w:p w14:paraId="77A40F08" w14:textId="77777777" w:rsidR="00DC17FD" w:rsidRPr="00B322A8" w:rsidRDefault="00DC17FD" w:rsidP="00C12606">
            <w:pPr>
              <w:pStyle w:val="TAL"/>
              <w:keepNext w:val="0"/>
            </w:pPr>
            <w:r w:rsidRPr="00B322A8">
              <w:t>23</w:t>
            </w:r>
          </w:p>
        </w:tc>
        <w:tc>
          <w:tcPr>
            <w:tcW w:w="1100" w:type="dxa"/>
            <w:noWrap/>
            <w:hideMark/>
          </w:tcPr>
          <w:p w14:paraId="6BE1A43C" w14:textId="77777777" w:rsidR="00DC17FD" w:rsidRPr="00B322A8" w:rsidRDefault="00DC17FD" w:rsidP="00C12606">
            <w:pPr>
              <w:pStyle w:val="TAL"/>
              <w:keepNext w:val="0"/>
            </w:pPr>
            <w:r w:rsidRPr="00B322A8">
              <w:t>-29.29</w:t>
            </w:r>
          </w:p>
        </w:tc>
        <w:tc>
          <w:tcPr>
            <w:tcW w:w="2107" w:type="dxa"/>
            <w:noWrap/>
            <w:hideMark/>
          </w:tcPr>
          <w:p w14:paraId="4A66753A" w14:textId="77777777" w:rsidR="00DC17FD" w:rsidRPr="00B322A8" w:rsidRDefault="00DC17FD" w:rsidP="00C12606">
            <w:pPr>
              <w:pStyle w:val="TAL"/>
              <w:keepNext w:val="0"/>
            </w:pPr>
            <w:r w:rsidRPr="00B322A8">
              <w:t>2564</w:t>
            </w:r>
          </w:p>
        </w:tc>
        <w:tc>
          <w:tcPr>
            <w:tcW w:w="2082" w:type="dxa"/>
            <w:noWrap/>
            <w:hideMark/>
          </w:tcPr>
          <w:p w14:paraId="57AC0D68" w14:textId="77777777" w:rsidR="00DC17FD" w:rsidRPr="00B322A8" w:rsidRDefault="00DC17FD" w:rsidP="00C12606">
            <w:pPr>
              <w:pStyle w:val="TAL"/>
              <w:keepNext w:val="0"/>
            </w:pPr>
            <w:r w:rsidRPr="00B322A8">
              <w:t>-52.24</w:t>
            </w:r>
          </w:p>
        </w:tc>
        <w:tc>
          <w:tcPr>
            <w:tcW w:w="1058" w:type="dxa"/>
            <w:noWrap/>
            <w:hideMark/>
          </w:tcPr>
          <w:p w14:paraId="7E8B38BA" w14:textId="77777777" w:rsidR="00DC17FD" w:rsidRPr="00B322A8" w:rsidRDefault="00DC17FD" w:rsidP="00C12606">
            <w:pPr>
              <w:pStyle w:val="TAL"/>
              <w:keepNext w:val="0"/>
            </w:pPr>
            <w:r w:rsidRPr="00B322A8">
              <w:t>48.93</w:t>
            </w:r>
          </w:p>
        </w:tc>
        <w:tc>
          <w:tcPr>
            <w:tcW w:w="873" w:type="dxa"/>
            <w:noWrap/>
            <w:hideMark/>
          </w:tcPr>
          <w:p w14:paraId="3E0C31A1" w14:textId="77777777" w:rsidR="00DC17FD" w:rsidRPr="00B322A8" w:rsidRDefault="00DC17FD" w:rsidP="00C12606">
            <w:pPr>
              <w:pStyle w:val="TAL"/>
              <w:keepNext w:val="0"/>
            </w:pPr>
            <w:r w:rsidRPr="00B322A8">
              <w:t>15.63</w:t>
            </w:r>
          </w:p>
        </w:tc>
        <w:tc>
          <w:tcPr>
            <w:tcW w:w="873" w:type="dxa"/>
            <w:noWrap/>
            <w:hideMark/>
          </w:tcPr>
          <w:p w14:paraId="74D8C347" w14:textId="77777777" w:rsidR="00DC17FD" w:rsidRPr="00B322A8" w:rsidRDefault="00DC17FD" w:rsidP="00C12606">
            <w:pPr>
              <w:pStyle w:val="TAL"/>
              <w:keepNext w:val="0"/>
            </w:pPr>
            <w:r w:rsidRPr="00B322A8">
              <w:t>105.41</w:t>
            </w:r>
          </w:p>
        </w:tc>
      </w:tr>
      <w:tr w:rsidR="00DC17FD" w:rsidRPr="00B322A8" w14:paraId="1A149545" w14:textId="77777777" w:rsidTr="00BA14A0">
        <w:trPr>
          <w:trHeight w:val="300"/>
          <w:tblHeader/>
        </w:trPr>
        <w:tc>
          <w:tcPr>
            <w:tcW w:w="1267" w:type="dxa"/>
            <w:noWrap/>
            <w:hideMark/>
          </w:tcPr>
          <w:p w14:paraId="3803BBBB" w14:textId="77777777" w:rsidR="00DC17FD" w:rsidRPr="00B322A8" w:rsidRDefault="00DC17FD" w:rsidP="00C12606">
            <w:pPr>
              <w:pStyle w:val="TAL"/>
              <w:keepNext w:val="0"/>
            </w:pPr>
            <w:r w:rsidRPr="00B322A8">
              <w:t>24</w:t>
            </w:r>
          </w:p>
        </w:tc>
        <w:tc>
          <w:tcPr>
            <w:tcW w:w="1100" w:type="dxa"/>
            <w:noWrap/>
            <w:hideMark/>
          </w:tcPr>
          <w:p w14:paraId="0245D54C" w14:textId="77777777" w:rsidR="00DC17FD" w:rsidRPr="00B322A8" w:rsidRDefault="00DC17FD" w:rsidP="00C12606">
            <w:pPr>
              <w:pStyle w:val="TAL"/>
              <w:keepNext w:val="0"/>
            </w:pPr>
            <w:r w:rsidRPr="00B322A8">
              <w:t>-30.49</w:t>
            </w:r>
          </w:p>
        </w:tc>
        <w:tc>
          <w:tcPr>
            <w:tcW w:w="2107" w:type="dxa"/>
            <w:noWrap/>
            <w:hideMark/>
          </w:tcPr>
          <w:p w14:paraId="4C14685A" w14:textId="77777777" w:rsidR="00DC17FD" w:rsidRPr="00B322A8" w:rsidRDefault="00DC17FD" w:rsidP="00C12606">
            <w:pPr>
              <w:pStyle w:val="TAL"/>
              <w:keepNext w:val="0"/>
            </w:pPr>
            <w:r w:rsidRPr="00B322A8">
              <w:t>3151</w:t>
            </w:r>
          </w:p>
        </w:tc>
        <w:tc>
          <w:tcPr>
            <w:tcW w:w="2082" w:type="dxa"/>
            <w:noWrap/>
            <w:hideMark/>
          </w:tcPr>
          <w:p w14:paraId="45F410D3" w14:textId="77777777" w:rsidR="00DC17FD" w:rsidRPr="00B322A8" w:rsidRDefault="00DC17FD" w:rsidP="00C12606">
            <w:pPr>
              <w:pStyle w:val="TAL"/>
              <w:keepNext w:val="0"/>
            </w:pPr>
            <w:r w:rsidRPr="00B322A8">
              <w:t>5.6</w:t>
            </w:r>
          </w:p>
        </w:tc>
        <w:tc>
          <w:tcPr>
            <w:tcW w:w="1058" w:type="dxa"/>
            <w:noWrap/>
            <w:hideMark/>
          </w:tcPr>
          <w:p w14:paraId="3F364E1D" w14:textId="77777777" w:rsidR="00DC17FD" w:rsidRPr="00B322A8" w:rsidRDefault="00DC17FD" w:rsidP="00C12606">
            <w:pPr>
              <w:pStyle w:val="TAL"/>
              <w:keepNext w:val="0"/>
            </w:pPr>
            <w:r w:rsidRPr="00B322A8">
              <w:t>-111.39</w:t>
            </w:r>
          </w:p>
        </w:tc>
        <w:tc>
          <w:tcPr>
            <w:tcW w:w="873" w:type="dxa"/>
            <w:noWrap/>
            <w:hideMark/>
          </w:tcPr>
          <w:p w14:paraId="215F71BF" w14:textId="77777777" w:rsidR="00DC17FD" w:rsidRPr="00B322A8" w:rsidRDefault="00DC17FD" w:rsidP="00C12606">
            <w:pPr>
              <w:pStyle w:val="TAL"/>
              <w:keepNext w:val="0"/>
            </w:pPr>
            <w:r w:rsidRPr="00B322A8">
              <w:t>15.63</w:t>
            </w:r>
          </w:p>
        </w:tc>
        <w:tc>
          <w:tcPr>
            <w:tcW w:w="873" w:type="dxa"/>
            <w:noWrap/>
            <w:hideMark/>
          </w:tcPr>
          <w:p w14:paraId="659B839A" w14:textId="77777777" w:rsidR="00DC17FD" w:rsidRPr="00B322A8" w:rsidRDefault="00DC17FD" w:rsidP="00C12606">
            <w:pPr>
              <w:pStyle w:val="TAL"/>
              <w:keepNext w:val="0"/>
            </w:pPr>
            <w:r w:rsidRPr="00B322A8">
              <w:t>106.37</w:t>
            </w:r>
          </w:p>
        </w:tc>
      </w:tr>
      <w:tr w:rsidR="00DC17FD" w:rsidRPr="00B322A8" w14:paraId="15B25A5C" w14:textId="77777777" w:rsidTr="00BA14A0">
        <w:trPr>
          <w:trHeight w:val="300"/>
          <w:tblHeader/>
        </w:trPr>
        <w:tc>
          <w:tcPr>
            <w:tcW w:w="1267" w:type="dxa"/>
            <w:noWrap/>
            <w:hideMark/>
          </w:tcPr>
          <w:p w14:paraId="22AF483E" w14:textId="77777777" w:rsidR="00DC17FD" w:rsidRPr="00B322A8" w:rsidRDefault="00DC17FD" w:rsidP="00C12606">
            <w:pPr>
              <w:pStyle w:val="TAL"/>
              <w:keepNext w:val="0"/>
            </w:pPr>
            <w:r w:rsidRPr="00B322A8">
              <w:t>Ini. delay [ns]</w:t>
            </w:r>
          </w:p>
        </w:tc>
        <w:tc>
          <w:tcPr>
            <w:tcW w:w="1100" w:type="dxa"/>
            <w:noWrap/>
            <w:hideMark/>
          </w:tcPr>
          <w:p w14:paraId="397333A3" w14:textId="77777777" w:rsidR="00DC17FD" w:rsidRPr="00B322A8" w:rsidRDefault="00DC17FD" w:rsidP="00C12606">
            <w:pPr>
              <w:pStyle w:val="TAL"/>
              <w:keepNext w:val="0"/>
            </w:pPr>
            <w:r w:rsidRPr="00B322A8">
              <w:t>XPR [dB]</w:t>
            </w:r>
          </w:p>
        </w:tc>
        <w:tc>
          <w:tcPr>
            <w:tcW w:w="2107" w:type="dxa"/>
            <w:noWrap/>
            <w:hideMark/>
          </w:tcPr>
          <w:p w14:paraId="1390C823" w14:textId="77777777" w:rsidR="00DC17FD" w:rsidRPr="00B322A8" w:rsidRDefault="00DC17FD" w:rsidP="00C12606">
            <w:pPr>
              <w:pStyle w:val="TAL"/>
              <w:keepNext w:val="0"/>
            </w:pPr>
            <w:r w:rsidRPr="00B322A8">
              <w:t>PL [dB]</w:t>
            </w:r>
          </w:p>
        </w:tc>
        <w:tc>
          <w:tcPr>
            <w:tcW w:w="2082" w:type="dxa"/>
            <w:noWrap/>
            <w:hideMark/>
          </w:tcPr>
          <w:p w14:paraId="345AAAFA"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155DFE82" w14:textId="77777777" w:rsidR="00DC17FD" w:rsidRPr="00B322A8" w:rsidRDefault="00DC17FD" w:rsidP="00C12606">
            <w:pPr>
              <w:pStyle w:val="TAL"/>
              <w:keepNext w:val="0"/>
            </w:pPr>
            <w:r w:rsidRPr="00B322A8">
              <w:t>ASD [°]</w:t>
            </w:r>
          </w:p>
        </w:tc>
        <w:tc>
          <w:tcPr>
            <w:tcW w:w="873" w:type="dxa"/>
            <w:noWrap/>
            <w:hideMark/>
          </w:tcPr>
          <w:p w14:paraId="51F971DB" w14:textId="77777777" w:rsidR="00DC17FD" w:rsidRPr="00B322A8" w:rsidRDefault="00DC17FD" w:rsidP="00C12606">
            <w:pPr>
              <w:pStyle w:val="TAL"/>
              <w:keepNext w:val="0"/>
            </w:pPr>
            <w:r w:rsidRPr="00B322A8">
              <w:t>ZSA [°]</w:t>
            </w:r>
          </w:p>
        </w:tc>
        <w:tc>
          <w:tcPr>
            <w:tcW w:w="873" w:type="dxa"/>
            <w:noWrap/>
            <w:hideMark/>
          </w:tcPr>
          <w:p w14:paraId="6991B3FA" w14:textId="77777777" w:rsidR="00DC17FD" w:rsidRPr="00B322A8" w:rsidRDefault="00DC17FD" w:rsidP="00C12606">
            <w:pPr>
              <w:pStyle w:val="TAL"/>
              <w:keepNext w:val="0"/>
            </w:pPr>
            <w:r w:rsidRPr="00B322A8">
              <w:t>ZSD [°]</w:t>
            </w:r>
          </w:p>
        </w:tc>
      </w:tr>
      <w:tr w:rsidR="00DC17FD" w:rsidRPr="00B322A8" w14:paraId="33621157" w14:textId="77777777" w:rsidTr="00BA14A0">
        <w:trPr>
          <w:trHeight w:val="300"/>
          <w:tblHeader/>
        </w:trPr>
        <w:tc>
          <w:tcPr>
            <w:tcW w:w="1267" w:type="dxa"/>
            <w:noWrap/>
            <w:hideMark/>
          </w:tcPr>
          <w:p w14:paraId="76413B68" w14:textId="77777777" w:rsidR="00DC17FD" w:rsidRPr="00B322A8" w:rsidRDefault="00DC17FD" w:rsidP="00C12606">
            <w:pPr>
              <w:pStyle w:val="TAL"/>
              <w:keepNext w:val="0"/>
            </w:pPr>
            <w:r w:rsidRPr="00B322A8">
              <w:t>1151</w:t>
            </w:r>
          </w:p>
        </w:tc>
        <w:tc>
          <w:tcPr>
            <w:tcW w:w="1100" w:type="dxa"/>
            <w:noWrap/>
            <w:hideMark/>
          </w:tcPr>
          <w:p w14:paraId="3F9109A1" w14:textId="77777777" w:rsidR="00DC17FD" w:rsidRPr="00B322A8" w:rsidRDefault="00DC17FD" w:rsidP="00C12606">
            <w:pPr>
              <w:pStyle w:val="TAL"/>
              <w:keepNext w:val="0"/>
            </w:pPr>
            <w:r w:rsidRPr="00B322A8">
              <w:t>7</w:t>
            </w:r>
          </w:p>
        </w:tc>
        <w:tc>
          <w:tcPr>
            <w:tcW w:w="2107" w:type="dxa"/>
            <w:noWrap/>
            <w:hideMark/>
          </w:tcPr>
          <w:p w14:paraId="3A2B4147" w14:textId="77777777" w:rsidR="00DC17FD" w:rsidRPr="00B322A8" w:rsidRDefault="00DC17FD" w:rsidP="00C12606">
            <w:pPr>
              <w:pStyle w:val="TAL"/>
              <w:keepNext w:val="0"/>
            </w:pPr>
            <w:r w:rsidRPr="00B322A8">
              <w:t>120.5</w:t>
            </w:r>
          </w:p>
        </w:tc>
        <w:tc>
          <w:tcPr>
            <w:tcW w:w="2082" w:type="dxa"/>
            <w:noWrap/>
            <w:hideMark/>
          </w:tcPr>
          <w:p w14:paraId="287407D4" w14:textId="77777777" w:rsidR="00DC17FD" w:rsidRPr="00B322A8" w:rsidRDefault="00DC17FD" w:rsidP="00C12606">
            <w:pPr>
              <w:pStyle w:val="TAL"/>
              <w:keepNext w:val="0"/>
            </w:pPr>
            <w:r w:rsidRPr="00B322A8">
              <w:t>90</w:t>
            </w:r>
          </w:p>
        </w:tc>
        <w:tc>
          <w:tcPr>
            <w:tcW w:w="1058" w:type="dxa"/>
            <w:noWrap/>
            <w:hideMark/>
          </w:tcPr>
          <w:p w14:paraId="065D0AFD" w14:textId="77777777" w:rsidR="00DC17FD" w:rsidRPr="00B322A8" w:rsidRDefault="00DC17FD" w:rsidP="00C12606">
            <w:pPr>
              <w:pStyle w:val="TAL"/>
              <w:keepNext w:val="0"/>
            </w:pPr>
            <w:r w:rsidRPr="00B322A8">
              <w:t>1.32</w:t>
            </w:r>
          </w:p>
        </w:tc>
        <w:tc>
          <w:tcPr>
            <w:tcW w:w="873" w:type="dxa"/>
            <w:noWrap/>
            <w:hideMark/>
          </w:tcPr>
          <w:p w14:paraId="3A7B3D83" w14:textId="77777777" w:rsidR="00DC17FD" w:rsidRPr="00B322A8" w:rsidRDefault="00DC17FD" w:rsidP="00C12606">
            <w:pPr>
              <w:pStyle w:val="TAL"/>
              <w:keepNext w:val="0"/>
            </w:pPr>
            <w:r w:rsidRPr="00B322A8">
              <w:t>0</w:t>
            </w:r>
          </w:p>
        </w:tc>
        <w:tc>
          <w:tcPr>
            <w:tcW w:w="873" w:type="dxa"/>
            <w:noWrap/>
            <w:hideMark/>
          </w:tcPr>
          <w:p w14:paraId="24F3ADDF" w14:textId="77777777" w:rsidR="00DC17FD" w:rsidRPr="00B322A8" w:rsidRDefault="00DC17FD" w:rsidP="00C12606">
            <w:pPr>
              <w:pStyle w:val="TAL"/>
              <w:keepNext w:val="0"/>
            </w:pPr>
            <w:r w:rsidRPr="00B322A8">
              <w:t>1.11</w:t>
            </w:r>
          </w:p>
        </w:tc>
      </w:tr>
      <w:tr w:rsidR="00DC17FD" w:rsidRPr="00B322A8" w14:paraId="6A1F9249" w14:textId="77777777" w:rsidTr="00BA14A0">
        <w:trPr>
          <w:trHeight w:val="300"/>
          <w:tblHeader/>
        </w:trPr>
        <w:tc>
          <w:tcPr>
            <w:tcW w:w="1267" w:type="dxa"/>
            <w:noWrap/>
            <w:hideMark/>
          </w:tcPr>
          <w:p w14:paraId="543FFB77" w14:textId="77777777" w:rsidR="00DC17FD" w:rsidRPr="00B322A8" w:rsidRDefault="00DC17FD" w:rsidP="00C12606">
            <w:pPr>
              <w:pStyle w:val="TAL"/>
              <w:keepNext w:val="0"/>
            </w:pPr>
            <w:r w:rsidRPr="00B322A8">
              <w:t>UE speed [m/s]</w:t>
            </w:r>
          </w:p>
        </w:tc>
        <w:tc>
          <w:tcPr>
            <w:tcW w:w="1100" w:type="dxa"/>
            <w:noWrap/>
            <w:hideMark/>
          </w:tcPr>
          <w:p w14:paraId="359EDB4C" w14:textId="77777777" w:rsidR="00DC17FD" w:rsidRPr="00B322A8" w:rsidRDefault="00DC17FD" w:rsidP="00C12606">
            <w:pPr>
              <w:pStyle w:val="TAL"/>
              <w:keepNext w:val="0"/>
            </w:pPr>
            <w:r w:rsidRPr="00B322A8">
              <w:t>UE DoT Az [°]</w:t>
            </w:r>
          </w:p>
        </w:tc>
        <w:tc>
          <w:tcPr>
            <w:tcW w:w="2107" w:type="dxa"/>
            <w:noWrap/>
            <w:hideMark/>
          </w:tcPr>
          <w:p w14:paraId="2A4FCEFF"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2C4E50D"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6940A73" w14:textId="77777777" w:rsidR="00DC17FD" w:rsidRPr="00B322A8" w:rsidRDefault="00DC17FD" w:rsidP="00C12606">
            <w:pPr>
              <w:pStyle w:val="TAL"/>
              <w:keepNext w:val="0"/>
            </w:pPr>
            <w:r w:rsidRPr="00B322A8">
              <w:t>K-factor [dB]</w:t>
            </w:r>
          </w:p>
        </w:tc>
        <w:tc>
          <w:tcPr>
            <w:tcW w:w="873" w:type="dxa"/>
            <w:noWrap/>
            <w:hideMark/>
          </w:tcPr>
          <w:p w14:paraId="5861B8BD" w14:textId="77777777" w:rsidR="00DC17FD" w:rsidRPr="00B322A8" w:rsidRDefault="00DC17FD" w:rsidP="00C12606">
            <w:pPr>
              <w:pStyle w:val="TAL"/>
              <w:keepNext w:val="0"/>
            </w:pPr>
            <w:r w:rsidRPr="00B322A8">
              <w:t xml:space="preserve"> </w:t>
            </w:r>
          </w:p>
        </w:tc>
        <w:tc>
          <w:tcPr>
            <w:tcW w:w="873" w:type="dxa"/>
            <w:noWrap/>
            <w:hideMark/>
          </w:tcPr>
          <w:p w14:paraId="37F91822" w14:textId="77777777" w:rsidR="00DC17FD" w:rsidRPr="00B322A8" w:rsidRDefault="00DC17FD" w:rsidP="00C12606">
            <w:pPr>
              <w:pStyle w:val="TAL"/>
              <w:keepNext w:val="0"/>
            </w:pPr>
          </w:p>
        </w:tc>
      </w:tr>
      <w:tr w:rsidR="00DC17FD" w:rsidRPr="00B322A8" w14:paraId="21D4CBBC" w14:textId="77777777" w:rsidTr="00BA14A0">
        <w:trPr>
          <w:trHeight w:val="300"/>
          <w:tblHeader/>
        </w:trPr>
        <w:tc>
          <w:tcPr>
            <w:tcW w:w="1267" w:type="dxa"/>
            <w:noWrap/>
            <w:hideMark/>
          </w:tcPr>
          <w:p w14:paraId="583BF4BA" w14:textId="77777777" w:rsidR="00DC17FD" w:rsidRPr="00B322A8" w:rsidRDefault="00DC17FD" w:rsidP="00C12606">
            <w:pPr>
              <w:pStyle w:val="TAL"/>
              <w:keepNext w:val="0"/>
            </w:pPr>
            <w:r w:rsidRPr="00B322A8">
              <w:t>8.33</w:t>
            </w:r>
          </w:p>
        </w:tc>
        <w:tc>
          <w:tcPr>
            <w:tcW w:w="1100" w:type="dxa"/>
            <w:noWrap/>
            <w:hideMark/>
          </w:tcPr>
          <w:p w14:paraId="0F28673A" w14:textId="77777777" w:rsidR="00DC17FD" w:rsidRPr="00B322A8" w:rsidRDefault="00DC17FD" w:rsidP="00C12606">
            <w:pPr>
              <w:pStyle w:val="TAL"/>
              <w:keepNext w:val="0"/>
            </w:pPr>
            <w:r w:rsidRPr="00B322A8">
              <w:t>45.03</w:t>
            </w:r>
          </w:p>
        </w:tc>
        <w:tc>
          <w:tcPr>
            <w:tcW w:w="2107" w:type="dxa"/>
            <w:noWrap/>
            <w:hideMark/>
          </w:tcPr>
          <w:p w14:paraId="1C0CE5E1" w14:textId="77777777" w:rsidR="00DC17FD" w:rsidRPr="00B322A8" w:rsidRDefault="00DC17FD" w:rsidP="00C12606">
            <w:pPr>
              <w:pStyle w:val="TAL"/>
              <w:keepNext w:val="0"/>
            </w:pPr>
            <w:r w:rsidRPr="00B322A8">
              <w:t>(</w:t>
            </w:r>
            <w:proofErr w:type="gramStart"/>
            <w:r w:rsidRPr="00B322A8">
              <w:t>316.65,-</w:t>
            </w:r>
            <w:proofErr w:type="gramEnd"/>
            <w:r w:rsidRPr="00B322A8">
              <w:t>135.09,1.5)</w:t>
            </w:r>
          </w:p>
        </w:tc>
        <w:tc>
          <w:tcPr>
            <w:tcW w:w="2082" w:type="dxa"/>
            <w:noWrap/>
            <w:hideMark/>
          </w:tcPr>
          <w:p w14:paraId="35DB98FE" w14:textId="77777777" w:rsidR="00DC17FD" w:rsidRPr="00B322A8" w:rsidRDefault="00DC17FD" w:rsidP="00C12606">
            <w:pPr>
              <w:pStyle w:val="TAL"/>
              <w:keepNext w:val="0"/>
            </w:pPr>
            <w:r w:rsidRPr="00B322A8">
              <w:t>(0,0,25)</w:t>
            </w:r>
          </w:p>
        </w:tc>
        <w:tc>
          <w:tcPr>
            <w:tcW w:w="1058" w:type="dxa"/>
            <w:noWrap/>
            <w:hideMark/>
          </w:tcPr>
          <w:p w14:paraId="44892137" w14:textId="77777777" w:rsidR="00DC17FD" w:rsidRPr="00B322A8" w:rsidRDefault="00DC17FD" w:rsidP="00C12606">
            <w:pPr>
              <w:pStyle w:val="TAL"/>
              <w:keepNext w:val="0"/>
            </w:pPr>
            <w:r w:rsidRPr="00B322A8">
              <w:t>-</w:t>
            </w:r>
          </w:p>
        </w:tc>
        <w:tc>
          <w:tcPr>
            <w:tcW w:w="873" w:type="dxa"/>
            <w:noWrap/>
            <w:hideMark/>
          </w:tcPr>
          <w:p w14:paraId="5BCC05C2" w14:textId="77777777" w:rsidR="00DC17FD" w:rsidRPr="00B322A8" w:rsidRDefault="00DC17FD" w:rsidP="00C12606">
            <w:pPr>
              <w:pStyle w:val="TAL"/>
              <w:keepNext w:val="0"/>
            </w:pPr>
          </w:p>
        </w:tc>
        <w:tc>
          <w:tcPr>
            <w:tcW w:w="873" w:type="dxa"/>
            <w:noWrap/>
            <w:hideMark/>
          </w:tcPr>
          <w:p w14:paraId="3D05C7F5" w14:textId="77777777" w:rsidR="00DC17FD" w:rsidRPr="00B322A8" w:rsidRDefault="00DC17FD" w:rsidP="00C12606">
            <w:pPr>
              <w:pStyle w:val="TAL"/>
              <w:keepNext w:val="0"/>
            </w:pPr>
          </w:p>
        </w:tc>
      </w:tr>
      <w:tr w:rsidR="00DC17FD" w:rsidRPr="00B322A8" w14:paraId="6D8D3870" w14:textId="77777777" w:rsidTr="00BA14A0">
        <w:trPr>
          <w:trHeight w:val="300"/>
          <w:tblHeader/>
        </w:trPr>
        <w:tc>
          <w:tcPr>
            <w:tcW w:w="1267" w:type="dxa"/>
            <w:noWrap/>
            <w:hideMark/>
          </w:tcPr>
          <w:p w14:paraId="7B98BAF1" w14:textId="77777777" w:rsidR="00DC17FD" w:rsidRPr="00B322A8" w:rsidRDefault="00DC17FD" w:rsidP="00C12606">
            <w:pPr>
              <w:pStyle w:val="TAL"/>
              <w:keepNext w:val="0"/>
            </w:pPr>
          </w:p>
        </w:tc>
        <w:tc>
          <w:tcPr>
            <w:tcW w:w="1100" w:type="dxa"/>
            <w:noWrap/>
            <w:hideMark/>
          </w:tcPr>
          <w:p w14:paraId="2D48B2FA" w14:textId="77777777" w:rsidR="00DC17FD" w:rsidRPr="00B322A8" w:rsidRDefault="00DC17FD" w:rsidP="00C12606">
            <w:pPr>
              <w:pStyle w:val="TAL"/>
              <w:keepNext w:val="0"/>
            </w:pPr>
          </w:p>
        </w:tc>
        <w:tc>
          <w:tcPr>
            <w:tcW w:w="2107" w:type="dxa"/>
            <w:noWrap/>
            <w:hideMark/>
          </w:tcPr>
          <w:p w14:paraId="5906EB5F" w14:textId="77777777" w:rsidR="00DC17FD" w:rsidRPr="00B322A8" w:rsidRDefault="00DC17FD" w:rsidP="00C12606">
            <w:pPr>
              <w:pStyle w:val="TAL"/>
              <w:keepNext w:val="0"/>
            </w:pPr>
          </w:p>
        </w:tc>
        <w:tc>
          <w:tcPr>
            <w:tcW w:w="2082" w:type="dxa"/>
            <w:noWrap/>
            <w:hideMark/>
          </w:tcPr>
          <w:p w14:paraId="79809172" w14:textId="77777777" w:rsidR="00DC17FD" w:rsidRPr="00B322A8" w:rsidRDefault="00DC17FD" w:rsidP="00C12606">
            <w:pPr>
              <w:pStyle w:val="TAL"/>
              <w:keepNext w:val="0"/>
            </w:pPr>
          </w:p>
        </w:tc>
        <w:tc>
          <w:tcPr>
            <w:tcW w:w="1058" w:type="dxa"/>
            <w:noWrap/>
            <w:hideMark/>
          </w:tcPr>
          <w:p w14:paraId="5458BEDE" w14:textId="77777777" w:rsidR="00DC17FD" w:rsidRPr="00B322A8" w:rsidRDefault="00DC17FD" w:rsidP="00C12606">
            <w:pPr>
              <w:pStyle w:val="TAL"/>
              <w:keepNext w:val="0"/>
            </w:pPr>
          </w:p>
        </w:tc>
        <w:tc>
          <w:tcPr>
            <w:tcW w:w="873" w:type="dxa"/>
            <w:noWrap/>
            <w:hideMark/>
          </w:tcPr>
          <w:p w14:paraId="6B9F3F9C" w14:textId="77777777" w:rsidR="00DC17FD" w:rsidRPr="00B322A8" w:rsidRDefault="00DC17FD" w:rsidP="00C12606">
            <w:pPr>
              <w:pStyle w:val="TAL"/>
              <w:keepNext w:val="0"/>
            </w:pPr>
          </w:p>
        </w:tc>
        <w:tc>
          <w:tcPr>
            <w:tcW w:w="873" w:type="dxa"/>
            <w:noWrap/>
            <w:hideMark/>
          </w:tcPr>
          <w:p w14:paraId="57583244" w14:textId="77777777" w:rsidR="00DC17FD" w:rsidRPr="00B322A8" w:rsidRDefault="00DC17FD" w:rsidP="00C12606">
            <w:pPr>
              <w:pStyle w:val="TAL"/>
              <w:keepNext w:val="0"/>
            </w:pPr>
          </w:p>
        </w:tc>
      </w:tr>
      <w:tr w:rsidR="00DC17FD" w:rsidRPr="00B322A8" w14:paraId="7A8945A3" w14:textId="77777777" w:rsidTr="00C12606">
        <w:trPr>
          <w:trHeight w:val="300"/>
          <w:tblHeader/>
        </w:trPr>
        <w:tc>
          <w:tcPr>
            <w:tcW w:w="1267" w:type="dxa"/>
            <w:shd w:val="clear" w:color="auto" w:fill="EDEDED" w:themeFill="accent3" w:themeFillTint="33"/>
            <w:noWrap/>
            <w:hideMark/>
          </w:tcPr>
          <w:p w14:paraId="5DBB0371"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6A7FEF79" w14:textId="77777777" w:rsidR="00DC17FD" w:rsidRPr="00F94504" w:rsidRDefault="00DC17FD" w:rsidP="00C12606">
            <w:pPr>
              <w:pStyle w:val="TAL"/>
              <w:keepNext w:val="0"/>
              <w:rPr>
                <w:b/>
                <w:bCs/>
              </w:rPr>
            </w:pPr>
            <w:r w:rsidRPr="00F94504">
              <w:rPr>
                <w:b/>
                <w:bCs/>
              </w:rPr>
              <w:t>8</w:t>
            </w:r>
          </w:p>
        </w:tc>
        <w:tc>
          <w:tcPr>
            <w:tcW w:w="2107" w:type="dxa"/>
            <w:shd w:val="clear" w:color="auto" w:fill="EDEDED" w:themeFill="accent3" w:themeFillTint="33"/>
            <w:noWrap/>
            <w:hideMark/>
          </w:tcPr>
          <w:p w14:paraId="4912E49A" w14:textId="77777777" w:rsidR="00DC17FD" w:rsidRPr="00B322A8" w:rsidRDefault="00DC17FD" w:rsidP="00C12606">
            <w:pPr>
              <w:pStyle w:val="TAL"/>
              <w:keepNext w:val="0"/>
            </w:pPr>
          </w:p>
        </w:tc>
        <w:tc>
          <w:tcPr>
            <w:tcW w:w="2082" w:type="dxa"/>
            <w:shd w:val="clear" w:color="auto" w:fill="EDEDED" w:themeFill="accent3" w:themeFillTint="33"/>
            <w:noWrap/>
            <w:hideMark/>
          </w:tcPr>
          <w:p w14:paraId="74D8B425" w14:textId="77777777" w:rsidR="00DC17FD" w:rsidRPr="00B322A8" w:rsidRDefault="00DC17FD" w:rsidP="00C12606">
            <w:pPr>
              <w:pStyle w:val="TAL"/>
              <w:keepNext w:val="0"/>
            </w:pPr>
          </w:p>
        </w:tc>
        <w:tc>
          <w:tcPr>
            <w:tcW w:w="1058" w:type="dxa"/>
            <w:shd w:val="clear" w:color="auto" w:fill="EDEDED" w:themeFill="accent3" w:themeFillTint="33"/>
            <w:noWrap/>
            <w:hideMark/>
          </w:tcPr>
          <w:p w14:paraId="3883E53B" w14:textId="77777777" w:rsidR="00DC17FD" w:rsidRPr="00B322A8" w:rsidRDefault="00DC17FD" w:rsidP="00C12606">
            <w:pPr>
              <w:pStyle w:val="TAL"/>
              <w:keepNext w:val="0"/>
            </w:pPr>
          </w:p>
        </w:tc>
        <w:tc>
          <w:tcPr>
            <w:tcW w:w="873" w:type="dxa"/>
            <w:shd w:val="clear" w:color="auto" w:fill="EDEDED" w:themeFill="accent3" w:themeFillTint="33"/>
            <w:noWrap/>
            <w:hideMark/>
          </w:tcPr>
          <w:p w14:paraId="36FDD097" w14:textId="77777777" w:rsidR="00DC17FD" w:rsidRPr="00B322A8" w:rsidRDefault="00DC17FD" w:rsidP="00C12606">
            <w:pPr>
              <w:pStyle w:val="TAL"/>
              <w:keepNext w:val="0"/>
            </w:pPr>
          </w:p>
        </w:tc>
        <w:tc>
          <w:tcPr>
            <w:tcW w:w="873" w:type="dxa"/>
            <w:shd w:val="clear" w:color="auto" w:fill="EDEDED" w:themeFill="accent3" w:themeFillTint="33"/>
            <w:noWrap/>
            <w:hideMark/>
          </w:tcPr>
          <w:p w14:paraId="4238079F" w14:textId="77777777" w:rsidR="00DC17FD" w:rsidRPr="00B322A8" w:rsidRDefault="00DC17FD" w:rsidP="00C12606">
            <w:pPr>
              <w:pStyle w:val="TAL"/>
              <w:keepNext w:val="0"/>
            </w:pPr>
          </w:p>
        </w:tc>
      </w:tr>
      <w:tr w:rsidR="00DC17FD" w:rsidRPr="00B322A8" w14:paraId="712DC114" w14:textId="77777777" w:rsidTr="00BA14A0">
        <w:trPr>
          <w:trHeight w:val="300"/>
          <w:tblHeader/>
        </w:trPr>
        <w:tc>
          <w:tcPr>
            <w:tcW w:w="1267" w:type="dxa"/>
            <w:noWrap/>
            <w:hideMark/>
          </w:tcPr>
          <w:p w14:paraId="7F41671C" w14:textId="77777777" w:rsidR="00DC17FD" w:rsidRPr="00B322A8" w:rsidRDefault="00DC17FD" w:rsidP="00C12606">
            <w:pPr>
              <w:pStyle w:val="TAL"/>
              <w:keepNext w:val="0"/>
            </w:pPr>
            <w:r w:rsidRPr="00B322A8">
              <w:t>Cluster#</w:t>
            </w:r>
          </w:p>
        </w:tc>
        <w:tc>
          <w:tcPr>
            <w:tcW w:w="1100" w:type="dxa"/>
            <w:noWrap/>
            <w:hideMark/>
          </w:tcPr>
          <w:p w14:paraId="0B1DA8C4" w14:textId="77777777" w:rsidR="00DC17FD" w:rsidRPr="00B322A8" w:rsidRDefault="00DC17FD" w:rsidP="00C12606">
            <w:pPr>
              <w:pStyle w:val="TAL"/>
              <w:keepNext w:val="0"/>
            </w:pPr>
            <w:r w:rsidRPr="00B322A8">
              <w:t>Power [dB]</w:t>
            </w:r>
          </w:p>
        </w:tc>
        <w:tc>
          <w:tcPr>
            <w:tcW w:w="2107" w:type="dxa"/>
            <w:noWrap/>
            <w:hideMark/>
          </w:tcPr>
          <w:p w14:paraId="0BE029F8" w14:textId="77777777" w:rsidR="00DC17FD" w:rsidRPr="00B322A8" w:rsidRDefault="00DC17FD" w:rsidP="00C12606">
            <w:pPr>
              <w:pStyle w:val="TAL"/>
              <w:keepNext w:val="0"/>
            </w:pPr>
            <w:r w:rsidRPr="00B322A8">
              <w:t>Excess delay [ns]</w:t>
            </w:r>
          </w:p>
        </w:tc>
        <w:tc>
          <w:tcPr>
            <w:tcW w:w="2082" w:type="dxa"/>
            <w:noWrap/>
            <w:hideMark/>
          </w:tcPr>
          <w:p w14:paraId="31B6BC80"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4A6A5730"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6C9F9A5C" w14:textId="77777777" w:rsidR="00DC17FD" w:rsidRPr="00B322A8" w:rsidRDefault="00DC17FD" w:rsidP="00C12606">
            <w:pPr>
              <w:pStyle w:val="TAL"/>
              <w:keepNext w:val="0"/>
            </w:pPr>
            <w:r w:rsidRPr="00B322A8">
              <w:t>ASA [°]</w:t>
            </w:r>
          </w:p>
        </w:tc>
        <w:tc>
          <w:tcPr>
            <w:tcW w:w="873" w:type="dxa"/>
            <w:noWrap/>
            <w:hideMark/>
          </w:tcPr>
          <w:p w14:paraId="41F1B807"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1F411EE4" w14:textId="77777777" w:rsidTr="00BA14A0">
        <w:trPr>
          <w:trHeight w:val="300"/>
          <w:tblHeader/>
        </w:trPr>
        <w:tc>
          <w:tcPr>
            <w:tcW w:w="1267" w:type="dxa"/>
            <w:noWrap/>
            <w:hideMark/>
          </w:tcPr>
          <w:p w14:paraId="0355029F" w14:textId="77777777" w:rsidR="00DC17FD" w:rsidRPr="00B322A8" w:rsidRDefault="00DC17FD" w:rsidP="00C12606">
            <w:pPr>
              <w:pStyle w:val="TAL"/>
              <w:keepNext w:val="0"/>
            </w:pPr>
            <w:r w:rsidRPr="00B322A8">
              <w:t>LOS</w:t>
            </w:r>
          </w:p>
        </w:tc>
        <w:tc>
          <w:tcPr>
            <w:tcW w:w="1100" w:type="dxa"/>
            <w:noWrap/>
            <w:hideMark/>
          </w:tcPr>
          <w:p w14:paraId="6F524608" w14:textId="77777777" w:rsidR="00DC17FD" w:rsidRPr="00B322A8" w:rsidRDefault="00DC17FD" w:rsidP="00C12606">
            <w:pPr>
              <w:pStyle w:val="TAL"/>
              <w:keepNext w:val="0"/>
            </w:pPr>
            <w:r w:rsidRPr="00B322A8">
              <w:t>-0.51</w:t>
            </w:r>
          </w:p>
        </w:tc>
        <w:tc>
          <w:tcPr>
            <w:tcW w:w="2107" w:type="dxa"/>
            <w:noWrap/>
            <w:hideMark/>
          </w:tcPr>
          <w:p w14:paraId="42558A8F" w14:textId="77777777" w:rsidR="00DC17FD" w:rsidRPr="00B322A8" w:rsidRDefault="00DC17FD" w:rsidP="00C12606">
            <w:pPr>
              <w:pStyle w:val="TAL"/>
              <w:keepNext w:val="0"/>
            </w:pPr>
            <w:r w:rsidRPr="00B322A8">
              <w:t>0</w:t>
            </w:r>
          </w:p>
        </w:tc>
        <w:tc>
          <w:tcPr>
            <w:tcW w:w="2082" w:type="dxa"/>
            <w:noWrap/>
            <w:hideMark/>
          </w:tcPr>
          <w:p w14:paraId="66B15ED9" w14:textId="77777777" w:rsidR="00DC17FD" w:rsidRPr="00B322A8" w:rsidRDefault="00DC17FD" w:rsidP="00C12606">
            <w:pPr>
              <w:pStyle w:val="TAL"/>
              <w:keepNext w:val="0"/>
            </w:pPr>
            <w:r w:rsidRPr="00B322A8">
              <w:t>158.87</w:t>
            </w:r>
          </w:p>
        </w:tc>
        <w:tc>
          <w:tcPr>
            <w:tcW w:w="1058" w:type="dxa"/>
            <w:noWrap/>
            <w:hideMark/>
          </w:tcPr>
          <w:p w14:paraId="3D908EF0" w14:textId="77777777" w:rsidR="00DC17FD" w:rsidRPr="00B322A8" w:rsidRDefault="00DC17FD" w:rsidP="00C12606">
            <w:pPr>
              <w:pStyle w:val="TAL"/>
              <w:keepNext w:val="0"/>
            </w:pPr>
            <w:r w:rsidRPr="00B322A8">
              <w:t>-21.13</w:t>
            </w:r>
          </w:p>
        </w:tc>
        <w:tc>
          <w:tcPr>
            <w:tcW w:w="873" w:type="dxa"/>
            <w:noWrap/>
            <w:hideMark/>
          </w:tcPr>
          <w:p w14:paraId="6DC85A70" w14:textId="77777777" w:rsidR="00DC17FD" w:rsidRPr="00B322A8" w:rsidRDefault="00DC17FD" w:rsidP="00C12606">
            <w:pPr>
              <w:pStyle w:val="TAL"/>
              <w:keepNext w:val="0"/>
            </w:pPr>
            <w:r w:rsidRPr="00B322A8">
              <w:t>0</w:t>
            </w:r>
          </w:p>
        </w:tc>
        <w:tc>
          <w:tcPr>
            <w:tcW w:w="873" w:type="dxa"/>
            <w:noWrap/>
            <w:hideMark/>
          </w:tcPr>
          <w:p w14:paraId="3A425EF1" w14:textId="77777777" w:rsidR="00DC17FD" w:rsidRPr="00B322A8" w:rsidRDefault="00DC17FD" w:rsidP="00C12606">
            <w:pPr>
              <w:pStyle w:val="TAL"/>
              <w:keepNext w:val="0"/>
            </w:pPr>
            <w:r w:rsidRPr="00B322A8">
              <w:t>93.85</w:t>
            </w:r>
          </w:p>
        </w:tc>
      </w:tr>
      <w:tr w:rsidR="00DC17FD" w:rsidRPr="00B322A8" w14:paraId="451CE479" w14:textId="77777777" w:rsidTr="00BA14A0">
        <w:trPr>
          <w:trHeight w:val="300"/>
          <w:tblHeader/>
        </w:trPr>
        <w:tc>
          <w:tcPr>
            <w:tcW w:w="1267" w:type="dxa"/>
            <w:noWrap/>
            <w:hideMark/>
          </w:tcPr>
          <w:p w14:paraId="204AD46A" w14:textId="77777777" w:rsidR="00DC17FD" w:rsidRPr="00B322A8" w:rsidRDefault="00DC17FD" w:rsidP="00C12606">
            <w:pPr>
              <w:pStyle w:val="TAL"/>
              <w:keepNext w:val="0"/>
            </w:pPr>
            <w:r w:rsidRPr="00B322A8">
              <w:t>1</w:t>
            </w:r>
          </w:p>
        </w:tc>
        <w:tc>
          <w:tcPr>
            <w:tcW w:w="1100" w:type="dxa"/>
            <w:noWrap/>
            <w:hideMark/>
          </w:tcPr>
          <w:p w14:paraId="71C3BA33" w14:textId="77777777" w:rsidR="00DC17FD" w:rsidRPr="00B322A8" w:rsidRDefault="00DC17FD" w:rsidP="00C12606">
            <w:pPr>
              <w:pStyle w:val="TAL"/>
              <w:keepNext w:val="0"/>
            </w:pPr>
            <w:r w:rsidRPr="00B322A8">
              <w:t>-22.24</w:t>
            </w:r>
          </w:p>
        </w:tc>
        <w:tc>
          <w:tcPr>
            <w:tcW w:w="2107" w:type="dxa"/>
            <w:noWrap/>
            <w:hideMark/>
          </w:tcPr>
          <w:p w14:paraId="7CCB329B" w14:textId="77777777" w:rsidR="00DC17FD" w:rsidRPr="00B322A8" w:rsidRDefault="00DC17FD" w:rsidP="00C12606">
            <w:pPr>
              <w:pStyle w:val="TAL"/>
              <w:keepNext w:val="0"/>
            </w:pPr>
            <w:r w:rsidRPr="00B322A8">
              <w:t>0</w:t>
            </w:r>
          </w:p>
        </w:tc>
        <w:tc>
          <w:tcPr>
            <w:tcW w:w="2082" w:type="dxa"/>
            <w:noWrap/>
            <w:hideMark/>
          </w:tcPr>
          <w:p w14:paraId="1A615CB9" w14:textId="77777777" w:rsidR="00DC17FD" w:rsidRPr="00B322A8" w:rsidRDefault="00DC17FD" w:rsidP="00C12606">
            <w:pPr>
              <w:pStyle w:val="TAL"/>
              <w:keepNext w:val="0"/>
            </w:pPr>
            <w:r w:rsidRPr="00B322A8">
              <w:t>158.87</w:t>
            </w:r>
          </w:p>
        </w:tc>
        <w:tc>
          <w:tcPr>
            <w:tcW w:w="1058" w:type="dxa"/>
            <w:noWrap/>
            <w:hideMark/>
          </w:tcPr>
          <w:p w14:paraId="242ED4CA" w14:textId="77777777" w:rsidR="00DC17FD" w:rsidRPr="00B322A8" w:rsidRDefault="00DC17FD" w:rsidP="00C12606">
            <w:pPr>
              <w:pStyle w:val="TAL"/>
              <w:keepNext w:val="0"/>
            </w:pPr>
            <w:r w:rsidRPr="00B322A8">
              <w:t>-21.13</w:t>
            </w:r>
          </w:p>
        </w:tc>
        <w:tc>
          <w:tcPr>
            <w:tcW w:w="873" w:type="dxa"/>
            <w:noWrap/>
            <w:hideMark/>
          </w:tcPr>
          <w:p w14:paraId="33A609F9" w14:textId="77777777" w:rsidR="00DC17FD" w:rsidRPr="00B322A8" w:rsidRDefault="00DC17FD" w:rsidP="00C12606">
            <w:pPr>
              <w:pStyle w:val="TAL"/>
              <w:keepNext w:val="0"/>
            </w:pPr>
            <w:r w:rsidRPr="00B322A8">
              <w:t>18.91</w:t>
            </w:r>
          </w:p>
        </w:tc>
        <w:tc>
          <w:tcPr>
            <w:tcW w:w="873" w:type="dxa"/>
            <w:noWrap/>
            <w:hideMark/>
          </w:tcPr>
          <w:p w14:paraId="03D95EF7" w14:textId="77777777" w:rsidR="00DC17FD" w:rsidRPr="00B322A8" w:rsidRDefault="00DC17FD" w:rsidP="00C12606">
            <w:pPr>
              <w:pStyle w:val="TAL"/>
              <w:keepNext w:val="0"/>
            </w:pPr>
            <w:r w:rsidRPr="00B322A8">
              <w:t>93.85</w:t>
            </w:r>
          </w:p>
        </w:tc>
      </w:tr>
      <w:tr w:rsidR="00DC17FD" w:rsidRPr="00B322A8" w14:paraId="4397649A" w14:textId="77777777" w:rsidTr="00BA14A0">
        <w:trPr>
          <w:trHeight w:val="300"/>
          <w:tblHeader/>
        </w:trPr>
        <w:tc>
          <w:tcPr>
            <w:tcW w:w="1267" w:type="dxa"/>
            <w:noWrap/>
            <w:hideMark/>
          </w:tcPr>
          <w:p w14:paraId="0075DF63" w14:textId="77777777" w:rsidR="00DC17FD" w:rsidRPr="00B322A8" w:rsidRDefault="00DC17FD" w:rsidP="00C12606">
            <w:pPr>
              <w:pStyle w:val="TAL"/>
              <w:keepNext w:val="0"/>
            </w:pPr>
            <w:r w:rsidRPr="00B322A8">
              <w:t>2</w:t>
            </w:r>
          </w:p>
        </w:tc>
        <w:tc>
          <w:tcPr>
            <w:tcW w:w="1100" w:type="dxa"/>
            <w:noWrap/>
            <w:hideMark/>
          </w:tcPr>
          <w:p w14:paraId="45077BE2" w14:textId="77777777" w:rsidR="00DC17FD" w:rsidRPr="00B322A8" w:rsidRDefault="00DC17FD" w:rsidP="00C12606">
            <w:pPr>
              <w:pStyle w:val="TAL"/>
              <w:keepNext w:val="0"/>
            </w:pPr>
            <w:r w:rsidRPr="00B322A8">
              <w:t>-16.01</w:t>
            </w:r>
          </w:p>
        </w:tc>
        <w:tc>
          <w:tcPr>
            <w:tcW w:w="2107" w:type="dxa"/>
            <w:noWrap/>
            <w:hideMark/>
          </w:tcPr>
          <w:p w14:paraId="4B28594E" w14:textId="77777777" w:rsidR="00DC17FD" w:rsidRPr="00B322A8" w:rsidRDefault="00DC17FD" w:rsidP="00C12606">
            <w:pPr>
              <w:pStyle w:val="TAL"/>
              <w:keepNext w:val="0"/>
            </w:pPr>
            <w:r w:rsidRPr="00B322A8">
              <w:t>47</w:t>
            </w:r>
          </w:p>
        </w:tc>
        <w:tc>
          <w:tcPr>
            <w:tcW w:w="2082" w:type="dxa"/>
            <w:noWrap/>
            <w:hideMark/>
          </w:tcPr>
          <w:p w14:paraId="65F6E039" w14:textId="77777777" w:rsidR="00DC17FD" w:rsidRPr="00B322A8" w:rsidRDefault="00DC17FD" w:rsidP="00C12606">
            <w:pPr>
              <w:pStyle w:val="TAL"/>
              <w:keepNext w:val="0"/>
            </w:pPr>
            <w:r w:rsidRPr="00B322A8">
              <w:t>-119.23</w:t>
            </w:r>
          </w:p>
        </w:tc>
        <w:tc>
          <w:tcPr>
            <w:tcW w:w="1058" w:type="dxa"/>
            <w:noWrap/>
            <w:hideMark/>
          </w:tcPr>
          <w:p w14:paraId="4B04D135" w14:textId="77777777" w:rsidR="00DC17FD" w:rsidRPr="00B322A8" w:rsidRDefault="00DC17FD" w:rsidP="00C12606">
            <w:pPr>
              <w:pStyle w:val="TAL"/>
              <w:keepNext w:val="0"/>
            </w:pPr>
            <w:r w:rsidRPr="00B322A8">
              <w:t>40.14</w:t>
            </w:r>
          </w:p>
        </w:tc>
        <w:tc>
          <w:tcPr>
            <w:tcW w:w="873" w:type="dxa"/>
            <w:noWrap/>
            <w:hideMark/>
          </w:tcPr>
          <w:p w14:paraId="12DACAAE" w14:textId="77777777" w:rsidR="00DC17FD" w:rsidRPr="00B322A8" w:rsidRDefault="00DC17FD" w:rsidP="00C12606">
            <w:pPr>
              <w:pStyle w:val="TAL"/>
              <w:keepNext w:val="0"/>
            </w:pPr>
            <w:r w:rsidRPr="00B322A8">
              <w:t>18.91</w:t>
            </w:r>
          </w:p>
        </w:tc>
        <w:tc>
          <w:tcPr>
            <w:tcW w:w="873" w:type="dxa"/>
            <w:noWrap/>
            <w:hideMark/>
          </w:tcPr>
          <w:p w14:paraId="6E9E2251" w14:textId="77777777" w:rsidR="00DC17FD" w:rsidRPr="00B322A8" w:rsidRDefault="00DC17FD" w:rsidP="00C12606">
            <w:pPr>
              <w:pStyle w:val="TAL"/>
              <w:keepNext w:val="0"/>
            </w:pPr>
            <w:r w:rsidRPr="00B322A8">
              <w:t>97.13</w:t>
            </w:r>
          </w:p>
        </w:tc>
      </w:tr>
      <w:tr w:rsidR="00DC17FD" w:rsidRPr="00B322A8" w14:paraId="70257B20" w14:textId="77777777" w:rsidTr="00BA14A0">
        <w:trPr>
          <w:trHeight w:val="300"/>
          <w:tblHeader/>
        </w:trPr>
        <w:tc>
          <w:tcPr>
            <w:tcW w:w="1267" w:type="dxa"/>
            <w:noWrap/>
            <w:hideMark/>
          </w:tcPr>
          <w:p w14:paraId="21FB466F" w14:textId="77777777" w:rsidR="00DC17FD" w:rsidRPr="00B322A8" w:rsidRDefault="00DC17FD" w:rsidP="00C12606">
            <w:pPr>
              <w:pStyle w:val="TAL"/>
              <w:keepNext w:val="0"/>
            </w:pPr>
            <w:r w:rsidRPr="00B322A8">
              <w:t>3</w:t>
            </w:r>
          </w:p>
        </w:tc>
        <w:tc>
          <w:tcPr>
            <w:tcW w:w="1100" w:type="dxa"/>
            <w:noWrap/>
            <w:hideMark/>
          </w:tcPr>
          <w:p w14:paraId="3FC9C5AC" w14:textId="77777777" w:rsidR="00DC17FD" w:rsidRPr="00B322A8" w:rsidRDefault="00DC17FD" w:rsidP="00C12606">
            <w:pPr>
              <w:pStyle w:val="TAL"/>
              <w:keepNext w:val="0"/>
            </w:pPr>
            <w:r w:rsidRPr="00B322A8">
              <w:t>-18.31</w:t>
            </w:r>
          </w:p>
        </w:tc>
        <w:tc>
          <w:tcPr>
            <w:tcW w:w="2107" w:type="dxa"/>
            <w:noWrap/>
            <w:hideMark/>
          </w:tcPr>
          <w:p w14:paraId="3AB13DE9" w14:textId="77777777" w:rsidR="00DC17FD" w:rsidRPr="00B322A8" w:rsidRDefault="00DC17FD" w:rsidP="00C12606">
            <w:pPr>
              <w:pStyle w:val="TAL"/>
              <w:keepNext w:val="0"/>
            </w:pPr>
            <w:r w:rsidRPr="00B322A8">
              <w:t>49</w:t>
            </w:r>
          </w:p>
        </w:tc>
        <w:tc>
          <w:tcPr>
            <w:tcW w:w="2082" w:type="dxa"/>
            <w:noWrap/>
            <w:hideMark/>
          </w:tcPr>
          <w:p w14:paraId="3CA0F919" w14:textId="77777777" w:rsidR="00DC17FD" w:rsidRPr="00B322A8" w:rsidRDefault="00DC17FD" w:rsidP="00C12606">
            <w:pPr>
              <w:pStyle w:val="TAL"/>
              <w:keepNext w:val="0"/>
            </w:pPr>
            <w:r w:rsidRPr="00B322A8">
              <w:t>-119.23</w:t>
            </w:r>
          </w:p>
        </w:tc>
        <w:tc>
          <w:tcPr>
            <w:tcW w:w="1058" w:type="dxa"/>
            <w:noWrap/>
            <w:hideMark/>
          </w:tcPr>
          <w:p w14:paraId="06810BAD" w14:textId="77777777" w:rsidR="00DC17FD" w:rsidRPr="00B322A8" w:rsidRDefault="00DC17FD" w:rsidP="00C12606">
            <w:pPr>
              <w:pStyle w:val="TAL"/>
              <w:keepNext w:val="0"/>
            </w:pPr>
            <w:r w:rsidRPr="00B322A8">
              <w:t>40.14</w:t>
            </w:r>
          </w:p>
        </w:tc>
        <w:tc>
          <w:tcPr>
            <w:tcW w:w="873" w:type="dxa"/>
            <w:noWrap/>
            <w:hideMark/>
          </w:tcPr>
          <w:p w14:paraId="1FA9AC4A" w14:textId="77777777" w:rsidR="00DC17FD" w:rsidRPr="00B322A8" w:rsidRDefault="00DC17FD" w:rsidP="00C12606">
            <w:pPr>
              <w:pStyle w:val="TAL"/>
              <w:keepNext w:val="0"/>
            </w:pPr>
            <w:r w:rsidRPr="00B322A8">
              <w:t>17.019</w:t>
            </w:r>
          </w:p>
        </w:tc>
        <w:tc>
          <w:tcPr>
            <w:tcW w:w="873" w:type="dxa"/>
            <w:noWrap/>
            <w:hideMark/>
          </w:tcPr>
          <w:p w14:paraId="4B434E73" w14:textId="77777777" w:rsidR="00DC17FD" w:rsidRPr="00B322A8" w:rsidRDefault="00DC17FD" w:rsidP="00C12606">
            <w:pPr>
              <w:pStyle w:val="TAL"/>
              <w:keepNext w:val="0"/>
            </w:pPr>
            <w:r w:rsidRPr="00B322A8">
              <w:t>97.13</w:t>
            </w:r>
          </w:p>
        </w:tc>
      </w:tr>
      <w:tr w:rsidR="00DC17FD" w:rsidRPr="00B322A8" w14:paraId="428432F8" w14:textId="77777777" w:rsidTr="00BA14A0">
        <w:trPr>
          <w:trHeight w:val="300"/>
          <w:tblHeader/>
        </w:trPr>
        <w:tc>
          <w:tcPr>
            <w:tcW w:w="1267" w:type="dxa"/>
            <w:noWrap/>
            <w:hideMark/>
          </w:tcPr>
          <w:p w14:paraId="68F1634C" w14:textId="77777777" w:rsidR="00DC17FD" w:rsidRPr="00B322A8" w:rsidRDefault="00DC17FD" w:rsidP="00C12606">
            <w:pPr>
              <w:pStyle w:val="TAL"/>
              <w:keepNext w:val="0"/>
            </w:pPr>
            <w:r w:rsidRPr="00B322A8">
              <w:t>4</w:t>
            </w:r>
          </w:p>
        </w:tc>
        <w:tc>
          <w:tcPr>
            <w:tcW w:w="1100" w:type="dxa"/>
            <w:noWrap/>
            <w:hideMark/>
          </w:tcPr>
          <w:p w14:paraId="0F7B5160" w14:textId="77777777" w:rsidR="00DC17FD" w:rsidRPr="00B322A8" w:rsidRDefault="00DC17FD" w:rsidP="00C12606">
            <w:pPr>
              <w:pStyle w:val="TAL"/>
              <w:keepNext w:val="0"/>
            </w:pPr>
            <w:r w:rsidRPr="00B322A8">
              <w:t>-23.11</w:t>
            </w:r>
          </w:p>
        </w:tc>
        <w:tc>
          <w:tcPr>
            <w:tcW w:w="2107" w:type="dxa"/>
            <w:noWrap/>
            <w:hideMark/>
          </w:tcPr>
          <w:p w14:paraId="08ED7F88" w14:textId="77777777" w:rsidR="00DC17FD" w:rsidRPr="00B322A8" w:rsidRDefault="00DC17FD" w:rsidP="00C12606">
            <w:pPr>
              <w:pStyle w:val="TAL"/>
              <w:keepNext w:val="0"/>
            </w:pPr>
            <w:r w:rsidRPr="00B322A8">
              <w:t>49</w:t>
            </w:r>
          </w:p>
        </w:tc>
        <w:tc>
          <w:tcPr>
            <w:tcW w:w="2082" w:type="dxa"/>
            <w:noWrap/>
            <w:hideMark/>
          </w:tcPr>
          <w:p w14:paraId="1A424BF7" w14:textId="77777777" w:rsidR="00DC17FD" w:rsidRPr="00B322A8" w:rsidRDefault="00DC17FD" w:rsidP="00C12606">
            <w:pPr>
              <w:pStyle w:val="TAL"/>
              <w:keepNext w:val="0"/>
            </w:pPr>
            <w:r w:rsidRPr="00B322A8">
              <w:t>24.46</w:t>
            </w:r>
          </w:p>
        </w:tc>
        <w:tc>
          <w:tcPr>
            <w:tcW w:w="1058" w:type="dxa"/>
            <w:noWrap/>
            <w:hideMark/>
          </w:tcPr>
          <w:p w14:paraId="7C69081C" w14:textId="77777777" w:rsidR="00DC17FD" w:rsidRPr="00B322A8" w:rsidRDefault="00DC17FD" w:rsidP="00C12606">
            <w:pPr>
              <w:pStyle w:val="TAL"/>
              <w:keepNext w:val="0"/>
            </w:pPr>
            <w:r w:rsidRPr="00B322A8">
              <w:t>-42.55</w:t>
            </w:r>
          </w:p>
        </w:tc>
        <w:tc>
          <w:tcPr>
            <w:tcW w:w="873" w:type="dxa"/>
            <w:noWrap/>
            <w:hideMark/>
          </w:tcPr>
          <w:p w14:paraId="64692204" w14:textId="77777777" w:rsidR="00DC17FD" w:rsidRPr="00B322A8" w:rsidRDefault="00DC17FD" w:rsidP="00C12606">
            <w:pPr>
              <w:pStyle w:val="TAL"/>
              <w:keepNext w:val="0"/>
            </w:pPr>
            <w:r w:rsidRPr="00B322A8">
              <w:t>18.91</w:t>
            </w:r>
          </w:p>
        </w:tc>
        <w:tc>
          <w:tcPr>
            <w:tcW w:w="873" w:type="dxa"/>
            <w:noWrap/>
            <w:hideMark/>
          </w:tcPr>
          <w:p w14:paraId="304AD96F" w14:textId="77777777" w:rsidR="00DC17FD" w:rsidRPr="00B322A8" w:rsidRDefault="00DC17FD" w:rsidP="00C12606">
            <w:pPr>
              <w:pStyle w:val="TAL"/>
              <w:keepNext w:val="0"/>
            </w:pPr>
            <w:r w:rsidRPr="00B322A8">
              <w:t>93.71</w:t>
            </w:r>
          </w:p>
        </w:tc>
      </w:tr>
      <w:tr w:rsidR="00DC17FD" w:rsidRPr="00B322A8" w14:paraId="5B1F3F0E" w14:textId="77777777" w:rsidTr="00BA14A0">
        <w:trPr>
          <w:trHeight w:val="300"/>
          <w:tblHeader/>
        </w:trPr>
        <w:tc>
          <w:tcPr>
            <w:tcW w:w="1267" w:type="dxa"/>
            <w:noWrap/>
            <w:hideMark/>
          </w:tcPr>
          <w:p w14:paraId="64A41E0C" w14:textId="77777777" w:rsidR="00DC17FD" w:rsidRPr="00B322A8" w:rsidRDefault="00DC17FD" w:rsidP="00C12606">
            <w:pPr>
              <w:pStyle w:val="TAL"/>
              <w:keepNext w:val="0"/>
            </w:pPr>
            <w:r w:rsidRPr="00B322A8">
              <w:t>5</w:t>
            </w:r>
          </w:p>
        </w:tc>
        <w:tc>
          <w:tcPr>
            <w:tcW w:w="1100" w:type="dxa"/>
            <w:noWrap/>
            <w:hideMark/>
          </w:tcPr>
          <w:p w14:paraId="072196EB" w14:textId="77777777" w:rsidR="00DC17FD" w:rsidRPr="00B322A8" w:rsidRDefault="00DC17FD" w:rsidP="00C12606">
            <w:pPr>
              <w:pStyle w:val="TAL"/>
              <w:keepNext w:val="0"/>
            </w:pPr>
            <w:r w:rsidRPr="00B322A8">
              <w:t>-20.01</w:t>
            </w:r>
          </w:p>
        </w:tc>
        <w:tc>
          <w:tcPr>
            <w:tcW w:w="2107" w:type="dxa"/>
            <w:noWrap/>
            <w:hideMark/>
          </w:tcPr>
          <w:p w14:paraId="2EA75FB5" w14:textId="77777777" w:rsidR="00DC17FD" w:rsidRPr="00B322A8" w:rsidRDefault="00DC17FD" w:rsidP="00C12606">
            <w:pPr>
              <w:pStyle w:val="TAL"/>
              <w:keepNext w:val="0"/>
            </w:pPr>
            <w:r w:rsidRPr="00B322A8">
              <w:t>51</w:t>
            </w:r>
          </w:p>
        </w:tc>
        <w:tc>
          <w:tcPr>
            <w:tcW w:w="2082" w:type="dxa"/>
            <w:noWrap/>
            <w:hideMark/>
          </w:tcPr>
          <w:p w14:paraId="660F6E48" w14:textId="77777777" w:rsidR="00DC17FD" w:rsidRPr="00B322A8" w:rsidRDefault="00DC17FD" w:rsidP="00C12606">
            <w:pPr>
              <w:pStyle w:val="TAL"/>
              <w:keepNext w:val="0"/>
            </w:pPr>
            <w:r w:rsidRPr="00B322A8">
              <w:t>-119.23</w:t>
            </w:r>
          </w:p>
        </w:tc>
        <w:tc>
          <w:tcPr>
            <w:tcW w:w="1058" w:type="dxa"/>
            <w:noWrap/>
            <w:hideMark/>
          </w:tcPr>
          <w:p w14:paraId="79069D97" w14:textId="77777777" w:rsidR="00DC17FD" w:rsidRPr="00B322A8" w:rsidRDefault="00DC17FD" w:rsidP="00C12606">
            <w:pPr>
              <w:pStyle w:val="TAL"/>
              <w:keepNext w:val="0"/>
            </w:pPr>
            <w:r w:rsidRPr="00B322A8">
              <w:t>40.14</w:t>
            </w:r>
          </w:p>
        </w:tc>
        <w:tc>
          <w:tcPr>
            <w:tcW w:w="873" w:type="dxa"/>
            <w:noWrap/>
            <w:hideMark/>
          </w:tcPr>
          <w:p w14:paraId="0DD8971B" w14:textId="77777777" w:rsidR="00DC17FD" w:rsidRPr="00B322A8" w:rsidRDefault="00DC17FD" w:rsidP="00C12606">
            <w:pPr>
              <w:pStyle w:val="TAL"/>
              <w:keepNext w:val="0"/>
            </w:pPr>
            <w:r w:rsidRPr="00B322A8">
              <w:t>15.128</w:t>
            </w:r>
          </w:p>
        </w:tc>
        <w:tc>
          <w:tcPr>
            <w:tcW w:w="873" w:type="dxa"/>
            <w:noWrap/>
            <w:hideMark/>
          </w:tcPr>
          <w:p w14:paraId="492993FD" w14:textId="77777777" w:rsidR="00DC17FD" w:rsidRPr="00B322A8" w:rsidRDefault="00DC17FD" w:rsidP="00C12606">
            <w:pPr>
              <w:pStyle w:val="TAL"/>
              <w:keepNext w:val="0"/>
            </w:pPr>
            <w:r w:rsidRPr="00B322A8">
              <w:t>97.13</w:t>
            </w:r>
          </w:p>
        </w:tc>
      </w:tr>
      <w:tr w:rsidR="00DC17FD" w:rsidRPr="00B322A8" w14:paraId="6FCDEA62" w14:textId="77777777" w:rsidTr="00BA14A0">
        <w:trPr>
          <w:trHeight w:val="300"/>
          <w:tblHeader/>
        </w:trPr>
        <w:tc>
          <w:tcPr>
            <w:tcW w:w="1267" w:type="dxa"/>
            <w:noWrap/>
            <w:hideMark/>
          </w:tcPr>
          <w:p w14:paraId="58C2D660" w14:textId="77777777" w:rsidR="00DC17FD" w:rsidRPr="00B322A8" w:rsidRDefault="00DC17FD" w:rsidP="00C12606">
            <w:pPr>
              <w:pStyle w:val="TAL"/>
              <w:keepNext w:val="0"/>
            </w:pPr>
            <w:r w:rsidRPr="00B322A8">
              <w:t>6</w:t>
            </w:r>
          </w:p>
        </w:tc>
        <w:tc>
          <w:tcPr>
            <w:tcW w:w="1100" w:type="dxa"/>
            <w:noWrap/>
            <w:hideMark/>
          </w:tcPr>
          <w:p w14:paraId="45A6F5FE" w14:textId="77777777" w:rsidR="00DC17FD" w:rsidRPr="00B322A8" w:rsidRDefault="00DC17FD" w:rsidP="00C12606">
            <w:pPr>
              <w:pStyle w:val="TAL"/>
              <w:keepNext w:val="0"/>
            </w:pPr>
            <w:r w:rsidRPr="00B322A8">
              <w:t>-22.61</w:t>
            </w:r>
          </w:p>
        </w:tc>
        <w:tc>
          <w:tcPr>
            <w:tcW w:w="2107" w:type="dxa"/>
            <w:noWrap/>
            <w:hideMark/>
          </w:tcPr>
          <w:p w14:paraId="3137F84D" w14:textId="77777777" w:rsidR="00DC17FD" w:rsidRPr="00B322A8" w:rsidRDefault="00DC17FD" w:rsidP="00C12606">
            <w:pPr>
              <w:pStyle w:val="TAL"/>
              <w:keepNext w:val="0"/>
            </w:pPr>
            <w:r w:rsidRPr="00B322A8">
              <w:t>65</w:t>
            </w:r>
          </w:p>
        </w:tc>
        <w:tc>
          <w:tcPr>
            <w:tcW w:w="2082" w:type="dxa"/>
            <w:noWrap/>
            <w:hideMark/>
          </w:tcPr>
          <w:p w14:paraId="4B3D7272" w14:textId="77777777" w:rsidR="00DC17FD" w:rsidRPr="00B322A8" w:rsidRDefault="00DC17FD" w:rsidP="00C12606">
            <w:pPr>
              <w:pStyle w:val="TAL"/>
              <w:keepNext w:val="0"/>
            </w:pPr>
            <w:r w:rsidRPr="00B322A8">
              <w:t>43.54</w:t>
            </w:r>
          </w:p>
        </w:tc>
        <w:tc>
          <w:tcPr>
            <w:tcW w:w="1058" w:type="dxa"/>
            <w:noWrap/>
            <w:hideMark/>
          </w:tcPr>
          <w:p w14:paraId="0F5C5C67" w14:textId="77777777" w:rsidR="00DC17FD" w:rsidRPr="00B322A8" w:rsidRDefault="00DC17FD" w:rsidP="00C12606">
            <w:pPr>
              <w:pStyle w:val="TAL"/>
              <w:keepNext w:val="0"/>
            </w:pPr>
            <w:r w:rsidRPr="00B322A8">
              <w:t>-3.87</w:t>
            </w:r>
          </w:p>
        </w:tc>
        <w:tc>
          <w:tcPr>
            <w:tcW w:w="873" w:type="dxa"/>
            <w:noWrap/>
            <w:hideMark/>
          </w:tcPr>
          <w:p w14:paraId="65519EDA" w14:textId="77777777" w:rsidR="00DC17FD" w:rsidRPr="00B322A8" w:rsidRDefault="00DC17FD" w:rsidP="00C12606">
            <w:pPr>
              <w:pStyle w:val="TAL"/>
              <w:keepNext w:val="0"/>
            </w:pPr>
            <w:r w:rsidRPr="00B322A8">
              <w:t>18.91</w:t>
            </w:r>
          </w:p>
        </w:tc>
        <w:tc>
          <w:tcPr>
            <w:tcW w:w="873" w:type="dxa"/>
            <w:noWrap/>
            <w:hideMark/>
          </w:tcPr>
          <w:p w14:paraId="0747FD52" w14:textId="77777777" w:rsidR="00DC17FD" w:rsidRPr="00B322A8" w:rsidRDefault="00DC17FD" w:rsidP="00C12606">
            <w:pPr>
              <w:pStyle w:val="TAL"/>
              <w:keepNext w:val="0"/>
            </w:pPr>
            <w:r w:rsidRPr="00B322A8">
              <w:t>94.71</w:t>
            </w:r>
          </w:p>
        </w:tc>
      </w:tr>
      <w:tr w:rsidR="00DC17FD" w:rsidRPr="00B322A8" w14:paraId="7982F418" w14:textId="77777777" w:rsidTr="00BA14A0">
        <w:trPr>
          <w:trHeight w:val="300"/>
          <w:tblHeader/>
        </w:trPr>
        <w:tc>
          <w:tcPr>
            <w:tcW w:w="1267" w:type="dxa"/>
            <w:noWrap/>
            <w:hideMark/>
          </w:tcPr>
          <w:p w14:paraId="49A5A943" w14:textId="77777777" w:rsidR="00DC17FD" w:rsidRPr="00B322A8" w:rsidRDefault="00DC17FD" w:rsidP="00C12606">
            <w:pPr>
              <w:pStyle w:val="TAL"/>
              <w:keepNext w:val="0"/>
            </w:pPr>
            <w:r w:rsidRPr="00B322A8">
              <w:t>7</w:t>
            </w:r>
          </w:p>
        </w:tc>
        <w:tc>
          <w:tcPr>
            <w:tcW w:w="1100" w:type="dxa"/>
            <w:noWrap/>
            <w:hideMark/>
          </w:tcPr>
          <w:p w14:paraId="735B4C53" w14:textId="77777777" w:rsidR="00DC17FD" w:rsidRPr="00B322A8" w:rsidRDefault="00DC17FD" w:rsidP="00C12606">
            <w:pPr>
              <w:pStyle w:val="TAL"/>
              <w:keepNext w:val="0"/>
            </w:pPr>
            <w:r w:rsidRPr="00B322A8">
              <w:t>-18.81</w:t>
            </w:r>
          </w:p>
        </w:tc>
        <w:tc>
          <w:tcPr>
            <w:tcW w:w="2107" w:type="dxa"/>
            <w:noWrap/>
            <w:hideMark/>
          </w:tcPr>
          <w:p w14:paraId="108BF5F4" w14:textId="77777777" w:rsidR="00DC17FD" w:rsidRPr="00B322A8" w:rsidRDefault="00DC17FD" w:rsidP="00C12606">
            <w:pPr>
              <w:pStyle w:val="TAL"/>
              <w:keepNext w:val="0"/>
            </w:pPr>
            <w:r w:rsidRPr="00B322A8">
              <w:t>173</w:t>
            </w:r>
          </w:p>
        </w:tc>
        <w:tc>
          <w:tcPr>
            <w:tcW w:w="2082" w:type="dxa"/>
            <w:noWrap/>
            <w:hideMark/>
          </w:tcPr>
          <w:p w14:paraId="64675766" w14:textId="77777777" w:rsidR="00DC17FD" w:rsidRPr="00B322A8" w:rsidRDefault="00DC17FD" w:rsidP="00C12606">
            <w:pPr>
              <w:pStyle w:val="TAL"/>
              <w:keepNext w:val="0"/>
            </w:pPr>
            <w:r w:rsidRPr="00B322A8">
              <w:t>-159.02</w:t>
            </w:r>
          </w:p>
        </w:tc>
        <w:tc>
          <w:tcPr>
            <w:tcW w:w="1058" w:type="dxa"/>
            <w:noWrap/>
            <w:hideMark/>
          </w:tcPr>
          <w:p w14:paraId="6B90C203" w14:textId="77777777" w:rsidR="00DC17FD" w:rsidRPr="00B322A8" w:rsidRDefault="00DC17FD" w:rsidP="00C12606">
            <w:pPr>
              <w:pStyle w:val="TAL"/>
              <w:keepNext w:val="0"/>
            </w:pPr>
            <w:r w:rsidRPr="00B322A8">
              <w:t>-11.22</w:t>
            </w:r>
          </w:p>
        </w:tc>
        <w:tc>
          <w:tcPr>
            <w:tcW w:w="873" w:type="dxa"/>
            <w:noWrap/>
            <w:hideMark/>
          </w:tcPr>
          <w:p w14:paraId="2B6FE4C0" w14:textId="77777777" w:rsidR="00DC17FD" w:rsidRPr="00B322A8" w:rsidRDefault="00DC17FD" w:rsidP="00C12606">
            <w:pPr>
              <w:pStyle w:val="TAL"/>
              <w:keepNext w:val="0"/>
            </w:pPr>
            <w:r w:rsidRPr="00B322A8">
              <w:t>18.91</w:t>
            </w:r>
          </w:p>
        </w:tc>
        <w:tc>
          <w:tcPr>
            <w:tcW w:w="873" w:type="dxa"/>
            <w:noWrap/>
            <w:hideMark/>
          </w:tcPr>
          <w:p w14:paraId="7EA776BC" w14:textId="77777777" w:rsidR="00DC17FD" w:rsidRPr="00B322A8" w:rsidRDefault="00DC17FD" w:rsidP="00C12606">
            <w:pPr>
              <w:pStyle w:val="TAL"/>
              <w:keepNext w:val="0"/>
            </w:pPr>
            <w:r w:rsidRPr="00B322A8">
              <w:t>93.28</w:t>
            </w:r>
          </w:p>
        </w:tc>
      </w:tr>
      <w:tr w:rsidR="00DC17FD" w:rsidRPr="00B322A8" w14:paraId="1764B988" w14:textId="77777777" w:rsidTr="00BA14A0">
        <w:trPr>
          <w:trHeight w:val="300"/>
          <w:tblHeader/>
        </w:trPr>
        <w:tc>
          <w:tcPr>
            <w:tcW w:w="1267" w:type="dxa"/>
            <w:noWrap/>
            <w:hideMark/>
          </w:tcPr>
          <w:p w14:paraId="2FDB28D7" w14:textId="77777777" w:rsidR="00DC17FD" w:rsidRPr="00B322A8" w:rsidRDefault="00DC17FD" w:rsidP="00C12606">
            <w:pPr>
              <w:pStyle w:val="TAL"/>
              <w:keepNext w:val="0"/>
            </w:pPr>
            <w:r w:rsidRPr="00B322A8">
              <w:t>8</w:t>
            </w:r>
          </w:p>
        </w:tc>
        <w:tc>
          <w:tcPr>
            <w:tcW w:w="1100" w:type="dxa"/>
            <w:noWrap/>
            <w:hideMark/>
          </w:tcPr>
          <w:p w14:paraId="05BA9E25" w14:textId="77777777" w:rsidR="00DC17FD" w:rsidRPr="00B322A8" w:rsidRDefault="00DC17FD" w:rsidP="00C12606">
            <w:pPr>
              <w:pStyle w:val="TAL"/>
              <w:keepNext w:val="0"/>
            </w:pPr>
            <w:r w:rsidRPr="00B322A8">
              <w:t>-21.01</w:t>
            </w:r>
          </w:p>
        </w:tc>
        <w:tc>
          <w:tcPr>
            <w:tcW w:w="2107" w:type="dxa"/>
            <w:noWrap/>
            <w:hideMark/>
          </w:tcPr>
          <w:p w14:paraId="6351A358" w14:textId="77777777" w:rsidR="00DC17FD" w:rsidRPr="00B322A8" w:rsidRDefault="00DC17FD" w:rsidP="00C12606">
            <w:pPr>
              <w:pStyle w:val="TAL"/>
              <w:keepNext w:val="0"/>
            </w:pPr>
            <w:r w:rsidRPr="00B322A8">
              <w:t>175</w:t>
            </w:r>
          </w:p>
        </w:tc>
        <w:tc>
          <w:tcPr>
            <w:tcW w:w="2082" w:type="dxa"/>
            <w:noWrap/>
            <w:hideMark/>
          </w:tcPr>
          <w:p w14:paraId="4DF43FC2" w14:textId="77777777" w:rsidR="00DC17FD" w:rsidRPr="00B322A8" w:rsidRDefault="00DC17FD" w:rsidP="00C12606">
            <w:pPr>
              <w:pStyle w:val="TAL"/>
              <w:keepNext w:val="0"/>
            </w:pPr>
            <w:r w:rsidRPr="00B322A8">
              <w:t>-159.02</w:t>
            </w:r>
          </w:p>
        </w:tc>
        <w:tc>
          <w:tcPr>
            <w:tcW w:w="1058" w:type="dxa"/>
            <w:noWrap/>
            <w:hideMark/>
          </w:tcPr>
          <w:p w14:paraId="2E3ED8AF" w14:textId="77777777" w:rsidR="00DC17FD" w:rsidRPr="00B322A8" w:rsidRDefault="00DC17FD" w:rsidP="00C12606">
            <w:pPr>
              <w:pStyle w:val="TAL"/>
              <w:keepNext w:val="0"/>
            </w:pPr>
            <w:r w:rsidRPr="00B322A8">
              <w:t>-11.22</w:t>
            </w:r>
          </w:p>
        </w:tc>
        <w:tc>
          <w:tcPr>
            <w:tcW w:w="873" w:type="dxa"/>
            <w:noWrap/>
            <w:hideMark/>
          </w:tcPr>
          <w:p w14:paraId="3C0B77EF" w14:textId="77777777" w:rsidR="00DC17FD" w:rsidRPr="00B322A8" w:rsidRDefault="00DC17FD" w:rsidP="00C12606">
            <w:pPr>
              <w:pStyle w:val="TAL"/>
              <w:keepNext w:val="0"/>
            </w:pPr>
            <w:r w:rsidRPr="00B322A8">
              <w:t>17.019</w:t>
            </w:r>
          </w:p>
        </w:tc>
        <w:tc>
          <w:tcPr>
            <w:tcW w:w="873" w:type="dxa"/>
            <w:noWrap/>
            <w:hideMark/>
          </w:tcPr>
          <w:p w14:paraId="1F04D4CF" w14:textId="77777777" w:rsidR="00DC17FD" w:rsidRPr="00B322A8" w:rsidRDefault="00DC17FD" w:rsidP="00C12606">
            <w:pPr>
              <w:pStyle w:val="TAL"/>
              <w:keepNext w:val="0"/>
            </w:pPr>
            <w:r w:rsidRPr="00B322A8">
              <w:t>93.28</w:t>
            </w:r>
          </w:p>
        </w:tc>
      </w:tr>
      <w:tr w:rsidR="00DC17FD" w:rsidRPr="00B322A8" w14:paraId="2F7EB1DE" w14:textId="77777777" w:rsidTr="00BA14A0">
        <w:trPr>
          <w:trHeight w:val="300"/>
          <w:tblHeader/>
        </w:trPr>
        <w:tc>
          <w:tcPr>
            <w:tcW w:w="1267" w:type="dxa"/>
            <w:noWrap/>
            <w:hideMark/>
          </w:tcPr>
          <w:p w14:paraId="0E2E4FF4" w14:textId="77777777" w:rsidR="00DC17FD" w:rsidRPr="00B322A8" w:rsidRDefault="00DC17FD" w:rsidP="00C12606">
            <w:pPr>
              <w:pStyle w:val="TAL"/>
              <w:keepNext w:val="0"/>
            </w:pPr>
            <w:r w:rsidRPr="00B322A8">
              <w:t>9</w:t>
            </w:r>
          </w:p>
        </w:tc>
        <w:tc>
          <w:tcPr>
            <w:tcW w:w="1100" w:type="dxa"/>
            <w:noWrap/>
            <w:hideMark/>
          </w:tcPr>
          <w:p w14:paraId="21BE0A4D" w14:textId="77777777" w:rsidR="00DC17FD" w:rsidRPr="00B322A8" w:rsidRDefault="00DC17FD" w:rsidP="00C12606">
            <w:pPr>
              <w:pStyle w:val="TAL"/>
              <w:keepNext w:val="0"/>
            </w:pPr>
            <w:r w:rsidRPr="00B322A8">
              <w:t>-22.81</w:t>
            </w:r>
          </w:p>
        </w:tc>
        <w:tc>
          <w:tcPr>
            <w:tcW w:w="2107" w:type="dxa"/>
            <w:noWrap/>
            <w:hideMark/>
          </w:tcPr>
          <w:p w14:paraId="129DEA77" w14:textId="77777777" w:rsidR="00DC17FD" w:rsidRPr="00B322A8" w:rsidRDefault="00DC17FD" w:rsidP="00C12606">
            <w:pPr>
              <w:pStyle w:val="TAL"/>
              <w:keepNext w:val="0"/>
            </w:pPr>
            <w:r w:rsidRPr="00B322A8">
              <w:t>178</w:t>
            </w:r>
          </w:p>
        </w:tc>
        <w:tc>
          <w:tcPr>
            <w:tcW w:w="2082" w:type="dxa"/>
            <w:noWrap/>
            <w:hideMark/>
          </w:tcPr>
          <w:p w14:paraId="4F389D70" w14:textId="77777777" w:rsidR="00DC17FD" w:rsidRPr="00B322A8" w:rsidRDefault="00DC17FD" w:rsidP="00C12606">
            <w:pPr>
              <w:pStyle w:val="TAL"/>
              <w:keepNext w:val="0"/>
            </w:pPr>
            <w:r w:rsidRPr="00B322A8">
              <w:t>-159.02</w:t>
            </w:r>
          </w:p>
        </w:tc>
        <w:tc>
          <w:tcPr>
            <w:tcW w:w="1058" w:type="dxa"/>
            <w:noWrap/>
            <w:hideMark/>
          </w:tcPr>
          <w:p w14:paraId="49FCB318" w14:textId="77777777" w:rsidR="00DC17FD" w:rsidRPr="00B322A8" w:rsidRDefault="00DC17FD" w:rsidP="00C12606">
            <w:pPr>
              <w:pStyle w:val="TAL"/>
              <w:keepNext w:val="0"/>
            </w:pPr>
            <w:r w:rsidRPr="00B322A8">
              <w:t>-11.22</w:t>
            </w:r>
          </w:p>
        </w:tc>
        <w:tc>
          <w:tcPr>
            <w:tcW w:w="873" w:type="dxa"/>
            <w:noWrap/>
            <w:hideMark/>
          </w:tcPr>
          <w:p w14:paraId="7E6F7EA6" w14:textId="77777777" w:rsidR="00DC17FD" w:rsidRPr="00B322A8" w:rsidRDefault="00DC17FD" w:rsidP="00C12606">
            <w:pPr>
              <w:pStyle w:val="TAL"/>
              <w:keepNext w:val="0"/>
            </w:pPr>
            <w:r w:rsidRPr="00B322A8">
              <w:t>15.128</w:t>
            </w:r>
          </w:p>
        </w:tc>
        <w:tc>
          <w:tcPr>
            <w:tcW w:w="873" w:type="dxa"/>
            <w:noWrap/>
            <w:hideMark/>
          </w:tcPr>
          <w:p w14:paraId="165AABD4" w14:textId="77777777" w:rsidR="00DC17FD" w:rsidRPr="00B322A8" w:rsidRDefault="00DC17FD" w:rsidP="00C12606">
            <w:pPr>
              <w:pStyle w:val="TAL"/>
              <w:keepNext w:val="0"/>
            </w:pPr>
            <w:r w:rsidRPr="00B322A8">
              <w:t>93.28</w:t>
            </w:r>
          </w:p>
        </w:tc>
      </w:tr>
      <w:tr w:rsidR="00DC17FD" w:rsidRPr="00B322A8" w14:paraId="7A970D98" w14:textId="77777777" w:rsidTr="00BA14A0">
        <w:trPr>
          <w:trHeight w:val="300"/>
          <w:tblHeader/>
        </w:trPr>
        <w:tc>
          <w:tcPr>
            <w:tcW w:w="1267" w:type="dxa"/>
            <w:noWrap/>
            <w:hideMark/>
          </w:tcPr>
          <w:p w14:paraId="2A7A60ED" w14:textId="77777777" w:rsidR="00DC17FD" w:rsidRPr="00B322A8" w:rsidRDefault="00DC17FD" w:rsidP="00C12606">
            <w:pPr>
              <w:pStyle w:val="TAL"/>
              <w:keepNext w:val="0"/>
            </w:pPr>
            <w:r w:rsidRPr="00B322A8">
              <w:t>10</w:t>
            </w:r>
          </w:p>
        </w:tc>
        <w:tc>
          <w:tcPr>
            <w:tcW w:w="1100" w:type="dxa"/>
            <w:noWrap/>
            <w:hideMark/>
          </w:tcPr>
          <w:p w14:paraId="33E51E51" w14:textId="77777777" w:rsidR="00DC17FD" w:rsidRPr="00B322A8" w:rsidRDefault="00DC17FD" w:rsidP="00C12606">
            <w:pPr>
              <w:pStyle w:val="TAL"/>
              <w:keepNext w:val="0"/>
            </w:pPr>
            <w:r w:rsidRPr="00B322A8">
              <w:t>-22.51</w:t>
            </w:r>
          </w:p>
        </w:tc>
        <w:tc>
          <w:tcPr>
            <w:tcW w:w="2107" w:type="dxa"/>
            <w:noWrap/>
            <w:hideMark/>
          </w:tcPr>
          <w:p w14:paraId="77C8E86F" w14:textId="77777777" w:rsidR="00DC17FD" w:rsidRPr="00B322A8" w:rsidRDefault="00DC17FD" w:rsidP="00C12606">
            <w:pPr>
              <w:pStyle w:val="TAL"/>
              <w:keepNext w:val="0"/>
            </w:pPr>
            <w:r w:rsidRPr="00B322A8">
              <w:t>240</w:t>
            </w:r>
          </w:p>
        </w:tc>
        <w:tc>
          <w:tcPr>
            <w:tcW w:w="2082" w:type="dxa"/>
            <w:noWrap/>
            <w:hideMark/>
          </w:tcPr>
          <w:p w14:paraId="7189D073" w14:textId="77777777" w:rsidR="00DC17FD" w:rsidRPr="00B322A8" w:rsidRDefault="00DC17FD" w:rsidP="00C12606">
            <w:pPr>
              <w:pStyle w:val="TAL"/>
              <w:keepNext w:val="0"/>
            </w:pPr>
            <w:r w:rsidRPr="00B322A8">
              <w:t>-138.05</w:t>
            </w:r>
          </w:p>
        </w:tc>
        <w:tc>
          <w:tcPr>
            <w:tcW w:w="1058" w:type="dxa"/>
            <w:noWrap/>
            <w:hideMark/>
          </w:tcPr>
          <w:p w14:paraId="4F0EBBCB" w14:textId="77777777" w:rsidR="00DC17FD" w:rsidRPr="00B322A8" w:rsidRDefault="00DC17FD" w:rsidP="00C12606">
            <w:pPr>
              <w:pStyle w:val="TAL"/>
              <w:keepNext w:val="0"/>
            </w:pPr>
            <w:r w:rsidRPr="00B322A8">
              <w:t>-0.88</w:t>
            </w:r>
          </w:p>
        </w:tc>
        <w:tc>
          <w:tcPr>
            <w:tcW w:w="873" w:type="dxa"/>
            <w:noWrap/>
            <w:hideMark/>
          </w:tcPr>
          <w:p w14:paraId="034749DE" w14:textId="77777777" w:rsidR="00DC17FD" w:rsidRPr="00B322A8" w:rsidRDefault="00DC17FD" w:rsidP="00C12606">
            <w:pPr>
              <w:pStyle w:val="TAL"/>
              <w:keepNext w:val="0"/>
            </w:pPr>
            <w:r w:rsidRPr="00B322A8">
              <w:t>18.91</w:t>
            </w:r>
          </w:p>
        </w:tc>
        <w:tc>
          <w:tcPr>
            <w:tcW w:w="873" w:type="dxa"/>
            <w:noWrap/>
            <w:hideMark/>
          </w:tcPr>
          <w:p w14:paraId="60E98B6F" w14:textId="77777777" w:rsidR="00DC17FD" w:rsidRPr="00B322A8" w:rsidRDefault="00DC17FD" w:rsidP="00C12606">
            <w:pPr>
              <w:pStyle w:val="TAL"/>
              <w:keepNext w:val="0"/>
            </w:pPr>
            <w:r w:rsidRPr="00B322A8">
              <w:t>94.71</w:t>
            </w:r>
          </w:p>
        </w:tc>
      </w:tr>
      <w:tr w:rsidR="00DC17FD" w:rsidRPr="00B322A8" w14:paraId="3AAA1BA7" w14:textId="77777777" w:rsidTr="00BA14A0">
        <w:trPr>
          <w:trHeight w:val="300"/>
          <w:tblHeader/>
        </w:trPr>
        <w:tc>
          <w:tcPr>
            <w:tcW w:w="1267" w:type="dxa"/>
            <w:noWrap/>
            <w:hideMark/>
          </w:tcPr>
          <w:p w14:paraId="0FF1831F" w14:textId="77777777" w:rsidR="00DC17FD" w:rsidRPr="00B322A8" w:rsidRDefault="00DC17FD" w:rsidP="00C12606">
            <w:pPr>
              <w:pStyle w:val="TAL"/>
              <w:keepNext w:val="0"/>
            </w:pPr>
            <w:r w:rsidRPr="00B322A8">
              <w:t>11</w:t>
            </w:r>
          </w:p>
        </w:tc>
        <w:tc>
          <w:tcPr>
            <w:tcW w:w="1100" w:type="dxa"/>
            <w:noWrap/>
            <w:hideMark/>
          </w:tcPr>
          <w:p w14:paraId="3F3FFC53" w14:textId="77777777" w:rsidR="00DC17FD" w:rsidRPr="00B322A8" w:rsidRDefault="00DC17FD" w:rsidP="00C12606">
            <w:pPr>
              <w:pStyle w:val="TAL"/>
              <w:keepNext w:val="0"/>
            </w:pPr>
            <w:r w:rsidRPr="00B322A8">
              <w:t>-25.81</w:t>
            </w:r>
          </w:p>
        </w:tc>
        <w:tc>
          <w:tcPr>
            <w:tcW w:w="2107" w:type="dxa"/>
            <w:noWrap/>
            <w:hideMark/>
          </w:tcPr>
          <w:p w14:paraId="14BFE19C" w14:textId="77777777" w:rsidR="00DC17FD" w:rsidRPr="00B322A8" w:rsidRDefault="00DC17FD" w:rsidP="00C12606">
            <w:pPr>
              <w:pStyle w:val="TAL"/>
              <w:keepNext w:val="0"/>
            </w:pPr>
            <w:r w:rsidRPr="00B322A8">
              <w:t>337</w:t>
            </w:r>
          </w:p>
        </w:tc>
        <w:tc>
          <w:tcPr>
            <w:tcW w:w="2082" w:type="dxa"/>
            <w:noWrap/>
            <w:hideMark/>
          </w:tcPr>
          <w:p w14:paraId="203ECEE7" w14:textId="77777777" w:rsidR="00DC17FD" w:rsidRPr="00B322A8" w:rsidRDefault="00DC17FD" w:rsidP="00C12606">
            <w:pPr>
              <w:pStyle w:val="TAL"/>
              <w:keepNext w:val="0"/>
            </w:pPr>
            <w:r w:rsidRPr="00B322A8">
              <w:t>-54.52</w:t>
            </w:r>
          </w:p>
        </w:tc>
        <w:tc>
          <w:tcPr>
            <w:tcW w:w="1058" w:type="dxa"/>
            <w:noWrap/>
            <w:hideMark/>
          </w:tcPr>
          <w:p w14:paraId="2494345C" w14:textId="77777777" w:rsidR="00DC17FD" w:rsidRPr="00B322A8" w:rsidRDefault="00DC17FD" w:rsidP="00C12606">
            <w:pPr>
              <w:pStyle w:val="TAL"/>
              <w:keepNext w:val="0"/>
            </w:pPr>
            <w:r w:rsidRPr="00B322A8">
              <w:t>13.72</w:t>
            </w:r>
          </w:p>
        </w:tc>
        <w:tc>
          <w:tcPr>
            <w:tcW w:w="873" w:type="dxa"/>
            <w:noWrap/>
            <w:hideMark/>
          </w:tcPr>
          <w:p w14:paraId="64A968FD" w14:textId="77777777" w:rsidR="00DC17FD" w:rsidRPr="00B322A8" w:rsidRDefault="00DC17FD" w:rsidP="00C12606">
            <w:pPr>
              <w:pStyle w:val="TAL"/>
              <w:keepNext w:val="0"/>
            </w:pPr>
            <w:r w:rsidRPr="00B322A8">
              <w:t>18.91</w:t>
            </w:r>
          </w:p>
        </w:tc>
        <w:tc>
          <w:tcPr>
            <w:tcW w:w="873" w:type="dxa"/>
            <w:noWrap/>
            <w:hideMark/>
          </w:tcPr>
          <w:p w14:paraId="522D9B42" w14:textId="77777777" w:rsidR="00DC17FD" w:rsidRPr="00B322A8" w:rsidRDefault="00DC17FD" w:rsidP="00C12606">
            <w:pPr>
              <w:pStyle w:val="TAL"/>
              <w:keepNext w:val="0"/>
            </w:pPr>
            <w:r w:rsidRPr="00B322A8">
              <w:t>91.57</w:t>
            </w:r>
          </w:p>
        </w:tc>
      </w:tr>
      <w:tr w:rsidR="00DC17FD" w:rsidRPr="00B322A8" w14:paraId="694FE7FC" w14:textId="77777777" w:rsidTr="00BA14A0">
        <w:trPr>
          <w:trHeight w:val="300"/>
          <w:tblHeader/>
        </w:trPr>
        <w:tc>
          <w:tcPr>
            <w:tcW w:w="1267" w:type="dxa"/>
            <w:noWrap/>
            <w:hideMark/>
          </w:tcPr>
          <w:p w14:paraId="2AF3A5FE" w14:textId="77777777" w:rsidR="00DC17FD" w:rsidRPr="00B322A8" w:rsidRDefault="00DC17FD" w:rsidP="00C12606">
            <w:pPr>
              <w:pStyle w:val="TAL"/>
              <w:keepNext w:val="0"/>
            </w:pPr>
            <w:r w:rsidRPr="00B322A8">
              <w:t>12</w:t>
            </w:r>
          </w:p>
        </w:tc>
        <w:tc>
          <w:tcPr>
            <w:tcW w:w="1100" w:type="dxa"/>
            <w:noWrap/>
            <w:hideMark/>
          </w:tcPr>
          <w:p w14:paraId="6033D052" w14:textId="77777777" w:rsidR="00DC17FD" w:rsidRPr="00B322A8" w:rsidRDefault="00DC17FD" w:rsidP="00C12606">
            <w:pPr>
              <w:pStyle w:val="TAL"/>
              <w:keepNext w:val="0"/>
            </w:pPr>
            <w:r w:rsidRPr="00B322A8">
              <w:t>-20.41</w:t>
            </w:r>
          </w:p>
        </w:tc>
        <w:tc>
          <w:tcPr>
            <w:tcW w:w="2107" w:type="dxa"/>
            <w:noWrap/>
            <w:hideMark/>
          </w:tcPr>
          <w:p w14:paraId="3ECBCBD5" w14:textId="77777777" w:rsidR="00DC17FD" w:rsidRPr="00B322A8" w:rsidRDefault="00DC17FD" w:rsidP="00C12606">
            <w:pPr>
              <w:pStyle w:val="TAL"/>
              <w:keepNext w:val="0"/>
            </w:pPr>
            <w:r w:rsidRPr="00B322A8">
              <w:t>495</w:t>
            </w:r>
          </w:p>
        </w:tc>
        <w:tc>
          <w:tcPr>
            <w:tcW w:w="2082" w:type="dxa"/>
            <w:noWrap/>
            <w:hideMark/>
          </w:tcPr>
          <w:p w14:paraId="2B576F64" w14:textId="77777777" w:rsidR="00DC17FD" w:rsidRPr="00B322A8" w:rsidRDefault="00DC17FD" w:rsidP="00C12606">
            <w:pPr>
              <w:pStyle w:val="TAL"/>
              <w:keepNext w:val="0"/>
            </w:pPr>
            <w:r w:rsidRPr="00B322A8">
              <w:t>102.15</w:t>
            </w:r>
          </w:p>
        </w:tc>
        <w:tc>
          <w:tcPr>
            <w:tcW w:w="1058" w:type="dxa"/>
            <w:noWrap/>
            <w:hideMark/>
          </w:tcPr>
          <w:p w14:paraId="54590DF8" w14:textId="77777777" w:rsidR="00DC17FD" w:rsidRPr="00B322A8" w:rsidRDefault="00DC17FD" w:rsidP="00C12606">
            <w:pPr>
              <w:pStyle w:val="TAL"/>
              <w:keepNext w:val="0"/>
            </w:pPr>
            <w:r w:rsidRPr="00B322A8">
              <w:t>-20.6</w:t>
            </w:r>
          </w:p>
        </w:tc>
        <w:tc>
          <w:tcPr>
            <w:tcW w:w="873" w:type="dxa"/>
            <w:noWrap/>
            <w:hideMark/>
          </w:tcPr>
          <w:p w14:paraId="7779B73C" w14:textId="77777777" w:rsidR="00DC17FD" w:rsidRPr="00B322A8" w:rsidRDefault="00DC17FD" w:rsidP="00C12606">
            <w:pPr>
              <w:pStyle w:val="TAL"/>
              <w:keepNext w:val="0"/>
            </w:pPr>
            <w:r w:rsidRPr="00B322A8">
              <w:t>18.91</w:t>
            </w:r>
          </w:p>
        </w:tc>
        <w:tc>
          <w:tcPr>
            <w:tcW w:w="873" w:type="dxa"/>
            <w:noWrap/>
            <w:hideMark/>
          </w:tcPr>
          <w:p w14:paraId="13777854" w14:textId="77777777" w:rsidR="00DC17FD" w:rsidRPr="00B322A8" w:rsidRDefault="00DC17FD" w:rsidP="00C12606">
            <w:pPr>
              <w:pStyle w:val="TAL"/>
              <w:keepNext w:val="0"/>
            </w:pPr>
            <w:r w:rsidRPr="00B322A8">
              <w:t>93.35</w:t>
            </w:r>
          </w:p>
        </w:tc>
      </w:tr>
      <w:tr w:rsidR="00DC17FD" w:rsidRPr="00B322A8" w14:paraId="68614E43" w14:textId="77777777" w:rsidTr="00BA14A0">
        <w:trPr>
          <w:trHeight w:val="300"/>
          <w:tblHeader/>
        </w:trPr>
        <w:tc>
          <w:tcPr>
            <w:tcW w:w="1267" w:type="dxa"/>
            <w:noWrap/>
            <w:hideMark/>
          </w:tcPr>
          <w:p w14:paraId="3983949A" w14:textId="77777777" w:rsidR="00DC17FD" w:rsidRPr="00B322A8" w:rsidRDefault="00DC17FD" w:rsidP="00C12606">
            <w:pPr>
              <w:pStyle w:val="TAL"/>
              <w:keepNext w:val="0"/>
            </w:pPr>
            <w:r w:rsidRPr="00B322A8">
              <w:t>13</w:t>
            </w:r>
          </w:p>
        </w:tc>
        <w:tc>
          <w:tcPr>
            <w:tcW w:w="1100" w:type="dxa"/>
            <w:noWrap/>
            <w:hideMark/>
          </w:tcPr>
          <w:p w14:paraId="07E89A8F" w14:textId="77777777" w:rsidR="00DC17FD" w:rsidRPr="00B322A8" w:rsidRDefault="00DC17FD" w:rsidP="00C12606">
            <w:pPr>
              <w:pStyle w:val="TAL"/>
              <w:keepNext w:val="0"/>
            </w:pPr>
            <w:r w:rsidRPr="00B322A8">
              <w:t>-30.01</w:t>
            </w:r>
          </w:p>
        </w:tc>
        <w:tc>
          <w:tcPr>
            <w:tcW w:w="2107" w:type="dxa"/>
            <w:noWrap/>
            <w:hideMark/>
          </w:tcPr>
          <w:p w14:paraId="017E25C9" w14:textId="77777777" w:rsidR="00DC17FD" w:rsidRPr="00B322A8" w:rsidRDefault="00DC17FD" w:rsidP="00C12606">
            <w:pPr>
              <w:pStyle w:val="TAL"/>
              <w:keepNext w:val="0"/>
            </w:pPr>
            <w:r w:rsidRPr="00B322A8">
              <w:t>1091</w:t>
            </w:r>
          </w:p>
        </w:tc>
        <w:tc>
          <w:tcPr>
            <w:tcW w:w="2082" w:type="dxa"/>
            <w:noWrap/>
            <w:hideMark/>
          </w:tcPr>
          <w:p w14:paraId="5F7C4E95" w14:textId="77777777" w:rsidR="00DC17FD" w:rsidRPr="00B322A8" w:rsidRDefault="00DC17FD" w:rsidP="00C12606">
            <w:pPr>
              <w:pStyle w:val="TAL"/>
              <w:keepNext w:val="0"/>
            </w:pPr>
            <w:r w:rsidRPr="00B322A8">
              <w:t>46.04</w:t>
            </w:r>
          </w:p>
        </w:tc>
        <w:tc>
          <w:tcPr>
            <w:tcW w:w="1058" w:type="dxa"/>
            <w:noWrap/>
            <w:hideMark/>
          </w:tcPr>
          <w:p w14:paraId="3EDF9DAB" w14:textId="77777777" w:rsidR="00DC17FD" w:rsidRPr="00B322A8" w:rsidRDefault="00DC17FD" w:rsidP="00C12606">
            <w:pPr>
              <w:pStyle w:val="TAL"/>
              <w:keepNext w:val="0"/>
            </w:pPr>
            <w:r w:rsidRPr="00B322A8">
              <w:t>38.44</w:t>
            </w:r>
          </w:p>
        </w:tc>
        <w:tc>
          <w:tcPr>
            <w:tcW w:w="873" w:type="dxa"/>
            <w:noWrap/>
            <w:hideMark/>
          </w:tcPr>
          <w:p w14:paraId="23B091DF" w14:textId="77777777" w:rsidR="00DC17FD" w:rsidRPr="00B322A8" w:rsidRDefault="00DC17FD" w:rsidP="00C12606">
            <w:pPr>
              <w:pStyle w:val="TAL"/>
              <w:keepNext w:val="0"/>
            </w:pPr>
            <w:r w:rsidRPr="00B322A8">
              <w:t>18.91</w:t>
            </w:r>
          </w:p>
        </w:tc>
        <w:tc>
          <w:tcPr>
            <w:tcW w:w="873" w:type="dxa"/>
            <w:noWrap/>
            <w:hideMark/>
          </w:tcPr>
          <w:p w14:paraId="47D8EF4E" w14:textId="77777777" w:rsidR="00DC17FD" w:rsidRPr="00B322A8" w:rsidRDefault="00DC17FD" w:rsidP="00C12606">
            <w:pPr>
              <w:pStyle w:val="TAL"/>
              <w:keepNext w:val="0"/>
            </w:pPr>
            <w:r w:rsidRPr="00B322A8">
              <w:t>91</w:t>
            </w:r>
          </w:p>
        </w:tc>
      </w:tr>
      <w:tr w:rsidR="00DC17FD" w:rsidRPr="00B322A8" w14:paraId="321F39C5" w14:textId="77777777" w:rsidTr="00BA14A0">
        <w:trPr>
          <w:trHeight w:val="300"/>
          <w:tblHeader/>
        </w:trPr>
        <w:tc>
          <w:tcPr>
            <w:tcW w:w="1267" w:type="dxa"/>
            <w:noWrap/>
            <w:hideMark/>
          </w:tcPr>
          <w:p w14:paraId="780452C1" w14:textId="77777777" w:rsidR="00DC17FD" w:rsidRPr="00B322A8" w:rsidRDefault="00DC17FD" w:rsidP="00C12606">
            <w:pPr>
              <w:pStyle w:val="TAL"/>
              <w:keepNext w:val="0"/>
            </w:pPr>
            <w:r w:rsidRPr="00B322A8">
              <w:t>14</w:t>
            </w:r>
          </w:p>
        </w:tc>
        <w:tc>
          <w:tcPr>
            <w:tcW w:w="1100" w:type="dxa"/>
            <w:noWrap/>
            <w:hideMark/>
          </w:tcPr>
          <w:p w14:paraId="58E79DF6" w14:textId="77777777" w:rsidR="00DC17FD" w:rsidRPr="00B322A8" w:rsidRDefault="00DC17FD" w:rsidP="00C12606">
            <w:pPr>
              <w:pStyle w:val="TAL"/>
              <w:keepNext w:val="0"/>
            </w:pPr>
            <w:r w:rsidRPr="00B322A8">
              <w:t>-29.41</w:t>
            </w:r>
          </w:p>
        </w:tc>
        <w:tc>
          <w:tcPr>
            <w:tcW w:w="2107" w:type="dxa"/>
            <w:noWrap/>
            <w:hideMark/>
          </w:tcPr>
          <w:p w14:paraId="48A3DD47" w14:textId="77777777" w:rsidR="00DC17FD" w:rsidRPr="00B322A8" w:rsidRDefault="00DC17FD" w:rsidP="00C12606">
            <w:pPr>
              <w:pStyle w:val="TAL"/>
              <w:keepNext w:val="0"/>
            </w:pPr>
            <w:r w:rsidRPr="00B322A8">
              <w:t>1876</w:t>
            </w:r>
          </w:p>
        </w:tc>
        <w:tc>
          <w:tcPr>
            <w:tcW w:w="2082" w:type="dxa"/>
            <w:noWrap/>
            <w:hideMark/>
          </w:tcPr>
          <w:p w14:paraId="516CD0BF" w14:textId="77777777" w:rsidR="00DC17FD" w:rsidRPr="00B322A8" w:rsidRDefault="00DC17FD" w:rsidP="00C12606">
            <w:pPr>
              <w:pStyle w:val="TAL"/>
              <w:keepNext w:val="0"/>
            </w:pPr>
            <w:r w:rsidRPr="00B322A8">
              <w:t>63.57</w:t>
            </w:r>
          </w:p>
        </w:tc>
        <w:tc>
          <w:tcPr>
            <w:tcW w:w="1058" w:type="dxa"/>
            <w:noWrap/>
            <w:hideMark/>
          </w:tcPr>
          <w:p w14:paraId="56911510" w14:textId="77777777" w:rsidR="00DC17FD" w:rsidRPr="00B322A8" w:rsidRDefault="00DC17FD" w:rsidP="00C12606">
            <w:pPr>
              <w:pStyle w:val="TAL"/>
              <w:keepNext w:val="0"/>
            </w:pPr>
            <w:r w:rsidRPr="00B322A8">
              <w:t>40.25</w:t>
            </w:r>
          </w:p>
        </w:tc>
        <w:tc>
          <w:tcPr>
            <w:tcW w:w="873" w:type="dxa"/>
            <w:noWrap/>
            <w:hideMark/>
          </w:tcPr>
          <w:p w14:paraId="16E1F350" w14:textId="77777777" w:rsidR="00DC17FD" w:rsidRPr="00B322A8" w:rsidRDefault="00DC17FD" w:rsidP="00C12606">
            <w:pPr>
              <w:pStyle w:val="TAL"/>
              <w:keepNext w:val="0"/>
            </w:pPr>
            <w:r w:rsidRPr="00B322A8">
              <w:t>18.91</w:t>
            </w:r>
          </w:p>
        </w:tc>
        <w:tc>
          <w:tcPr>
            <w:tcW w:w="873" w:type="dxa"/>
            <w:noWrap/>
            <w:hideMark/>
          </w:tcPr>
          <w:p w14:paraId="753FF822" w14:textId="77777777" w:rsidR="00DC17FD" w:rsidRPr="00B322A8" w:rsidRDefault="00DC17FD" w:rsidP="00C12606">
            <w:pPr>
              <w:pStyle w:val="TAL"/>
              <w:keepNext w:val="0"/>
            </w:pPr>
            <w:r w:rsidRPr="00B322A8">
              <w:t>97.41</w:t>
            </w:r>
          </w:p>
        </w:tc>
      </w:tr>
      <w:tr w:rsidR="00DC17FD" w:rsidRPr="00B322A8" w14:paraId="21D5B049" w14:textId="77777777" w:rsidTr="00BA14A0">
        <w:trPr>
          <w:trHeight w:val="300"/>
          <w:tblHeader/>
        </w:trPr>
        <w:tc>
          <w:tcPr>
            <w:tcW w:w="1267" w:type="dxa"/>
            <w:noWrap/>
            <w:hideMark/>
          </w:tcPr>
          <w:p w14:paraId="72F8197F" w14:textId="77777777" w:rsidR="00DC17FD" w:rsidRPr="00B322A8" w:rsidRDefault="00DC17FD" w:rsidP="00C12606">
            <w:pPr>
              <w:pStyle w:val="TAL"/>
              <w:keepNext w:val="0"/>
            </w:pPr>
            <w:r w:rsidRPr="00B322A8">
              <w:t>Ini. delay [ns]</w:t>
            </w:r>
          </w:p>
        </w:tc>
        <w:tc>
          <w:tcPr>
            <w:tcW w:w="1100" w:type="dxa"/>
            <w:noWrap/>
            <w:hideMark/>
          </w:tcPr>
          <w:p w14:paraId="32F722A9" w14:textId="77777777" w:rsidR="00DC17FD" w:rsidRPr="00B322A8" w:rsidRDefault="00DC17FD" w:rsidP="00C12606">
            <w:pPr>
              <w:pStyle w:val="TAL"/>
              <w:keepNext w:val="0"/>
            </w:pPr>
            <w:r w:rsidRPr="00B322A8">
              <w:t>XPR [dB]</w:t>
            </w:r>
          </w:p>
        </w:tc>
        <w:tc>
          <w:tcPr>
            <w:tcW w:w="2107" w:type="dxa"/>
            <w:noWrap/>
            <w:hideMark/>
          </w:tcPr>
          <w:p w14:paraId="4DF97B3F" w14:textId="77777777" w:rsidR="00DC17FD" w:rsidRPr="00B322A8" w:rsidRDefault="00DC17FD" w:rsidP="00C12606">
            <w:pPr>
              <w:pStyle w:val="TAL"/>
              <w:keepNext w:val="0"/>
            </w:pPr>
            <w:r w:rsidRPr="00B322A8">
              <w:t>PL [dB]</w:t>
            </w:r>
          </w:p>
        </w:tc>
        <w:tc>
          <w:tcPr>
            <w:tcW w:w="2082" w:type="dxa"/>
            <w:noWrap/>
            <w:hideMark/>
          </w:tcPr>
          <w:p w14:paraId="76F9EF28"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6D58D87A" w14:textId="77777777" w:rsidR="00DC17FD" w:rsidRPr="00B322A8" w:rsidRDefault="00DC17FD" w:rsidP="00C12606">
            <w:pPr>
              <w:pStyle w:val="TAL"/>
              <w:keepNext w:val="0"/>
            </w:pPr>
            <w:r w:rsidRPr="00B322A8">
              <w:t>ASD [°]</w:t>
            </w:r>
          </w:p>
        </w:tc>
        <w:tc>
          <w:tcPr>
            <w:tcW w:w="873" w:type="dxa"/>
            <w:noWrap/>
            <w:hideMark/>
          </w:tcPr>
          <w:p w14:paraId="04759F69" w14:textId="77777777" w:rsidR="00DC17FD" w:rsidRPr="00B322A8" w:rsidRDefault="00DC17FD" w:rsidP="00C12606">
            <w:pPr>
              <w:pStyle w:val="TAL"/>
              <w:keepNext w:val="0"/>
            </w:pPr>
            <w:r w:rsidRPr="00B322A8">
              <w:t>ZSA [°]</w:t>
            </w:r>
          </w:p>
        </w:tc>
        <w:tc>
          <w:tcPr>
            <w:tcW w:w="873" w:type="dxa"/>
            <w:noWrap/>
            <w:hideMark/>
          </w:tcPr>
          <w:p w14:paraId="2F711F97" w14:textId="77777777" w:rsidR="00DC17FD" w:rsidRPr="00B322A8" w:rsidRDefault="00DC17FD" w:rsidP="00C12606">
            <w:pPr>
              <w:pStyle w:val="TAL"/>
              <w:keepNext w:val="0"/>
            </w:pPr>
            <w:r w:rsidRPr="00B322A8">
              <w:t>ZSD [°]</w:t>
            </w:r>
          </w:p>
        </w:tc>
      </w:tr>
      <w:tr w:rsidR="00DC17FD" w:rsidRPr="00B322A8" w14:paraId="057293A3" w14:textId="77777777" w:rsidTr="00BA14A0">
        <w:trPr>
          <w:trHeight w:val="300"/>
          <w:tblHeader/>
        </w:trPr>
        <w:tc>
          <w:tcPr>
            <w:tcW w:w="1267" w:type="dxa"/>
            <w:noWrap/>
            <w:hideMark/>
          </w:tcPr>
          <w:p w14:paraId="1DD89E7D" w14:textId="77777777" w:rsidR="00DC17FD" w:rsidRPr="00B322A8" w:rsidRDefault="00DC17FD" w:rsidP="00C12606">
            <w:pPr>
              <w:pStyle w:val="TAL"/>
              <w:keepNext w:val="0"/>
            </w:pPr>
            <w:r w:rsidRPr="00B322A8">
              <w:t>1168</w:t>
            </w:r>
          </w:p>
        </w:tc>
        <w:tc>
          <w:tcPr>
            <w:tcW w:w="1100" w:type="dxa"/>
            <w:noWrap/>
            <w:hideMark/>
          </w:tcPr>
          <w:p w14:paraId="1A44DD35" w14:textId="77777777" w:rsidR="00DC17FD" w:rsidRPr="00B322A8" w:rsidRDefault="00DC17FD" w:rsidP="00C12606">
            <w:pPr>
              <w:pStyle w:val="TAL"/>
              <w:keepNext w:val="0"/>
            </w:pPr>
            <w:r w:rsidRPr="00B322A8">
              <w:t>8</w:t>
            </w:r>
          </w:p>
        </w:tc>
        <w:tc>
          <w:tcPr>
            <w:tcW w:w="2107" w:type="dxa"/>
            <w:noWrap/>
            <w:hideMark/>
          </w:tcPr>
          <w:p w14:paraId="5EE6EBC8" w14:textId="77777777" w:rsidR="00DC17FD" w:rsidRPr="00B322A8" w:rsidRDefault="00DC17FD" w:rsidP="00C12606">
            <w:pPr>
              <w:pStyle w:val="TAL"/>
              <w:keepNext w:val="0"/>
            </w:pPr>
            <w:r w:rsidRPr="00B322A8">
              <w:t>91.</w:t>
            </w:r>
            <w:r w:rsidRPr="00B322A8" w:rsidDel="00B51ECB">
              <w:t xml:space="preserve"> </w:t>
            </w:r>
            <w:r w:rsidRPr="00B322A8">
              <w:t>76</w:t>
            </w:r>
          </w:p>
        </w:tc>
        <w:tc>
          <w:tcPr>
            <w:tcW w:w="2082" w:type="dxa"/>
            <w:noWrap/>
            <w:hideMark/>
          </w:tcPr>
          <w:p w14:paraId="5BF033F7" w14:textId="77777777" w:rsidR="00DC17FD" w:rsidRPr="00B322A8" w:rsidRDefault="00DC17FD" w:rsidP="00C12606">
            <w:pPr>
              <w:pStyle w:val="TAL"/>
              <w:keepNext w:val="0"/>
            </w:pPr>
            <w:r w:rsidRPr="00B322A8">
              <w:t>90</w:t>
            </w:r>
          </w:p>
        </w:tc>
        <w:tc>
          <w:tcPr>
            <w:tcW w:w="1058" w:type="dxa"/>
            <w:noWrap/>
            <w:hideMark/>
          </w:tcPr>
          <w:p w14:paraId="2906828B" w14:textId="77777777" w:rsidR="00DC17FD" w:rsidRPr="00B322A8" w:rsidRDefault="00DC17FD" w:rsidP="00C12606">
            <w:pPr>
              <w:pStyle w:val="TAL"/>
              <w:keepNext w:val="0"/>
            </w:pPr>
            <w:r w:rsidRPr="00B322A8">
              <w:t>5.33</w:t>
            </w:r>
          </w:p>
        </w:tc>
        <w:tc>
          <w:tcPr>
            <w:tcW w:w="873" w:type="dxa"/>
            <w:noWrap/>
            <w:hideMark/>
          </w:tcPr>
          <w:p w14:paraId="79CAD2FA" w14:textId="77777777" w:rsidR="00DC17FD" w:rsidRPr="00B322A8" w:rsidRDefault="00DC17FD" w:rsidP="00C12606">
            <w:pPr>
              <w:pStyle w:val="TAL"/>
              <w:keepNext w:val="0"/>
            </w:pPr>
            <w:r w:rsidRPr="00B322A8">
              <w:t>0</w:t>
            </w:r>
          </w:p>
        </w:tc>
        <w:tc>
          <w:tcPr>
            <w:tcW w:w="873" w:type="dxa"/>
            <w:noWrap/>
            <w:hideMark/>
          </w:tcPr>
          <w:p w14:paraId="750CC1C5" w14:textId="77777777" w:rsidR="00DC17FD" w:rsidRPr="00B322A8" w:rsidRDefault="00DC17FD" w:rsidP="00C12606">
            <w:pPr>
              <w:pStyle w:val="TAL"/>
              <w:keepNext w:val="0"/>
            </w:pPr>
            <w:r w:rsidRPr="00B322A8">
              <w:t>2.14</w:t>
            </w:r>
          </w:p>
        </w:tc>
      </w:tr>
      <w:tr w:rsidR="00DC17FD" w:rsidRPr="00B322A8" w14:paraId="17B8B415" w14:textId="77777777" w:rsidTr="00BA14A0">
        <w:trPr>
          <w:trHeight w:val="300"/>
          <w:tblHeader/>
        </w:trPr>
        <w:tc>
          <w:tcPr>
            <w:tcW w:w="1267" w:type="dxa"/>
            <w:noWrap/>
            <w:hideMark/>
          </w:tcPr>
          <w:p w14:paraId="17968B71" w14:textId="77777777" w:rsidR="00DC17FD" w:rsidRPr="00B322A8" w:rsidRDefault="00DC17FD" w:rsidP="00C12606">
            <w:pPr>
              <w:pStyle w:val="TAL"/>
              <w:keepNext w:val="0"/>
            </w:pPr>
            <w:r w:rsidRPr="00B322A8">
              <w:t>UE speed [m/s]</w:t>
            </w:r>
          </w:p>
        </w:tc>
        <w:tc>
          <w:tcPr>
            <w:tcW w:w="1100" w:type="dxa"/>
            <w:noWrap/>
            <w:hideMark/>
          </w:tcPr>
          <w:p w14:paraId="05701C83" w14:textId="77777777" w:rsidR="00DC17FD" w:rsidRPr="00B322A8" w:rsidRDefault="00DC17FD" w:rsidP="00C12606">
            <w:pPr>
              <w:pStyle w:val="TAL"/>
              <w:keepNext w:val="0"/>
            </w:pPr>
            <w:r w:rsidRPr="00B322A8">
              <w:t>UE DoT Az [°]</w:t>
            </w:r>
          </w:p>
        </w:tc>
        <w:tc>
          <w:tcPr>
            <w:tcW w:w="2107" w:type="dxa"/>
            <w:noWrap/>
            <w:hideMark/>
          </w:tcPr>
          <w:p w14:paraId="39027261"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DEAD432"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4DB5DA7" w14:textId="77777777" w:rsidR="00DC17FD" w:rsidRPr="00B322A8" w:rsidRDefault="00DC17FD" w:rsidP="00C12606">
            <w:pPr>
              <w:pStyle w:val="TAL"/>
              <w:keepNext w:val="0"/>
            </w:pPr>
            <w:r w:rsidRPr="00B322A8">
              <w:t>K-factor [dB]</w:t>
            </w:r>
          </w:p>
        </w:tc>
        <w:tc>
          <w:tcPr>
            <w:tcW w:w="873" w:type="dxa"/>
            <w:noWrap/>
            <w:hideMark/>
          </w:tcPr>
          <w:p w14:paraId="0EA4A131" w14:textId="77777777" w:rsidR="00DC17FD" w:rsidRPr="00B322A8" w:rsidRDefault="00DC17FD" w:rsidP="00C12606">
            <w:pPr>
              <w:pStyle w:val="TAL"/>
              <w:keepNext w:val="0"/>
            </w:pPr>
            <w:r w:rsidRPr="00B322A8">
              <w:t xml:space="preserve"> </w:t>
            </w:r>
          </w:p>
        </w:tc>
        <w:tc>
          <w:tcPr>
            <w:tcW w:w="873" w:type="dxa"/>
            <w:noWrap/>
            <w:hideMark/>
          </w:tcPr>
          <w:p w14:paraId="5CC8A041" w14:textId="77777777" w:rsidR="00DC17FD" w:rsidRPr="00B322A8" w:rsidRDefault="00DC17FD" w:rsidP="00C12606">
            <w:pPr>
              <w:pStyle w:val="TAL"/>
              <w:keepNext w:val="0"/>
            </w:pPr>
          </w:p>
        </w:tc>
      </w:tr>
      <w:tr w:rsidR="00DC17FD" w:rsidRPr="00B322A8" w14:paraId="3EFF9F7A" w14:textId="77777777" w:rsidTr="00BA14A0">
        <w:trPr>
          <w:trHeight w:val="300"/>
          <w:tblHeader/>
        </w:trPr>
        <w:tc>
          <w:tcPr>
            <w:tcW w:w="1267" w:type="dxa"/>
            <w:noWrap/>
            <w:hideMark/>
          </w:tcPr>
          <w:p w14:paraId="23E154A2" w14:textId="77777777" w:rsidR="00DC17FD" w:rsidRPr="00B322A8" w:rsidRDefault="00DC17FD" w:rsidP="00C12606">
            <w:pPr>
              <w:pStyle w:val="TAL"/>
              <w:keepNext w:val="0"/>
            </w:pPr>
            <w:r w:rsidRPr="00B322A8">
              <w:t>8.33</w:t>
            </w:r>
          </w:p>
        </w:tc>
        <w:tc>
          <w:tcPr>
            <w:tcW w:w="1100" w:type="dxa"/>
            <w:noWrap/>
            <w:hideMark/>
          </w:tcPr>
          <w:p w14:paraId="16789DE0" w14:textId="77777777" w:rsidR="00DC17FD" w:rsidRPr="00B322A8" w:rsidRDefault="00DC17FD" w:rsidP="00C12606">
            <w:pPr>
              <w:pStyle w:val="TAL"/>
              <w:keepNext w:val="0"/>
            </w:pPr>
            <w:r w:rsidRPr="00B322A8">
              <w:t>5.64</w:t>
            </w:r>
          </w:p>
        </w:tc>
        <w:tc>
          <w:tcPr>
            <w:tcW w:w="2107" w:type="dxa"/>
            <w:noWrap/>
            <w:hideMark/>
          </w:tcPr>
          <w:p w14:paraId="2C4D57BE" w14:textId="77777777" w:rsidR="00DC17FD" w:rsidRPr="00B322A8" w:rsidRDefault="00DC17FD" w:rsidP="00C12606">
            <w:pPr>
              <w:pStyle w:val="TAL"/>
              <w:keepNext w:val="0"/>
            </w:pPr>
            <w:r w:rsidRPr="00B322A8">
              <w:t>(</w:t>
            </w:r>
            <w:proofErr w:type="gramStart"/>
            <w:r w:rsidRPr="00B322A8">
              <w:t>325.81,-</w:t>
            </w:r>
            <w:proofErr w:type="gramEnd"/>
            <w:r w:rsidRPr="00B322A8">
              <w:t>125.92,1.5)</w:t>
            </w:r>
          </w:p>
        </w:tc>
        <w:tc>
          <w:tcPr>
            <w:tcW w:w="2082" w:type="dxa"/>
            <w:noWrap/>
            <w:hideMark/>
          </w:tcPr>
          <w:p w14:paraId="2E2BE4CC" w14:textId="77777777" w:rsidR="00DC17FD" w:rsidRPr="00B322A8" w:rsidRDefault="00DC17FD" w:rsidP="00C12606">
            <w:pPr>
              <w:pStyle w:val="TAL"/>
              <w:keepNext w:val="0"/>
            </w:pPr>
            <w:r w:rsidRPr="00B322A8">
              <w:t>(0,0,25)</w:t>
            </w:r>
          </w:p>
        </w:tc>
        <w:tc>
          <w:tcPr>
            <w:tcW w:w="1058" w:type="dxa"/>
            <w:noWrap/>
            <w:hideMark/>
          </w:tcPr>
          <w:p w14:paraId="64F5389A" w14:textId="77777777" w:rsidR="00DC17FD" w:rsidRPr="00B322A8" w:rsidRDefault="00DC17FD" w:rsidP="00C12606">
            <w:pPr>
              <w:pStyle w:val="TAL"/>
              <w:keepNext w:val="0"/>
            </w:pPr>
            <w:r w:rsidRPr="00B322A8">
              <w:t>9</w:t>
            </w:r>
          </w:p>
        </w:tc>
        <w:tc>
          <w:tcPr>
            <w:tcW w:w="873" w:type="dxa"/>
            <w:noWrap/>
            <w:hideMark/>
          </w:tcPr>
          <w:p w14:paraId="2E896BA0" w14:textId="77777777" w:rsidR="00DC17FD" w:rsidRPr="00B322A8" w:rsidRDefault="00DC17FD" w:rsidP="00C12606">
            <w:pPr>
              <w:pStyle w:val="TAL"/>
              <w:keepNext w:val="0"/>
            </w:pPr>
          </w:p>
        </w:tc>
        <w:tc>
          <w:tcPr>
            <w:tcW w:w="873" w:type="dxa"/>
            <w:noWrap/>
            <w:hideMark/>
          </w:tcPr>
          <w:p w14:paraId="68F2A061" w14:textId="77777777" w:rsidR="00DC17FD" w:rsidRPr="00B322A8" w:rsidRDefault="00DC17FD" w:rsidP="00C12606">
            <w:pPr>
              <w:pStyle w:val="TAL"/>
              <w:keepNext w:val="0"/>
            </w:pPr>
          </w:p>
        </w:tc>
      </w:tr>
      <w:tr w:rsidR="00DC17FD" w:rsidRPr="00B322A8" w14:paraId="2117B346" w14:textId="77777777" w:rsidTr="00BA14A0">
        <w:trPr>
          <w:trHeight w:val="300"/>
          <w:tblHeader/>
        </w:trPr>
        <w:tc>
          <w:tcPr>
            <w:tcW w:w="1267" w:type="dxa"/>
            <w:noWrap/>
            <w:hideMark/>
          </w:tcPr>
          <w:p w14:paraId="6F95D6EC" w14:textId="77777777" w:rsidR="00DC17FD" w:rsidRPr="00B322A8" w:rsidRDefault="00DC17FD" w:rsidP="00C12606">
            <w:pPr>
              <w:pStyle w:val="TAL"/>
              <w:keepNext w:val="0"/>
            </w:pPr>
          </w:p>
        </w:tc>
        <w:tc>
          <w:tcPr>
            <w:tcW w:w="1100" w:type="dxa"/>
            <w:noWrap/>
            <w:hideMark/>
          </w:tcPr>
          <w:p w14:paraId="62630023" w14:textId="77777777" w:rsidR="00DC17FD" w:rsidRPr="00B322A8" w:rsidRDefault="00DC17FD" w:rsidP="00C12606">
            <w:pPr>
              <w:pStyle w:val="TAL"/>
              <w:keepNext w:val="0"/>
            </w:pPr>
          </w:p>
        </w:tc>
        <w:tc>
          <w:tcPr>
            <w:tcW w:w="2107" w:type="dxa"/>
            <w:noWrap/>
            <w:hideMark/>
          </w:tcPr>
          <w:p w14:paraId="0B0927D8" w14:textId="77777777" w:rsidR="00DC17FD" w:rsidRPr="00B322A8" w:rsidRDefault="00DC17FD" w:rsidP="00C12606">
            <w:pPr>
              <w:pStyle w:val="TAL"/>
              <w:keepNext w:val="0"/>
            </w:pPr>
          </w:p>
        </w:tc>
        <w:tc>
          <w:tcPr>
            <w:tcW w:w="2082" w:type="dxa"/>
            <w:noWrap/>
            <w:hideMark/>
          </w:tcPr>
          <w:p w14:paraId="794A36DF" w14:textId="77777777" w:rsidR="00DC17FD" w:rsidRPr="00B322A8" w:rsidRDefault="00DC17FD" w:rsidP="00C12606">
            <w:pPr>
              <w:pStyle w:val="TAL"/>
              <w:keepNext w:val="0"/>
            </w:pPr>
          </w:p>
        </w:tc>
        <w:tc>
          <w:tcPr>
            <w:tcW w:w="1058" w:type="dxa"/>
            <w:noWrap/>
            <w:hideMark/>
          </w:tcPr>
          <w:p w14:paraId="2F280C10" w14:textId="77777777" w:rsidR="00DC17FD" w:rsidRPr="00B322A8" w:rsidRDefault="00DC17FD" w:rsidP="00C12606">
            <w:pPr>
              <w:pStyle w:val="TAL"/>
              <w:keepNext w:val="0"/>
            </w:pPr>
          </w:p>
        </w:tc>
        <w:tc>
          <w:tcPr>
            <w:tcW w:w="873" w:type="dxa"/>
            <w:noWrap/>
            <w:hideMark/>
          </w:tcPr>
          <w:p w14:paraId="2E638FD0" w14:textId="77777777" w:rsidR="00DC17FD" w:rsidRPr="00B322A8" w:rsidRDefault="00DC17FD" w:rsidP="00C12606">
            <w:pPr>
              <w:pStyle w:val="TAL"/>
              <w:keepNext w:val="0"/>
            </w:pPr>
          </w:p>
        </w:tc>
        <w:tc>
          <w:tcPr>
            <w:tcW w:w="873" w:type="dxa"/>
            <w:noWrap/>
            <w:hideMark/>
          </w:tcPr>
          <w:p w14:paraId="3C90FBC6" w14:textId="77777777" w:rsidR="00DC17FD" w:rsidRPr="00B322A8" w:rsidRDefault="00DC17FD" w:rsidP="00C12606">
            <w:pPr>
              <w:pStyle w:val="TAL"/>
              <w:keepNext w:val="0"/>
            </w:pPr>
          </w:p>
        </w:tc>
      </w:tr>
      <w:tr w:rsidR="00DC17FD" w:rsidRPr="00B322A8" w14:paraId="0E0108A5" w14:textId="77777777" w:rsidTr="00C12606">
        <w:trPr>
          <w:trHeight w:val="300"/>
          <w:tblHeader/>
        </w:trPr>
        <w:tc>
          <w:tcPr>
            <w:tcW w:w="1267" w:type="dxa"/>
            <w:shd w:val="clear" w:color="auto" w:fill="EDEDED" w:themeFill="accent3" w:themeFillTint="33"/>
            <w:noWrap/>
            <w:hideMark/>
          </w:tcPr>
          <w:p w14:paraId="25453DD4"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6C61A6BC" w14:textId="77777777" w:rsidR="00DC17FD" w:rsidRPr="00F94504" w:rsidRDefault="00DC17FD" w:rsidP="00C12606">
            <w:pPr>
              <w:pStyle w:val="TAL"/>
              <w:keepNext w:val="0"/>
              <w:rPr>
                <w:b/>
                <w:bCs/>
              </w:rPr>
            </w:pPr>
            <w:r w:rsidRPr="00F94504">
              <w:rPr>
                <w:b/>
                <w:bCs/>
              </w:rPr>
              <w:t>9</w:t>
            </w:r>
          </w:p>
        </w:tc>
        <w:tc>
          <w:tcPr>
            <w:tcW w:w="2107" w:type="dxa"/>
            <w:shd w:val="clear" w:color="auto" w:fill="EDEDED" w:themeFill="accent3" w:themeFillTint="33"/>
            <w:noWrap/>
            <w:hideMark/>
          </w:tcPr>
          <w:p w14:paraId="79466764" w14:textId="77777777" w:rsidR="00DC17FD" w:rsidRPr="00B322A8" w:rsidRDefault="00DC17FD" w:rsidP="00C12606">
            <w:pPr>
              <w:pStyle w:val="TAL"/>
              <w:keepNext w:val="0"/>
            </w:pPr>
          </w:p>
        </w:tc>
        <w:tc>
          <w:tcPr>
            <w:tcW w:w="2082" w:type="dxa"/>
            <w:shd w:val="clear" w:color="auto" w:fill="EDEDED" w:themeFill="accent3" w:themeFillTint="33"/>
            <w:noWrap/>
            <w:hideMark/>
          </w:tcPr>
          <w:p w14:paraId="1CF95327" w14:textId="77777777" w:rsidR="00DC17FD" w:rsidRPr="00B322A8" w:rsidRDefault="00DC17FD" w:rsidP="00C12606">
            <w:pPr>
              <w:pStyle w:val="TAL"/>
              <w:keepNext w:val="0"/>
            </w:pPr>
          </w:p>
        </w:tc>
        <w:tc>
          <w:tcPr>
            <w:tcW w:w="1058" w:type="dxa"/>
            <w:shd w:val="clear" w:color="auto" w:fill="EDEDED" w:themeFill="accent3" w:themeFillTint="33"/>
            <w:noWrap/>
            <w:hideMark/>
          </w:tcPr>
          <w:p w14:paraId="23F7C155" w14:textId="77777777" w:rsidR="00DC17FD" w:rsidRPr="00B322A8" w:rsidRDefault="00DC17FD" w:rsidP="00C12606">
            <w:pPr>
              <w:pStyle w:val="TAL"/>
              <w:keepNext w:val="0"/>
            </w:pPr>
          </w:p>
        </w:tc>
        <w:tc>
          <w:tcPr>
            <w:tcW w:w="873" w:type="dxa"/>
            <w:shd w:val="clear" w:color="auto" w:fill="EDEDED" w:themeFill="accent3" w:themeFillTint="33"/>
            <w:noWrap/>
            <w:hideMark/>
          </w:tcPr>
          <w:p w14:paraId="72C09C43" w14:textId="77777777" w:rsidR="00DC17FD" w:rsidRPr="00B322A8" w:rsidRDefault="00DC17FD" w:rsidP="00C12606">
            <w:pPr>
              <w:pStyle w:val="TAL"/>
              <w:keepNext w:val="0"/>
            </w:pPr>
          </w:p>
        </w:tc>
        <w:tc>
          <w:tcPr>
            <w:tcW w:w="873" w:type="dxa"/>
            <w:shd w:val="clear" w:color="auto" w:fill="EDEDED" w:themeFill="accent3" w:themeFillTint="33"/>
            <w:noWrap/>
            <w:hideMark/>
          </w:tcPr>
          <w:p w14:paraId="6237B3FE" w14:textId="77777777" w:rsidR="00DC17FD" w:rsidRPr="00B322A8" w:rsidRDefault="00DC17FD" w:rsidP="00C12606">
            <w:pPr>
              <w:pStyle w:val="TAL"/>
              <w:keepNext w:val="0"/>
            </w:pPr>
          </w:p>
        </w:tc>
      </w:tr>
      <w:tr w:rsidR="00DC17FD" w:rsidRPr="00B322A8" w14:paraId="31AC7647" w14:textId="77777777" w:rsidTr="00BA14A0">
        <w:trPr>
          <w:trHeight w:val="300"/>
          <w:tblHeader/>
        </w:trPr>
        <w:tc>
          <w:tcPr>
            <w:tcW w:w="1267" w:type="dxa"/>
            <w:noWrap/>
            <w:hideMark/>
          </w:tcPr>
          <w:p w14:paraId="58B54E99" w14:textId="77777777" w:rsidR="00DC17FD" w:rsidRPr="00B322A8" w:rsidRDefault="00DC17FD" w:rsidP="00C12606">
            <w:pPr>
              <w:pStyle w:val="TAL"/>
              <w:keepNext w:val="0"/>
            </w:pPr>
            <w:r w:rsidRPr="00B322A8">
              <w:t>Cluster#</w:t>
            </w:r>
          </w:p>
        </w:tc>
        <w:tc>
          <w:tcPr>
            <w:tcW w:w="1100" w:type="dxa"/>
            <w:noWrap/>
            <w:hideMark/>
          </w:tcPr>
          <w:p w14:paraId="3E952750" w14:textId="77777777" w:rsidR="00DC17FD" w:rsidRPr="00B322A8" w:rsidRDefault="00DC17FD" w:rsidP="00C12606">
            <w:pPr>
              <w:pStyle w:val="TAL"/>
              <w:keepNext w:val="0"/>
            </w:pPr>
            <w:r w:rsidRPr="00B322A8">
              <w:t>Power [dB]</w:t>
            </w:r>
          </w:p>
        </w:tc>
        <w:tc>
          <w:tcPr>
            <w:tcW w:w="2107" w:type="dxa"/>
            <w:noWrap/>
            <w:hideMark/>
          </w:tcPr>
          <w:p w14:paraId="7B11F8D5" w14:textId="77777777" w:rsidR="00DC17FD" w:rsidRPr="00B322A8" w:rsidRDefault="00DC17FD" w:rsidP="00C12606">
            <w:pPr>
              <w:pStyle w:val="TAL"/>
              <w:keepNext w:val="0"/>
            </w:pPr>
            <w:r w:rsidRPr="00B322A8">
              <w:t>Excess delay [ns]</w:t>
            </w:r>
          </w:p>
        </w:tc>
        <w:tc>
          <w:tcPr>
            <w:tcW w:w="2082" w:type="dxa"/>
            <w:noWrap/>
            <w:hideMark/>
          </w:tcPr>
          <w:p w14:paraId="7B83FC3C"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1170898E"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2559B486" w14:textId="77777777" w:rsidR="00DC17FD" w:rsidRPr="00B322A8" w:rsidRDefault="00DC17FD" w:rsidP="00C12606">
            <w:pPr>
              <w:pStyle w:val="TAL"/>
              <w:keepNext w:val="0"/>
            </w:pPr>
            <w:r w:rsidRPr="00B322A8">
              <w:t>ASA [°]</w:t>
            </w:r>
          </w:p>
        </w:tc>
        <w:tc>
          <w:tcPr>
            <w:tcW w:w="873" w:type="dxa"/>
            <w:noWrap/>
            <w:hideMark/>
          </w:tcPr>
          <w:p w14:paraId="7D6F4B66"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0F6E6374" w14:textId="77777777" w:rsidTr="00BA14A0">
        <w:trPr>
          <w:trHeight w:val="300"/>
          <w:tblHeader/>
        </w:trPr>
        <w:tc>
          <w:tcPr>
            <w:tcW w:w="1267" w:type="dxa"/>
            <w:noWrap/>
            <w:hideMark/>
          </w:tcPr>
          <w:p w14:paraId="40423CC3" w14:textId="77777777" w:rsidR="00DC17FD" w:rsidRPr="00B322A8" w:rsidRDefault="00DC17FD" w:rsidP="00C12606">
            <w:pPr>
              <w:pStyle w:val="TAL"/>
              <w:keepNext w:val="0"/>
            </w:pPr>
            <w:r w:rsidRPr="00B322A8">
              <w:t>LOS</w:t>
            </w:r>
          </w:p>
        </w:tc>
        <w:tc>
          <w:tcPr>
            <w:tcW w:w="1100" w:type="dxa"/>
            <w:noWrap/>
            <w:hideMark/>
          </w:tcPr>
          <w:p w14:paraId="4821DCCE" w14:textId="77777777" w:rsidR="00DC17FD" w:rsidRPr="00B322A8" w:rsidRDefault="00DC17FD" w:rsidP="00C12606">
            <w:pPr>
              <w:pStyle w:val="TAL"/>
              <w:keepNext w:val="0"/>
            </w:pPr>
            <w:r w:rsidRPr="00B322A8">
              <w:t>-0.51</w:t>
            </w:r>
          </w:p>
        </w:tc>
        <w:tc>
          <w:tcPr>
            <w:tcW w:w="2107" w:type="dxa"/>
            <w:noWrap/>
            <w:hideMark/>
          </w:tcPr>
          <w:p w14:paraId="5620AE1D" w14:textId="77777777" w:rsidR="00DC17FD" w:rsidRPr="00B322A8" w:rsidRDefault="00DC17FD" w:rsidP="00C12606">
            <w:pPr>
              <w:pStyle w:val="TAL"/>
              <w:keepNext w:val="0"/>
            </w:pPr>
            <w:r w:rsidRPr="00B322A8">
              <w:t>0</w:t>
            </w:r>
          </w:p>
        </w:tc>
        <w:tc>
          <w:tcPr>
            <w:tcW w:w="2082" w:type="dxa"/>
            <w:noWrap/>
            <w:hideMark/>
          </w:tcPr>
          <w:p w14:paraId="3EC4823A" w14:textId="77777777" w:rsidR="00DC17FD" w:rsidRPr="00B322A8" w:rsidRDefault="00DC17FD" w:rsidP="00C12606">
            <w:pPr>
              <w:pStyle w:val="TAL"/>
              <w:keepNext w:val="0"/>
            </w:pPr>
            <w:r w:rsidRPr="00B322A8">
              <w:t>163.96</w:t>
            </w:r>
          </w:p>
        </w:tc>
        <w:tc>
          <w:tcPr>
            <w:tcW w:w="1058" w:type="dxa"/>
            <w:noWrap/>
            <w:hideMark/>
          </w:tcPr>
          <w:p w14:paraId="13C4AFEF" w14:textId="77777777" w:rsidR="00DC17FD" w:rsidRPr="00B322A8" w:rsidRDefault="00DC17FD" w:rsidP="00C12606">
            <w:pPr>
              <w:pStyle w:val="TAL"/>
              <w:keepNext w:val="0"/>
            </w:pPr>
            <w:r w:rsidRPr="00B322A8">
              <w:t>-16.04</w:t>
            </w:r>
          </w:p>
        </w:tc>
        <w:tc>
          <w:tcPr>
            <w:tcW w:w="873" w:type="dxa"/>
            <w:noWrap/>
            <w:hideMark/>
          </w:tcPr>
          <w:p w14:paraId="7B9E1486" w14:textId="77777777" w:rsidR="00DC17FD" w:rsidRPr="00B322A8" w:rsidRDefault="00DC17FD" w:rsidP="00C12606">
            <w:pPr>
              <w:pStyle w:val="TAL"/>
              <w:keepNext w:val="0"/>
            </w:pPr>
            <w:r w:rsidRPr="00B322A8">
              <w:t>0</w:t>
            </w:r>
          </w:p>
        </w:tc>
        <w:tc>
          <w:tcPr>
            <w:tcW w:w="873" w:type="dxa"/>
            <w:noWrap/>
            <w:hideMark/>
          </w:tcPr>
          <w:p w14:paraId="7A865B6D" w14:textId="77777777" w:rsidR="00DC17FD" w:rsidRPr="00B322A8" w:rsidRDefault="00DC17FD" w:rsidP="00C12606">
            <w:pPr>
              <w:pStyle w:val="TAL"/>
              <w:keepNext w:val="0"/>
            </w:pPr>
            <w:r w:rsidRPr="00B322A8">
              <w:t>93.16</w:t>
            </w:r>
          </w:p>
        </w:tc>
      </w:tr>
      <w:tr w:rsidR="00DC17FD" w:rsidRPr="00B322A8" w14:paraId="3A51A5EA" w14:textId="77777777" w:rsidTr="00BA14A0">
        <w:trPr>
          <w:trHeight w:val="300"/>
          <w:tblHeader/>
        </w:trPr>
        <w:tc>
          <w:tcPr>
            <w:tcW w:w="1267" w:type="dxa"/>
            <w:noWrap/>
            <w:hideMark/>
          </w:tcPr>
          <w:p w14:paraId="18EA208D" w14:textId="77777777" w:rsidR="00DC17FD" w:rsidRPr="00B322A8" w:rsidRDefault="00DC17FD" w:rsidP="00C12606">
            <w:pPr>
              <w:pStyle w:val="TAL"/>
              <w:keepNext w:val="0"/>
            </w:pPr>
            <w:r w:rsidRPr="00B322A8">
              <w:t>1</w:t>
            </w:r>
          </w:p>
        </w:tc>
        <w:tc>
          <w:tcPr>
            <w:tcW w:w="1100" w:type="dxa"/>
            <w:noWrap/>
            <w:hideMark/>
          </w:tcPr>
          <w:p w14:paraId="68EF78AB" w14:textId="77777777" w:rsidR="00DC17FD" w:rsidRPr="00B322A8" w:rsidRDefault="00DC17FD" w:rsidP="00C12606">
            <w:pPr>
              <w:pStyle w:val="TAL"/>
              <w:keepNext w:val="0"/>
            </w:pPr>
            <w:r w:rsidRPr="00B322A8">
              <w:t>-22.24</w:t>
            </w:r>
          </w:p>
        </w:tc>
        <w:tc>
          <w:tcPr>
            <w:tcW w:w="2107" w:type="dxa"/>
            <w:noWrap/>
            <w:hideMark/>
          </w:tcPr>
          <w:p w14:paraId="45F521D8" w14:textId="77777777" w:rsidR="00DC17FD" w:rsidRPr="00B322A8" w:rsidRDefault="00DC17FD" w:rsidP="00C12606">
            <w:pPr>
              <w:pStyle w:val="TAL"/>
              <w:keepNext w:val="0"/>
            </w:pPr>
            <w:r w:rsidRPr="00B322A8">
              <w:t>0</w:t>
            </w:r>
          </w:p>
        </w:tc>
        <w:tc>
          <w:tcPr>
            <w:tcW w:w="2082" w:type="dxa"/>
            <w:noWrap/>
            <w:hideMark/>
          </w:tcPr>
          <w:p w14:paraId="6820409F" w14:textId="77777777" w:rsidR="00DC17FD" w:rsidRPr="00B322A8" w:rsidRDefault="00DC17FD" w:rsidP="00C12606">
            <w:pPr>
              <w:pStyle w:val="TAL"/>
              <w:keepNext w:val="0"/>
            </w:pPr>
            <w:r w:rsidRPr="00B322A8">
              <w:t>163.96</w:t>
            </w:r>
          </w:p>
        </w:tc>
        <w:tc>
          <w:tcPr>
            <w:tcW w:w="1058" w:type="dxa"/>
            <w:noWrap/>
            <w:hideMark/>
          </w:tcPr>
          <w:p w14:paraId="385BF5D8" w14:textId="77777777" w:rsidR="00DC17FD" w:rsidRPr="00B322A8" w:rsidRDefault="00DC17FD" w:rsidP="00C12606">
            <w:pPr>
              <w:pStyle w:val="TAL"/>
              <w:keepNext w:val="0"/>
            </w:pPr>
            <w:r w:rsidRPr="00B322A8">
              <w:t>-16.04</w:t>
            </w:r>
          </w:p>
        </w:tc>
        <w:tc>
          <w:tcPr>
            <w:tcW w:w="873" w:type="dxa"/>
            <w:noWrap/>
            <w:hideMark/>
          </w:tcPr>
          <w:p w14:paraId="3AF33064" w14:textId="77777777" w:rsidR="00DC17FD" w:rsidRPr="00B322A8" w:rsidRDefault="00DC17FD" w:rsidP="00C12606">
            <w:pPr>
              <w:pStyle w:val="TAL"/>
              <w:keepNext w:val="0"/>
            </w:pPr>
            <w:r w:rsidRPr="00B322A8">
              <w:t>18.91</w:t>
            </w:r>
          </w:p>
        </w:tc>
        <w:tc>
          <w:tcPr>
            <w:tcW w:w="873" w:type="dxa"/>
            <w:noWrap/>
            <w:hideMark/>
          </w:tcPr>
          <w:p w14:paraId="1E944CC3" w14:textId="77777777" w:rsidR="00DC17FD" w:rsidRPr="00B322A8" w:rsidRDefault="00DC17FD" w:rsidP="00C12606">
            <w:pPr>
              <w:pStyle w:val="TAL"/>
              <w:keepNext w:val="0"/>
            </w:pPr>
            <w:r w:rsidRPr="00B322A8">
              <w:t>93.16</w:t>
            </w:r>
          </w:p>
        </w:tc>
      </w:tr>
      <w:tr w:rsidR="00DC17FD" w:rsidRPr="00B322A8" w14:paraId="30D56982" w14:textId="77777777" w:rsidTr="00BA14A0">
        <w:trPr>
          <w:trHeight w:val="300"/>
          <w:tblHeader/>
        </w:trPr>
        <w:tc>
          <w:tcPr>
            <w:tcW w:w="1267" w:type="dxa"/>
            <w:noWrap/>
            <w:hideMark/>
          </w:tcPr>
          <w:p w14:paraId="6956CA03" w14:textId="77777777" w:rsidR="00DC17FD" w:rsidRPr="00B322A8" w:rsidRDefault="00DC17FD" w:rsidP="00C12606">
            <w:pPr>
              <w:pStyle w:val="TAL"/>
              <w:keepNext w:val="0"/>
            </w:pPr>
            <w:r w:rsidRPr="00B322A8">
              <w:t>2</w:t>
            </w:r>
          </w:p>
        </w:tc>
        <w:tc>
          <w:tcPr>
            <w:tcW w:w="1100" w:type="dxa"/>
            <w:noWrap/>
            <w:hideMark/>
          </w:tcPr>
          <w:p w14:paraId="4190C449" w14:textId="77777777" w:rsidR="00DC17FD" w:rsidRPr="00B322A8" w:rsidRDefault="00DC17FD" w:rsidP="00C12606">
            <w:pPr>
              <w:pStyle w:val="TAL"/>
              <w:keepNext w:val="0"/>
            </w:pPr>
            <w:r w:rsidRPr="00B322A8">
              <w:t>-16.01</w:t>
            </w:r>
          </w:p>
        </w:tc>
        <w:tc>
          <w:tcPr>
            <w:tcW w:w="2107" w:type="dxa"/>
            <w:noWrap/>
            <w:hideMark/>
          </w:tcPr>
          <w:p w14:paraId="69C6ED46" w14:textId="77777777" w:rsidR="00DC17FD" w:rsidRPr="00B322A8" w:rsidRDefault="00DC17FD" w:rsidP="00C12606">
            <w:pPr>
              <w:pStyle w:val="TAL"/>
              <w:keepNext w:val="0"/>
            </w:pPr>
            <w:r w:rsidRPr="00B322A8">
              <w:t>47</w:t>
            </w:r>
          </w:p>
        </w:tc>
        <w:tc>
          <w:tcPr>
            <w:tcW w:w="2082" w:type="dxa"/>
            <w:noWrap/>
            <w:hideMark/>
          </w:tcPr>
          <w:p w14:paraId="0F897E95" w14:textId="77777777" w:rsidR="00DC17FD" w:rsidRPr="00B322A8" w:rsidRDefault="00DC17FD" w:rsidP="00C12606">
            <w:pPr>
              <w:pStyle w:val="TAL"/>
              <w:keepNext w:val="0"/>
            </w:pPr>
            <w:r w:rsidRPr="00B322A8">
              <w:t>-114.14</w:t>
            </w:r>
          </w:p>
        </w:tc>
        <w:tc>
          <w:tcPr>
            <w:tcW w:w="1058" w:type="dxa"/>
            <w:noWrap/>
            <w:hideMark/>
          </w:tcPr>
          <w:p w14:paraId="28C9E00A" w14:textId="77777777" w:rsidR="00DC17FD" w:rsidRPr="00B322A8" w:rsidRDefault="00DC17FD" w:rsidP="00C12606">
            <w:pPr>
              <w:pStyle w:val="TAL"/>
              <w:keepNext w:val="0"/>
            </w:pPr>
            <w:r w:rsidRPr="00B322A8">
              <w:t>45.23</w:t>
            </w:r>
          </w:p>
        </w:tc>
        <w:tc>
          <w:tcPr>
            <w:tcW w:w="873" w:type="dxa"/>
            <w:noWrap/>
            <w:hideMark/>
          </w:tcPr>
          <w:p w14:paraId="63A4A52A" w14:textId="77777777" w:rsidR="00DC17FD" w:rsidRPr="00B322A8" w:rsidRDefault="00DC17FD" w:rsidP="00C12606">
            <w:pPr>
              <w:pStyle w:val="TAL"/>
              <w:keepNext w:val="0"/>
            </w:pPr>
            <w:r w:rsidRPr="00B322A8">
              <w:t>18.91</w:t>
            </w:r>
          </w:p>
        </w:tc>
        <w:tc>
          <w:tcPr>
            <w:tcW w:w="873" w:type="dxa"/>
            <w:noWrap/>
            <w:hideMark/>
          </w:tcPr>
          <w:p w14:paraId="3E612BAD" w14:textId="77777777" w:rsidR="00DC17FD" w:rsidRPr="00B322A8" w:rsidRDefault="00DC17FD" w:rsidP="00C12606">
            <w:pPr>
              <w:pStyle w:val="TAL"/>
              <w:keepNext w:val="0"/>
            </w:pPr>
            <w:r w:rsidRPr="00B322A8">
              <w:t>95.42</w:t>
            </w:r>
          </w:p>
        </w:tc>
      </w:tr>
      <w:tr w:rsidR="00DC17FD" w:rsidRPr="00B322A8" w14:paraId="3D5ED72C" w14:textId="77777777" w:rsidTr="00BA14A0">
        <w:trPr>
          <w:trHeight w:val="300"/>
          <w:tblHeader/>
        </w:trPr>
        <w:tc>
          <w:tcPr>
            <w:tcW w:w="1267" w:type="dxa"/>
            <w:noWrap/>
            <w:hideMark/>
          </w:tcPr>
          <w:p w14:paraId="063D7C04" w14:textId="77777777" w:rsidR="00DC17FD" w:rsidRPr="00B322A8" w:rsidRDefault="00DC17FD" w:rsidP="00C12606">
            <w:pPr>
              <w:pStyle w:val="TAL"/>
              <w:keepNext w:val="0"/>
            </w:pPr>
            <w:r w:rsidRPr="00B322A8">
              <w:lastRenderedPageBreak/>
              <w:t>3</w:t>
            </w:r>
          </w:p>
        </w:tc>
        <w:tc>
          <w:tcPr>
            <w:tcW w:w="1100" w:type="dxa"/>
            <w:noWrap/>
            <w:hideMark/>
          </w:tcPr>
          <w:p w14:paraId="7FCB6C7B" w14:textId="77777777" w:rsidR="00DC17FD" w:rsidRPr="00B322A8" w:rsidRDefault="00DC17FD" w:rsidP="00C12606">
            <w:pPr>
              <w:pStyle w:val="TAL"/>
              <w:keepNext w:val="0"/>
            </w:pPr>
            <w:r w:rsidRPr="00B322A8">
              <w:t>-18.31</w:t>
            </w:r>
          </w:p>
        </w:tc>
        <w:tc>
          <w:tcPr>
            <w:tcW w:w="2107" w:type="dxa"/>
            <w:noWrap/>
            <w:hideMark/>
          </w:tcPr>
          <w:p w14:paraId="3A0DB261" w14:textId="77777777" w:rsidR="00DC17FD" w:rsidRPr="00B322A8" w:rsidRDefault="00DC17FD" w:rsidP="00C12606">
            <w:pPr>
              <w:pStyle w:val="TAL"/>
              <w:keepNext w:val="0"/>
            </w:pPr>
            <w:r w:rsidRPr="00B322A8">
              <w:t>49</w:t>
            </w:r>
          </w:p>
        </w:tc>
        <w:tc>
          <w:tcPr>
            <w:tcW w:w="2082" w:type="dxa"/>
            <w:noWrap/>
            <w:hideMark/>
          </w:tcPr>
          <w:p w14:paraId="3A810B48" w14:textId="77777777" w:rsidR="00DC17FD" w:rsidRPr="00B322A8" w:rsidRDefault="00DC17FD" w:rsidP="00C12606">
            <w:pPr>
              <w:pStyle w:val="TAL"/>
              <w:keepNext w:val="0"/>
            </w:pPr>
            <w:r w:rsidRPr="00B322A8">
              <w:t>-114.14</w:t>
            </w:r>
          </w:p>
        </w:tc>
        <w:tc>
          <w:tcPr>
            <w:tcW w:w="1058" w:type="dxa"/>
            <w:noWrap/>
            <w:hideMark/>
          </w:tcPr>
          <w:p w14:paraId="039A8D0C" w14:textId="77777777" w:rsidR="00DC17FD" w:rsidRPr="00B322A8" w:rsidRDefault="00DC17FD" w:rsidP="00C12606">
            <w:pPr>
              <w:pStyle w:val="TAL"/>
              <w:keepNext w:val="0"/>
            </w:pPr>
            <w:r w:rsidRPr="00B322A8">
              <w:t>45.23</w:t>
            </w:r>
          </w:p>
        </w:tc>
        <w:tc>
          <w:tcPr>
            <w:tcW w:w="873" w:type="dxa"/>
            <w:noWrap/>
            <w:hideMark/>
          </w:tcPr>
          <w:p w14:paraId="5B21A833" w14:textId="77777777" w:rsidR="00DC17FD" w:rsidRPr="00B322A8" w:rsidRDefault="00DC17FD" w:rsidP="00C12606">
            <w:pPr>
              <w:pStyle w:val="TAL"/>
              <w:keepNext w:val="0"/>
            </w:pPr>
            <w:r w:rsidRPr="00B322A8">
              <w:t>17.019</w:t>
            </w:r>
          </w:p>
        </w:tc>
        <w:tc>
          <w:tcPr>
            <w:tcW w:w="873" w:type="dxa"/>
            <w:noWrap/>
            <w:hideMark/>
          </w:tcPr>
          <w:p w14:paraId="353E9820" w14:textId="77777777" w:rsidR="00DC17FD" w:rsidRPr="00B322A8" w:rsidRDefault="00DC17FD" w:rsidP="00C12606">
            <w:pPr>
              <w:pStyle w:val="TAL"/>
              <w:keepNext w:val="0"/>
            </w:pPr>
            <w:r w:rsidRPr="00B322A8">
              <w:t>95.42</w:t>
            </w:r>
          </w:p>
        </w:tc>
      </w:tr>
      <w:tr w:rsidR="00DC17FD" w:rsidRPr="00B322A8" w14:paraId="497B2786" w14:textId="77777777" w:rsidTr="00BA14A0">
        <w:trPr>
          <w:trHeight w:val="300"/>
          <w:tblHeader/>
        </w:trPr>
        <w:tc>
          <w:tcPr>
            <w:tcW w:w="1267" w:type="dxa"/>
            <w:noWrap/>
            <w:hideMark/>
          </w:tcPr>
          <w:p w14:paraId="7A717AC3" w14:textId="77777777" w:rsidR="00DC17FD" w:rsidRPr="00B322A8" w:rsidRDefault="00DC17FD" w:rsidP="00C12606">
            <w:pPr>
              <w:pStyle w:val="TAL"/>
              <w:keepNext w:val="0"/>
            </w:pPr>
            <w:r w:rsidRPr="00B322A8">
              <w:t>4</w:t>
            </w:r>
          </w:p>
        </w:tc>
        <w:tc>
          <w:tcPr>
            <w:tcW w:w="1100" w:type="dxa"/>
            <w:noWrap/>
            <w:hideMark/>
          </w:tcPr>
          <w:p w14:paraId="6E7F8B7D" w14:textId="77777777" w:rsidR="00DC17FD" w:rsidRPr="00B322A8" w:rsidRDefault="00DC17FD" w:rsidP="00C12606">
            <w:pPr>
              <w:pStyle w:val="TAL"/>
              <w:keepNext w:val="0"/>
            </w:pPr>
            <w:r w:rsidRPr="00B322A8">
              <w:t>-23.11</w:t>
            </w:r>
          </w:p>
        </w:tc>
        <w:tc>
          <w:tcPr>
            <w:tcW w:w="2107" w:type="dxa"/>
            <w:noWrap/>
            <w:hideMark/>
          </w:tcPr>
          <w:p w14:paraId="2E1735F8" w14:textId="77777777" w:rsidR="00DC17FD" w:rsidRPr="00B322A8" w:rsidRDefault="00DC17FD" w:rsidP="00C12606">
            <w:pPr>
              <w:pStyle w:val="TAL"/>
              <w:keepNext w:val="0"/>
            </w:pPr>
            <w:r w:rsidRPr="00B322A8">
              <w:t>49</w:t>
            </w:r>
          </w:p>
        </w:tc>
        <w:tc>
          <w:tcPr>
            <w:tcW w:w="2082" w:type="dxa"/>
            <w:noWrap/>
            <w:hideMark/>
          </w:tcPr>
          <w:p w14:paraId="4B7E32CD" w14:textId="77777777" w:rsidR="00DC17FD" w:rsidRPr="00B322A8" w:rsidRDefault="00DC17FD" w:rsidP="00C12606">
            <w:pPr>
              <w:pStyle w:val="TAL"/>
              <w:keepNext w:val="0"/>
            </w:pPr>
            <w:r w:rsidRPr="00B322A8">
              <w:t>29.55</w:t>
            </w:r>
          </w:p>
        </w:tc>
        <w:tc>
          <w:tcPr>
            <w:tcW w:w="1058" w:type="dxa"/>
            <w:noWrap/>
            <w:hideMark/>
          </w:tcPr>
          <w:p w14:paraId="436FB5CB" w14:textId="77777777" w:rsidR="00DC17FD" w:rsidRPr="00B322A8" w:rsidRDefault="00DC17FD" w:rsidP="00C12606">
            <w:pPr>
              <w:pStyle w:val="TAL"/>
              <w:keepNext w:val="0"/>
            </w:pPr>
            <w:r w:rsidRPr="00B322A8">
              <w:t>-37.46</w:t>
            </w:r>
          </w:p>
        </w:tc>
        <w:tc>
          <w:tcPr>
            <w:tcW w:w="873" w:type="dxa"/>
            <w:noWrap/>
            <w:hideMark/>
          </w:tcPr>
          <w:p w14:paraId="2F9E05FD" w14:textId="77777777" w:rsidR="00DC17FD" w:rsidRPr="00B322A8" w:rsidRDefault="00DC17FD" w:rsidP="00C12606">
            <w:pPr>
              <w:pStyle w:val="TAL"/>
              <w:keepNext w:val="0"/>
            </w:pPr>
            <w:r w:rsidRPr="00B322A8">
              <w:t>18.91</w:t>
            </w:r>
          </w:p>
        </w:tc>
        <w:tc>
          <w:tcPr>
            <w:tcW w:w="873" w:type="dxa"/>
            <w:noWrap/>
            <w:hideMark/>
          </w:tcPr>
          <w:p w14:paraId="5C587B32" w14:textId="77777777" w:rsidR="00DC17FD" w:rsidRPr="00B322A8" w:rsidRDefault="00DC17FD" w:rsidP="00C12606">
            <w:pPr>
              <w:pStyle w:val="TAL"/>
              <w:keepNext w:val="0"/>
            </w:pPr>
            <w:r w:rsidRPr="00B322A8">
              <w:t>93.06</w:t>
            </w:r>
          </w:p>
        </w:tc>
      </w:tr>
      <w:tr w:rsidR="00DC17FD" w:rsidRPr="00B322A8" w14:paraId="4E2C782E" w14:textId="77777777" w:rsidTr="00BA14A0">
        <w:trPr>
          <w:trHeight w:val="300"/>
          <w:tblHeader/>
        </w:trPr>
        <w:tc>
          <w:tcPr>
            <w:tcW w:w="1267" w:type="dxa"/>
            <w:noWrap/>
            <w:hideMark/>
          </w:tcPr>
          <w:p w14:paraId="14A80AE9" w14:textId="77777777" w:rsidR="00DC17FD" w:rsidRPr="00B322A8" w:rsidRDefault="00DC17FD" w:rsidP="00C12606">
            <w:pPr>
              <w:pStyle w:val="TAL"/>
              <w:keepNext w:val="0"/>
            </w:pPr>
            <w:r w:rsidRPr="00B322A8">
              <w:t>5</w:t>
            </w:r>
          </w:p>
        </w:tc>
        <w:tc>
          <w:tcPr>
            <w:tcW w:w="1100" w:type="dxa"/>
            <w:noWrap/>
            <w:hideMark/>
          </w:tcPr>
          <w:p w14:paraId="0DB74E36" w14:textId="77777777" w:rsidR="00DC17FD" w:rsidRPr="00B322A8" w:rsidRDefault="00DC17FD" w:rsidP="00C12606">
            <w:pPr>
              <w:pStyle w:val="TAL"/>
              <w:keepNext w:val="0"/>
            </w:pPr>
            <w:r w:rsidRPr="00B322A8">
              <w:t>-20.01</w:t>
            </w:r>
          </w:p>
        </w:tc>
        <w:tc>
          <w:tcPr>
            <w:tcW w:w="2107" w:type="dxa"/>
            <w:noWrap/>
            <w:hideMark/>
          </w:tcPr>
          <w:p w14:paraId="4C401E9F" w14:textId="77777777" w:rsidR="00DC17FD" w:rsidRPr="00B322A8" w:rsidRDefault="00DC17FD" w:rsidP="00C12606">
            <w:pPr>
              <w:pStyle w:val="TAL"/>
              <w:keepNext w:val="0"/>
            </w:pPr>
            <w:r w:rsidRPr="00B322A8">
              <w:t>51</w:t>
            </w:r>
          </w:p>
        </w:tc>
        <w:tc>
          <w:tcPr>
            <w:tcW w:w="2082" w:type="dxa"/>
            <w:noWrap/>
            <w:hideMark/>
          </w:tcPr>
          <w:p w14:paraId="52E38BA8" w14:textId="77777777" w:rsidR="00DC17FD" w:rsidRPr="00B322A8" w:rsidRDefault="00DC17FD" w:rsidP="00C12606">
            <w:pPr>
              <w:pStyle w:val="TAL"/>
              <w:keepNext w:val="0"/>
            </w:pPr>
            <w:r w:rsidRPr="00B322A8">
              <w:t>-114.14</w:t>
            </w:r>
          </w:p>
        </w:tc>
        <w:tc>
          <w:tcPr>
            <w:tcW w:w="1058" w:type="dxa"/>
            <w:noWrap/>
            <w:hideMark/>
          </w:tcPr>
          <w:p w14:paraId="7E719A52" w14:textId="77777777" w:rsidR="00DC17FD" w:rsidRPr="00B322A8" w:rsidRDefault="00DC17FD" w:rsidP="00C12606">
            <w:pPr>
              <w:pStyle w:val="TAL"/>
              <w:keepNext w:val="0"/>
            </w:pPr>
            <w:r w:rsidRPr="00B322A8">
              <w:t>45.23</w:t>
            </w:r>
          </w:p>
        </w:tc>
        <w:tc>
          <w:tcPr>
            <w:tcW w:w="873" w:type="dxa"/>
            <w:noWrap/>
            <w:hideMark/>
          </w:tcPr>
          <w:p w14:paraId="673A4A60" w14:textId="77777777" w:rsidR="00DC17FD" w:rsidRPr="00B322A8" w:rsidRDefault="00DC17FD" w:rsidP="00C12606">
            <w:pPr>
              <w:pStyle w:val="TAL"/>
              <w:keepNext w:val="0"/>
            </w:pPr>
            <w:r w:rsidRPr="00B322A8">
              <w:t>15.128</w:t>
            </w:r>
          </w:p>
        </w:tc>
        <w:tc>
          <w:tcPr>
            <w:tcW w:w="873" w:type="dxa"/>
            <w:noWrap/>
            <w:hideMark/>
          </w:tcPr>
          <w:p w14:paraId="42443831" w14:textId="77777777" w:rsidR="00DC17FD" w:rsidRPr="00B322A8" w:rsidRDefault="00DC17FD" w:rsidP="00C12606">
            <w:pPr>
              <w:pStyle w:val="TAL"/>
              <w:keepNext w:val="0"/>
            </w:pPr>
            <w:r w:rsidRPr="00B322A8">
              <w:t>95.42</w:t>
            </w:r>
          </w:p>
        </w:tc>
      </w:tr>
      <w:tr w:rsidR="00DC17FD" w:rsidRPr="00B322A8" w14:paraId="35A68DAC" w14:textId="77777777" w:rsidTr="00BA14A0">
        <w:trPr>
          <w:trHeight w:val="300"/>
          <w:tblHeader/>
        </w:trPr>
        <w:tc>
          <w:tcPr>
            <w:tcW w:w="1267" w:type="dxa"/>
            <w:noWrap/>
            <w:hideMark/>
          </w:tcPr>
          <w:p w14:paraId="1B0B6863" w14:textId="77777777" w:rsidR="00DC17FD" w:rsidRPr="00B322A8" w:rsidRDefault="00DC17FD" w:rsidP="00C12606">
            <w:pPr>
              <w:pStyle w:val="TAL"/>
              <w:keepNext w:val="0"/>
            </w:pPr>
            <w:r w:rsidRPr="00B322A8">
              <w:t>6</w:t>
            </w:r>
          </w:p>
        </w:tc>
        <w:tc>
          <w:tcPr>
            <w:tcW w:w="1100" w:type="dxa"/>
            <w:noWrap/>
            <w:hideMark/>
          </w:tcPr>
          <w:p w14:paraId="1FB0521E" w14:textId="77777777" w:rsidR="00DC17FD" w:rsidRPr="00B322A8" w:rsidRDefault="00DC17FD" w:rsidP="00C12606">
            <w:pPr>
              <w:pStyle w:val="TAL"/>
              <w:keepNext w:val="0"/>
            </w:pPr>
            <w:r w:rsidRPr="00B322A8">
              <w:t>-22.61</w:t>
            </w:r>
          </w:p>
        </w:tc>
        <w:tc>
          <w:tcPr>
            <w:tcW w:w="2107" w:type="dxa"/>
            <w:noWrap/>
            <w:hideMark/>
          </w:tcPr>
          <w:p w14:paraId="4A4B0C8F" w14:textId="77777777" w:rsidR="00DC17FD" w:rsidRPr="00B322A8" w:rsidRDefault="00DC17FD" w:rsidP="00C12606">
            <w:pPr>
              <w:pStyle w:val="TAL"/>
              <w:keepNext w:val="0"/>
            </w:pPr>
            <w:r w:rsidRPr="00B322A8">
              <w:t>65</w:t>
            </w:r>
          </w:p>
        </w:tc>
        <w:tc>
          <w:tcPr>
            <w:tcW w:w="2082" w:type="dxa"/>
            <w:noWrap/>
            <w:hideMark/>
          </w:tcPr>
          <w:p w14:paraId="3C2DA49D" w14:textId="77777777" w:rsidR="00DC17FD" w:rsidRPr="00B322A8" w:rsidRDefault="00DC17FD" w:rsidP="00C12606">
            <w:pPr>
              <w:pStyle w:val="TAL"/>
              <w:keepNext w:val="0"/>
            </w:pPr>
            <w:r w:rsidRPr="00B322A8">
              <w:t>48.63</w:t>
            </w:r>
          </w:p>
        </w:tc>
        <w:tc>
          <w:tcPr>
            <w:tcW w:w="1058" w:type="dxa"/>
            <w:noWrap/>
            <w:hideMark/>
          </w:tcPr>
          <w:p w14:paraId="3E10ECA2" w14:textId="77777777" w:rsidR="00DC17FD" w:rsidRPr="00B322A8" w:rsidRDefault="00DC17FD" w:rsidP="00C12606">
            <w:pPr>
              <w:pStyle w:val="TAL"/>
              <w:keepNext w:val="0"/>
            </w:pPr>
            <w:r w:rsidRPr="00B322A8">
              <w:t>1.22</w:t>
            </w:r>
          </w:p>
        </w:tc>
        <w:tc>
          <w:tcPr>
            <w:tcW w:w="873" w:type="dxa"/>
            <w:noWrap/>
            <w:hideMark/>
          </w:tcPr>
          <w:p w14:paraId="2A52D546" w14:textId="77777777" w:rsidR="00DC17FD" w:rsidRPr="00B322A8" w:rsidRDefault="00DC17FD" w:rsidP="00C12606">
            <w:pPr>
              <w:pStyle w:val="TAL"/>
              <w:keepNext w:val="0"/>
            </w:pPr>
            <w:r w:rsidRPr="00B322A8">
              <w:t>18.91</w:t>
            </w:r>
          </w:p>
        </w:tc>
        <w:tc>
          <w:tcPr>
            <w:tcW w:w="873" w:type="dxa"/>
            <w:noWrap/>
            <w:hideMark/>
          </w:tcPr>
          <w:p w14:paraId="46CCB0C7" w14:textId="77777777" w:rsidR="00DC17FD" w:rsidRPr="00B322A8" w:rsidRDefault="00DC17FD" w:rsidP="00C12606">
            <w:pPr>
              <w:pStyle w:val="TAL"/>
              <w:keepNext w:val="0"/>
            </w:pPr>
            <w:r w:rsidRPr="00B322A8">
              <w:t>93.75</w:t>
            </w:r>
          </w:p>
        </w:tc>
      </w:tr>
      <w:tr w:rsidR="00DC17FD" w:rsidRPr="00B322A8" w14:paraId="4DF93E32" w14:textId="77777777" w:rsidTr="00BA14A0">
        <w:trPr>
          <w:trHeight w:val="300"/>
          <w:tblHeader/>
        </w:trPr>
        <w:tc>
          <w:tcPr>
            <w:tcW w:w="1267" w:type="dxa"/>
            <w:noWrap/>
            <w:hideMark/>
          </w:tcPr>
          <w:p w14:paraId="5195CEFC" w14:textId="77777777" w:rsidR="00DC17FD" w:rsidRPr="00B322A8" w:rsidRDefault="00DC17FD" w:rsidP="00C12606">
            <w:pPr>
              <w:pStyle w:val="TAL"/>
              <w:keepNext w:val="0"/>
            </w:pPr>
            <w:r w:rsidRPr="00B322A8">
              <w:t>7</w:t>
            </w:r>
          </w:p>
        </w:tc>
        <w:tc>
          <w:tcPr>
            <w:tcW w:w="1100" w:type="dxa"/>
            <w:noWrap/>
            <w:hideMark/>
          </w:tcPr>
          <w:p w14:paraId="7B3268AB" w14:textId="77777777" w:rsidR="00DC17FD" w:rsidRPr="00B322A8" w:rsidRDefault="00DC17FD" w:rsidP="00C12606">
            <w:pPr>
              <w:pStyle w:val="TAL"/>
              <w:keepNext w:val="0"/>
            </w:pPr>
            <w:r w:rsidRPr="00B322A8">
              <w:t>-18.81</w:t>
            </w:r>
          </w:p>
        </w:tc>
        <w:tc>
          <w:tcPr>
            <w:tcW w:w="2107" w:type="dxa"/>
            <w:noWrap/>
            <w:hideMark/>
          </w:tcPr>
          <w:p w14:paraId="57E66121" w14:textId="77777777" w:rsidR="00DC17FD" w:rsidRPr="00B322A8" w:rsidRDefault="00DC17FD" w:rsidP="00C12606">
            <w:pPr>
              <w:pStyle w:val="TAL"/>
              <w:keepNext w:val="0"/>
            </w:pPr>
            <w:r w:rsidRPr="00B322A8">
              <w:t>173</w:t>
            </w:r>
          </w:p>
        </w:tc>
        <w:tc>
          <w:tcPr>
            <w:tcW w:w="2082" w:type="dxa"/>
            <w:noWrap/>
            <w:hideMark/>
          </w:tcPr>
          <w:p w14:paraId="3C291651" w14:textId="77777777" w:rsidR="00DC17FD" w:rsidRPr="00B322A8" w:rsidRDefault="00DC17FD" w:rsidP="00C12606">
            <w:pPr>
              <w:pStyle w:val="TAL"/>
              <w:keepNext w:val="0"/>
            </w:pPr>
            <w:r w:rsidRPr="00B322A8">
              <w:t>-153.93</w:t>
            </w:r>
          </w:p>
        </w:tc>
        <w:tc>
          <w:tcPr>
            <w:tcW w:w="1058" w:type="dxa"/>
            <w:noWrap/>
            <w:hideMark/>
          </w:tcPr>
          <w:p w14:paraId="0F49E769" w14:textId="77777777" w:rsidR="00DC17FD" w:rsidRPr="00B322A8" w:rsidRDefault="00DC17FD" w:rsidP="00C12606">
            <w:pPr>
              <w:pStyle w:val="TAL"/>
              <w:keepNext w:val="0"/>
            </w:pPr>
            <w:r w:rsidRPr="00B322A8">
              <w:t>-6.13</w:t>
            </w:r>
          </w:p>
        </w:tc>
        <w:tc>
          <w:tcPr>
            <w:tcW w:w="873" w:type="dxa"/>
            <w:noWrap/>
            <w:hideMark/>
          </w:tcPr>
          <w:p w14:paraId="213F73A6" w14:textId="77777777" w:rsidR="00DC17FD" w:rsidRPr="00B322A8" w:rsidRDefault="00DC17FD" w:rsidP="00C12606">
            <w:pPr>
              <w:pStyle w:val="TAL"/>
              <w:keepNext w:val="0"/>
            </w:pPr>
            <w:r w:rsidRPr="00B322A8">
              <w:t>18.91</w:t>
            </w:r>
          </w:p>
        </w:tc>
        <w:tc>
          <w:tcPr>
            <w:tcW w:w="873" w:type="dxa"/>
            <w:noWrap/>
            <w:hideMark/>
          </w:tcPr>
          <w:p w14:paraId="1A446C3E" w14:textId="77777777" w:rsidR="00DC17FD" w:rsidRPr="00B322A8" w:rsidRDefault="00DC17FD" w:rsidP="00C12606">
            <w:pPr>
              <w:pStyle w:val="TAL"/>
              <w:keepNext w:val="0"/>
            </w:pPr>
            <w:r w:rsidRPr="00B322A8">
              <w:t>92.77</w:t>
            </w:r>
          </w:p>
        </w:tc>
      </w:tr>
      <w:tr w:rsidR="00DC17FD" w:rsidRPr="00B322A8" w14:paraId="0E119D62" w14:textId="77777777" w:rsidTr="00BA14A0">
        <w:trPr>
          <w:trHeight w:val="300"/>
          <w:tblHeader/>
        </w:trPr>
        <w:tc>
          <w:tcPr>
            <w:tcW w:w="1267" w:type="dxa"/>
            <w:noWrap/>
            <w:hideMark/>
          </w:tcPr>
          <w:p w14:paraId="6DD3DC6D" w14:textId="77777777" w:rsidR="00DC17FD" w:rsidRPr="00B322A8" w:rsidRDefault="00DC17FD" w:rsidP="00C12606">
            <w:pPr>
              <w:pStyle w:val="TAL"/>
              <w:keepNext w:val="0"/>
            </w:pPr>
            <w:r w:rsidRPr="00B322A8">
              <w:t>8</w:t>
            </w:r>
          </w:p>
        </w:tc>
        <w:tc>
          <w:tcPr>
            <w:tcW w:w="1100" w:type="dxa"/>
            <w:noWrap/>
            <w:hideMark/>
          </w:tcPr>
          <w:p w14:paraId="73BC40C0" w14:textId="77777777" w:rsidR="00DC17FD" w:rsidRPr="00B322A8" w:rsidRDefault="00DC17FD" w:rsidP="00C12606">
            <w:pPr>
              <w:pStyle w:val="TAL"/>
              <w:keepNext w:val="0"/>
            </w:pPr>
            <w:r w:rsidRPr="00B322A8">
              <w:t>-21.01</w:t>
            </w:r>
          </w:p>
        </w:tc>
        <w:tc>
          <w:tcPr>
            <w:tcW w:w="2107" w:type="dxa"/>
            <w:noWrap/>
            <w:hideMark/>
          </w:tcPr>
          <w:p w14:paraId="180CE908" w14:textId="77777777" w:rsidR="00DC17FD" w:rsidRPr="00B322A8" w:rsidRDefault="00DC17FD" w:rsidP="00C12606">
            <w:pPr>
              <w:pStyle w:val="TAL"/>
              <w:keepNext w:val="0"/>
            </w:pPr>
            <w:r w:rsidRPr="00B322A8">
              <w:t>175</w:t>
            </w:r>
          </w:p>
        </w:tc>
        <w:tc>
          <w:tcPr>
            <w:tcW w:w="2082" w:type="dxa"/>
            <w:noWrap/>
            <w:hideMark/>
          </w:tcPr>
          <w:p w14:paraId="4254A54F" w14:textId="77777777" w:rsidR="00DC17FD" w:rsidRPr="00B322A8" w:rsidRDefault="00DC17FD" w:rsidP="00C12606">
            <w:pPr>
              <w:pStyle w:val="TAL"/>
              <w:keepNext w:val="0"/>
            </w:pPr>
            <w:r w:rsidRPr="00B322A8">
              <w:t>-153.93</w:t>
            </w:r>
          </w:p>
        </w:tc>
        <w:tc>
          <w:tcPr>
            <w:tcW w:w="1058" w:type="dxa"/>
            <w:noWrap/>
            <w:hideMark/>
          </w:tcPr>
          <w:p w14:paraId="44569387" w14:textId="77777777" w:rsidR="00DC17FD" w:rsidRPr="00B322A8" w:rsidRDefault="00DC17FD" w:rsidP="00C12606">
            <w:pPr>
              <w:pStyle w:val="TAL"/>
              <w:keepNext w:val="0"/>
            </w:pPr>
            <w:r w:rsidRPr="00B322A8">
              <w:t>-6.13</w:t>
            </w:r>
          </w:p>
        </w:tc>
        <w:tc>
          <w:tcPr>
            <w:tcW w:w="873" w:type="dxa"/>
            <w:noWrap/>
            <w:hideMark/>
          </w:tcPr>
          <w:p w14:paraId="486674FD" w14:textId="77777777" w:rsidR="00DC17FD" w:rsidRPr="00B322A8" w:rsidRDefault="00DC17FD" w:rsidP="00C12606">
            <w:pPr>
              <w:pStyle w:val="TAL"/>
              <w:keepNext w:val="0"/>
            </w:pPr>
            <w:r w:rsidRPr="00B322A8">
              <w:t>17.019</w:t>
            </w:r>
          </w:p>
        </w:tc>
        <w:tc>
          <w:tcPr>
            <w:tcW w:w="873" w:type="dxa"/>
            <w:noWrap/>
            <w:hideMark/>
          </w:tcPr>
          <w:p w14:paraId="1DA2EAAC" w14:textId="77777777" w:rsidR="00DC17FD" w:rsidRPr="00B322A8" w:rsidRDefault="00DC17FD" w:rsidP="00C12606">
            <w:pPr>
              <w:pStyle w:val="TAL"/>
              <w:keepNext w:val="0"/>
            </w:pPr>
            <w:r w:rsidRPr="00B322A8">
              <w:t>92.77</w:t>
            </w:r>
          </w:p>
        </w:tc>
      </w:tr>
      <w:tr w:rsidR="00DC17FD" w:rsidRPr="00B322A8" w14:paraId="5BFFA3F7" w14:textId="77777777" w:rsidTr="00BA14A0">
        <w:trPr>
          <w:trHeight w:val="300"/>
          <w:tblHeader/>
        </w:trPr>
        <w:tc>
          <w:tcPr>
            <w:tcW w:w="1267" w:type="dxa"/>
            <w:noWrap/>
            <w:hideMark/>
          </w:tcPr>
          <w:p w14:paraId="54CF645C" w14:textId="77777777" w:rsidR="00DC17FD" w:rsidRPr="00B322A8" w:rsidRDefault="00DC17FD" w:rsidP="00C12606">
            <w:pPr>
              <w:pStyle w:val="TAL"/>
              <w:keepNext w:val="0"/>
            </w:pPr>
            <w:r w:rsidRPr="00B322A8">
              <w:t>9</w:t>
            </w:r>
          </w:p>
        </w:tc>
        <w:tc>
          <w:tcPr>
            <w:tcW w:w="1100" w:type="dxa"/>
            <w:noWrap/>
            <w:hideMark/>
          </w:tcPr>
          <w:p w14:paraId="3349FA42" w14:textId="77777777" w:rsidR="00DC17FD" w:rsidRPr="00B322A8" w:rsidRDefault="00DC17FD" w:rsidP="00C12606">
            <w:pPr>
              <w:pStyle w:val="TAL"/>
              <w:keepNext w:val="0"/>
            </w:pPr>
            <w:r w:rsidRPr="00B322A8">
              <w:t>-22.81</w:t>
            </w:r>
          </w:p>
        </w:tc>
        <w:tc>
          <w:tcPr>
            <w:tcW w:w="2107" w:type="dxa"/>
            <w:noWrap/>
            <w:hideMark/>
          </w:tcPr>
          <w:p w14:paraId="381291D7" w14:textId="77777777" w:rsidR="00DC17FD" w:rsidRPr="00B322A8" w:rsidRDefault="00DC17FD" w:rsidP="00C12606">
            <w:pPr>
              <w:pStyle w:val="TAL"/>
              <w:keepNext w:val="0"/>
            </w:pPr>
            <w:r w:rsidRPr="00B322A8">
              <w:t>178</w:t>
            </w:r>
          </w:p>
        </w:tc>
        <w:tc>
          <w:tcPr>
            <w:tcW w:w="2082" w:type="dxa"/>
            <w:noWrap/>
            <w:hideMark/>
          </w:tcPr>
          <w:p w14:paraId="3B71B31B" w14:textId="77777777" w:rsidR="00DC17FD" w:rsidRPr="00B322A8" w:rsidRDefault="00DC17FD" w:rsidP="00C12606">
            <w:pPr>
              <w:pStyle w:val="TAL"/>
              <w:keepNext w:val="0"/>
            </w:pPr>
            <w:r w:rsidRPr="00B322A8">
              <w:t>-153.93</w:t>
            </w:r>
          </w:p>
        </w:tc>
        <w:tc>
          <w:tcPr>
            <w:tcW w:w="1058" w:type="dxa"/>
            <w:noWrap/>
            <w:hideMark/>
          </w:tcPr>
          <w:p w14:paraId="13F0F006" w14:textId="77777777" w:rsidR="00DC17FD" w:rsidRPr="00B322A8" w:rsidRDefault="00DC17FD" w:rsidP="00C12606">
            <w:pPr>
              <w:pStyle w:val="TAL"/>
              <w:keepNext w:val="0"/>
            </w:pPr>
            <w:r w:rsidRPr="00B322A8">
              <w:t>-6.13</w:t>
            </w:r>
          </w:p>
        </w:tc>
        <w:tc>
          <w:tcPr>
            <w:tcW w:w="873" w:type="dxa"/>
            <w:noWrap/>
            <w:hideMark/>
          </w:tcPr>
          <w:p w14:paraId="1D34C829" w14:textId="77777777" w:rsidR="00DC17FD" w:rsidRPr="00B322A8" w:rsidRDefault="00DC17FD" w:rsidP="00C12606">
            <w:pPr>
              <w:pStyle w:val="TAL"/>
              <w:keepNext w:val="0"/>
            </w:pPr>
            <w:r w:rsidRPr="00B322A8">
              <w:t>15.128</w:t>
            </w:r>
          </w:p>
        </w:tc>
        <w:tc>
          <w:tcPr>
            <w:tcW w:w="873" w:type="dxa"/>
            <w:noWrap/>
            <w:hideMark/>
          </w:tcPr>
          <w:p w14:paraId="0CEF864B" w14:textId="77777777" w:rsidR="00DC17FD" w:rsidRPr="00B322A8" w:rsidRDefault="00DC17FD" w:rsidP="00C12606">
            <w:pPr>
              <w:pStyle w:val="TAL"/>
              <w:keepNext w:val="0"/>
            </w:pPr>
            <w:r w:rsidRPr="00B322A8">
              <w:t>92.77</w:t>
            </w:r>
          </w:p>
        </w:tc>
      </w:tr>
      <w:tr w:rsidR="00DC17FD" w:rsidRPr="00B322A8" w14:paraId="620572AD" w14:textId="77777777" w:rsidTr="00BA14A0">
        <w:trPr>
          <w:trHeight w:val="300"/>
          <w:tblHeader/>
        </w:trPr>
        <w:tc>
          <w:tcPr>
            <w:tcW w:w="1267" w:type="dxa"/>
            <w:noWrap/>
            <w:hideMark/>
          </w:tcPr>
          <w:p w14:paraId="794227D3" w14:textId="77777777" w:rsidR="00DC17FD" w:rsidRPr="00B322A8" w:rsidRDefault="00DC17FD" w:rsidP="00C12606">
            <w:pPr>
              <w:pStyle w:val="TAL"/>
              <w:keepNext w:val="0"/>
            </w:pPr>
            <w:r w:rsidRPr="00B322A8">
              <w:t>10</w:t>
            </w:r>
          </w:p>
        </w:tc>
        <w:tc>
          <w:tcPr>
            <w:tcW w:w="1100" w:type="dxa"/>
            <w:noWrap/>
            <w:hideMark/>
          </w:tcPr>
          <w:p w14:paraId="79FEB579" w14:textId="77777777" w:rsidR="00DC17FD" w:rsidRPr="00B322A8" w:rsidRDefault="00DC17FD" w:rsidP="00C12606">
            <w:pPr>
              <w:pStyle w:val="TAL"/>
              <w:keepNext w:val="0"/>
            </w:pPr>
            <w:r w:rsidRPr="00B322A8">
              <w:t>-22.51</w:t>
            </w:r>
          </w:p>
        </w:tc>
        <w:tc>
          <w:tcPr>
            <w:tcW w:w="2107" w:type="dxa"/>
            <w:noWrap/>
            <w:hideMark/>
          </w:tcPr>
          <w:p w14:paraId="3B84CB7C" w14:textId="77777777" w:rsidR="00DC17FD" w:rsidRPr="00B322A8" w:rsidRDefault="00DC17FD" w:rsidP="00C12606">
            <w:pPr>
              <w:pStyle w:val="TAL"/>
              <w:keepNext w:val="0"/>
            </w:pPr>
            <w:r w:rsidRPr="00B322A8">
              <w:t>240</w:t>
            </w:r>
          </w:p>
        </w:tc>
        <w:tc>
          <w:tcPr>
            <w:tcW w:w="2082" w:type="dxa"/>
            <w:noWrap/>
            <w:hideMark/>
          </w:tcPr>
          <w:p w14:paraId="707F1681" w14:textId="77777777" w:rsidR="00DC17FD" w:rsidRPr="00B322A8" w:rsidRDefault="00DC17FD" w:rsidP="00C12606">
            <w:pPr>
              <w:pStyle w:val="TAL"/>
              <w:keepNext w:val="0"/>
            </w:pPr>
            <w:r w:rsidRPr="00B322A8">
              <w:t>-132.96</w:t>
            </w:r>
          </w:p>
        </w:tc>
        <w:tc>
          <w:tcPr>
            <w:tcW w:w="1058" w:type="dxa"/>
            <w:noWrap/>
            <w:hideMark/>
          </w:tcPr>
          <w:p w14:paraId="568F577C" w14:textId="77777777" w:rsidR="00DC17FD" w:rsidRPr="00B322A8" w:rsidRDefault="00DC17FD" w:rsidP="00C12606">
            <w:pPr>
              <w:pStyle w:val="TAL"/>
              <w:keepNext w:val="0"/>
            </w:pPr>
            <w:r w:rsidRPr="00B322A8">
              <w:t>4.21</w:t>
            </w:r>
          </w:p>
        </w:tc>
        <w:tc>
          <w:tcPr>
            <w:tcW w:w="873" w:type="dxa"/>
            <w:noWrap/>
            <w:hideMark/>
          </w:tcPr>
          <w:p w14:paraId="541C1D5E" w14:textId="77777777" w:rsidR="00DC17FD" w:rsidRPr="00B322A8" w:rsidRDefault="00DC17FD" w:rsidP="00C12606">
            <w:pPr>
              <w:pStyle w:val="TAL"/>
              <w:keepNext w:val="0"/>
            </w:pPr>
            <w:r w:rsidRPr="00B322A8">
              <w:t>18.91</w:t>
            </w:r>
          </w:p>
        </w:tc>
        <w:tc>
          <w:tcPr>
            <w:tcW w:w="873" w:type="dxa"/>
            <w:noWrap/>
            <w:hideMark/>
          </w:tcPr>
          <w:p w14:paraId="559F7983" w14:textId="77777777" w:rsidR="00DC17FD" w:rsidRPr="00B322A8" w:rsidRDefault="00DC17FD" w:rsidP="00C12606">
            <w:pPr>
              <w:pStyle w:val="TAL"/>
              <w:keepNext w:val="0"/>
            </w:pPr>
            <w:r w:rsidRPr="00B322A8">
              <w:t>93.75</w:t>
            </w:r>
          </w:p>
        </w:tc>
      </w:tr>
      <w:tr w:rsidR="00DC17FD" w:rsidRPr="00B322A8" w14:paraId="6D771768" w14:textId="77777777" w:rsidTr="00BA14A0">
        <w:trPr>
          <w:trHeight w:val="300"/>
          <w:tblHeader/>
        </w:trPr>
        <w:tc>
          <w:tcPr>
            <w:tcW w:w="1267" w:type="dxa"/>
            <w:noWrap/>
            <w:hideMark/>
          </w:tcPr>
          <w:p w14:paraId="060D39C2" w14:textId="77777777" w:rsidR="00DC17FD" w:rsidRPr="00B322A8" w:rsidRDefault="00DC17FD" w:rsidP="00C12606">
            <w:pPr>
              <w:pStyle w:val="TAL"/>
              <w:keepNext w:val="0"/>
            </w:pPr>
            <w:r w:rsidRPr="00B322A8">
              <w:t>11</w:t>
            </w:r>
          </w:p>
        </w:tc>
        <w:tc>
          <w:tcPr>
            <w:tcW w:w="1100" w:type="dxa"/>
            <w:noWrap/>
            <w:hideMark/>
          </w:tcPr>
          <w:p w14:paraId="446D71F6" w14:textId="77777777" w:rsidR="00DC17FD" w:rsidRPr="00B322A8" w:rsidRDefault="00DC17FD" w:rsidP="00C12606">
            <w:pPr>
              <w:pStyle w:val="TAL"/>
              <w:keepNext w:val="0"/>
            </w:pPr>
            <w:r w:rsidRPr="00B322A8">
              <w:t>-25.81</w:t>
            </w:r>
          </w:p>
        </w:tc>
        <w:tc>
          <w:tcPr>
            <w:tcW w:w="2107" w:type="dxa"/>
            <w:noWrap/>
            <w:hideMark/>
          </w:tcPr>
          <w:p w14:paraId="35B9C3D5" w14:textId="77777777" w:rsidR="00DC17FD" w:rsidRPr="00B322A8" w:rsidRDefault="00DC17FD" w:rsidP="00C12606">
            <w:pPr>
              <w:pStyle w:val="TAL"/>
              <w:keepNext w:val="0"/>
            </w:pPr>
            <w:r w:rsidRPr="00B322A8">
              <w:t>337</w:t>
            </w:r>
          </w:p>
        </w:tc>
        <w:tc>
          <w:tcPr>
            <w:tcW w:w="2082" w:type="dxa"/>
            <w:noWrap/>
            <w:hideMark/>
          </w:tcPr>
          <w:p w14:paraId="329A9793" w14:textId="77777777" w:rsidR="00DC17FD" w:rsidRPr="00B322A8" w:rsidRDefault="00DC17FD" w:rsidP="00C12606">
            <w:pPr>
              <w:pStyle w:val="TAL"/>
              <w:keepNext w:val="0"/>
            </w:pPr>
            <w:r w:rsidRPr="00B322A8">
              <w:t>-49.43</w:t>
            </w:r>
          </w:p>
        </w:tc>
        <w:tc>
          <w:tcPr>
            <w:tcW w:w="1058" w:type="dxa"/>
            <w:noWrap/>
            <w:hideMark/>
          </w:tcPr>
          <w:p w14:paraId="6FB5AA08" w14:textId="77777777" w:rsidR="00DC17FD" w:rsidRPr="00B322A8" w:rsidRDefault="00DC17FD" w:rsidP="00C12606">
            <w:pPr>
              <w:pStyle w:val="TAL"/>
              <w:keepNext w:val="0"/>
            </w:pPr>
            <w:r w:rsidRPr="00B322A8">
              <w:t>18.81</w:t>
            </w:r>
          </w:p>
        </w:tc>
        <w:tc>
          <w:tcPr>
            <w:tcW w:w="873" w:type="dxa"/>
            <w:noWrap/>
            <w:hideMark/>
          </w:tcPr>
          <w:p w14:paraId="2748E7A0" w14:textId="77777777" w:rsidR="00DC17FD" w:rsidRPr="00B322A8" w:rsidRDefault="00DC17FD" w:rsidP="00C12606">
            <w:pPr>
              <w:pStyle w:val="TAL"/>
              <w:keepNext w:val="0"/>
            </w:pPr>
            <w:r w:rsidRPr="00B322A8">
              <w:t>18.91</w:t>
            </w:r>
          </w:p>
        </w:tc>
        <w:tc>
          <w:tcPr>
            <w:tcW w:w="873" w:type="dxa"/>
            <w:noWrap/>
            <w:hideMark/>
          </w:tcPr>
          <w:p w14:paraId="32EA9C33" w14:textId="77777777" w:rsidR="00DC17FD" w:rsidRPr="00B322A8" w:rsidRDefault="00DC17FD" w:rsidP="00C12606">
            <w:pPr>
              <w:pStyle w:val="TAL"/>
              <w:keepNext w:val="0"/>
            </w:pPr>
            <w:r w:rsidRPr="00B322A8">
              <w:t>91.58</w:t>
            </w:r>
          </w:p>
        </w:tc>
      </w:tr>
      <w:tr w:rsidR="00DC17FD" w:rsidRPr="00B322A8" w14:paraId="55AF5ED8" w14:textId="77777777" w:rsidTr="00BA14A0">
        <w:trPr>
          <w:trHeight w:val="300"/>
          <w:tblHeader/>
        </w:trPr>
        <w:tc>
          <w:tcPr>
            <w:tcW w:w="1267" w:type="dxa"/>
            <w:noWrap/>
            <w:hideMark/>
          </w:tcPr>
          <w:p w14:paraId="0CC9EA8B" w14:textId="77777777" w:rsidR="00DC17FD" w:rsidRPr="00B322A8" w:rsidRDefault="00DC17FD" w:rsidP="00C12606">
            <w:pPr>
              <w:pStyle w:val="TAL"/>
              <w:keepNext w:val="0"/>
            </w:pPr>
            <w:r w:rsidRPr="00B322A8">
              <w:t>12</w:t>
            </w:r>
          </w:p>
        </w:tc>
        <w:tc>
          <w:tcPr>
            <w:tcW w:w="1100" w:type="dxa"/>
            <w:noWrap/>
            <w:hideMark/>
          </w:tcPr>
          <w:p w14:paraId="3937906B" w14:textId="77777777" w:rsidR="00DC17FD" w:rsidRPr="00B322A8" w:rsidRDefault="00DC17FD" w:rsidP="00C12606">
            <w:pPr>
              <w:pStyle w:val="TAL"/>
              <w:keepNext w:val="0"/>
            </w:pPr>
            <w:r w:rsidRPr="00B322A8">
              <w:t>-20.41</w:t>
            </w:r>
          </w:p>
        </w:tc>
        <w:tc>
          <w:tcPr>
            <w:tcW w:w="2107" w:type="dxa"/>
            <w:noWrap/>
            <w:hideMark/>
          </w:tcPr>
          <w:p w14:paraId="23AC1C02" w14:textId="77777777" w:rsidR="00DC17FD" w:rsidRPr="00B322A8" w:rsidRDefault="00DC17FD" w:rsidP="00C12606">
            <w:pPr>
              <w:pStyle w:val="TAL"/>
              <w:keepNext w:val="0"/>
            </w:pPr>
            <w:r w:rsidRPr="00B322A8">
              <w:t>495</w:t>
            </w:r>
          </w:p>
        </w:tc>
        <w:tc>
          <w:tcPr>
            <w:tcW w:w="2082" w:type="dxa"/>
            <w:noWrap/>
            <w:hideMark/>
          </w:tcPr>
          <w:p w14:paraId="1CBB48FA" w14:textId="77777777" w:rsidR="00DC17FD" w:rsidRPr="00B322A8" w:rsidRDefault="00DC17FD" w:rsidP="00C12606">
            <w:pPr>
              <w:pStyle w:val="TAL"/>
              <w:keepNext w:val="0"/>
            </w:pPr>
            <w:r w:rsidRPr="00B322A8">
              <w:t>107.24</w:t>
            </w:r>
          </w:p>
        </w:tc>
        <w:tc>
          <w:tcPr>
            <w:tcW w:w="1058" w:type="dxa"/>
            <w:noWrap/>
            <w:hideMark/>
          </w:tcPr>
          <w:p w14:paraId="57EB66E6" w14:textId="77777777" w:rsidR="00DC17FD" w:rsidRPr="00B322A8" w:rsidRDefault="00DC17FD" w:rsidP="00C12606">
            <w:pPr>
              <w:pStyle w:val="TAL"/>
              <w:keepNext w:val="0"/>
            </w:pPr>
            <w:r w:rsidRPr="00B322A8">
              <w:t>-15.51</w:t>
            </w:r>
          </w:p>
        </w:tc>
        <w:tc>
          <w:tcPr>
            <w:tcW w:w="873" w:type="dxa"/>
            <w:noWrap/>
            <w:hideMark/>
          </w:tcPr>
          <w:p w14:paraId="7CD77BB7" w14:textId="77777777" w:rsidR="00DC17FD" w:rsidRPr="00B322A8" w:rsidRDefault="00DC17FD" w:rsidP="00C12606">
            <w:pPr>
              <w:pStyle w:val="TAL"/>
              <w:keepNext w:val="0"/>
            </w:pPr>
            <w:r w:rsidRPr="00B322A8">
              <w:t>18.91</w:t>
            </w:r>
          </w:p>
        </w:tc>
        <w:tc>
          <w:tcPr>
            <w:tcW w:w="873" w:type="dxa"/>
            <w:noWrap/>
            <w:hideMark/>
          </w:tcPr>
          <w:p w14:paraId="71B2067A" w14:textId="77777777" w:rsidR="00DC17FD" w:rsidRPr="00B322A8" w:rsidRDefault="00DC17FD" w:rsidP="00C12606">
            <w:pPr>
              <w:pStyle w:val="TAL"/>
              <w:keepNext w:val="0"/>
            </w:pPr>
            <w:r w:rsidRPr="00B322A8">
              <w:t>92.82</w:t>
            </w:r>
          </w:p>
        </w:tc>
      </w:tr>
      <w:tr w:rsidR="00DC17FD" w:rsidRPr="00B322A8" w14:paraId="045F6383" w14:textId="77777777" w:rsidTr="00BA14A0">
        <w:trPr>
          <w:trHeight w:val="300"/>
          <w:tblHeader/>
        </w:trPr>
        <w:tc>
          <w:tcPr>
            <w:tcW w:w="1267" w:type="dxa"/>
            <w:noWrap/>
            <w:hideMark/>
          </w:tcPr>
          <w:p w14:paraId="43D66D4B" w14:textId="77777777" w:rsidR="00DC17FD" w:rsidRPr="00B322A8" w:rsidRDefault="00DC17FD" w:rsidP="00C12606">
            <w:pPr>
              <w:pStyle w:val="TAL"/>
              <w:keepNext w:val="0"/>
            </w:pPr>
            <w:r w:rsidRPr="00B322A8">
              <w:t>13</w:t>
            </w:r>
          </w:p>
        </w:tc>
        <w:tc>
          <w:tcPr>
            <w:tcW w:w="1100" w:type="dxa"/>
            <w:noWrap/>
            <w:hideMark/>
          </w:tcPr>
          <w:p w14:paraId="142BB482" w14:textId="77777777" w:rsidR="00DC17FD" w:rsidRPr="00B322A8" w:rsidRDefault="00DC17FD" w:rsidP="00C12606">
            <w:pPr>
              <w:pStyle w:val="TAL"/>
              <w:keepNext w:val="0"/>
            </w:pPr>
            <w:r w:rsidRPr="00B322A8">
              <w:t>-30.01</w:t>
            </w:r>
          </w:p>
        </w:tc>
        <w:tc>
          <w:tcPr>
            <w:tcW w:w="2107" w:type="dxa"/>
            <w:noWrap/>
            <w:hideMark/>
          </w:tcPr>
          <w:p w14:paraId="6BB8A608" w14:textId="77777777" w:rsidR="00DC17FD" w:rsidRPr="00B322A8" w:rsidRDefault="00DC17FD" w:rsidP="00C12606">
            <w:pPr>
              <w:pStyle w:val="TAL"/>
              <w:keepNext w:val="0"/>
            </w:pPr>
            <w:r w:rsidRPr="00B322A8">
              <w:t>1091</w:t>
            </w:r>
          </w:p>
        </w:tc>
        <w:tc>
          <w:tcPr>
            <w:tcW w:w="2082" w:type="dxa"/>
            <w:noWrap/>
            <w:hideMark/>
          </w:tcPr>
          <w:p w14:paraId="25C673B3" w14:textId="77777777" w:rsidR="00DC17FD" w:rsidRPr="00B322A8" w:rsidRDefault="00DC17FD" w:rsidP="00C12606">
            <w:pPr>
              <w:pStyle w:val="TAL"/>
              <w:keepNext w:val="0"/>
            </w:pPr>
            <w:r w:rsidRPr="00B322A8">
              <w:t>51.13</w:t>
            </w:r>
          </w:p>
        </w:tc>
        <w:tc>
          <w:tcPr>
            <w:tcW w:w="1058" w:type="dxa"/>
            <w:noWrap/>
            <w:hideMark/>
          </w:tcPr>
          <w:p w14:paraId="495157FE" w14:textId="77777777" w:rsidR="00DC17FD" w:rsidRPr="00B322A8" w:rsidRDefault="00DC17FD" w:rsidP="00C12606">
            <w:pPr>
              <w:pStyle w:val="TAL"/>
              <w:keepNext w:val="0"/>
            </w:pPr>
            <w:r w:rsidRPr="00B322A8">
              <w:t>43.53</w:t>
            </w:r>
          </w:p>
        </w:tc>
        <w:tc>
          <w:tcPr>
            <w:tcW w:w="873" w:type="dxa"/>
            <w:noWrap/>
            <w:hideMark/>
          </w:tcPr>
          <w:p w14:paraId="50A98D6E" w14:textId="77777777" w:rsidR="00DC17FD" w:rsidRPr="00B322A8" w:rsidRDefault="00DC17FD" w:rsidP="00C12606">
            <w:pPr>
              <w:pStyle w:val="TAL"/>
              <w:keepNext w:val="0"/>
            </w:pPr>
            <w:r w:rsidRPr="00B322A8">
              <w:t>18.91</w:t>
            </w:r>
          </w:p>
        </w:tc>
        <w:tc>
          <w:tcPr>
            <w:tcW w:w="873" w:type="dxa"/>
            <w:noWrap/>
            <w:hideMark/>
          </w:tcPr>
          <w:p w14:paraId="13A38CDB" w14:textId="77777777" w:rsidR="00DC17FD" w:rsidRPr="00B322A8" w:rsidRDefault="00DC17FD" w:rsidP="00C12606">
            <w:pPr>
              <w:pStyle w:val="TAL"/>
              <w:keepNext w:val="0"/>
            </w:pPr>
            <w:r w:rsidRPr="00B322A8">
              <w:t>91.19</w:t>
            </w:r>
          </w:p>
        </w:tc>
      </w:tr>
      <w:tr w:rsidR="00DC17FD" w:rsidRPr="00B322A8" w14:paraId="25A1D9EF" w14:textId="77777777" w:rsidTr="00BA14A0">
        <w:trPr>
          <w:trHeight w:val="300"/>
          <w:tblHeader/>
        </w:trPr>
        <w:tc>
          <w:tcPr>
            <w:tcW w:w="1267" w:type="dxa"/>
            <w:noWrap/>
            <w:hideMark/>
          </w:tcPr>
          <w:p w14:paraId="5A7943AC" w14:textId="77777777" w:rsidR="00DC17FD" w:rsidRPr="00B322A8" w:rsidRDefault="00DC17FD" w:rsidP="00C12606">
            <w:pPr>
              <w:pStyle w:val="TAL"/>
              <w:keepNext w:val="0"/>
            </w:pPr>
            <w:r w:rsidRPr="00B322A8">
              <w:t>14</w:t>
            </w:r>
          </w:p>
        </w:tc>
        <w:tc>
          <w:tcPr>
            <w:tcW w:w="1100" w:type="dxa"/>
            <w:noWrap/>
            <w:hideMark/>
          </w:tcPr>
          <w:p w14:paraId="79260854" w14:textId="77777777" w:rsidR="00DC17FD" w:rsidRPr="00B322A8" w:rsidRDefault="00DC17FD" w:rsidP="00C12606">
            <w:pPr>
              <w:pStyle w:val="TAL"/>
              <w:keepNext w:val="0"/>
            </w:pPr>
            <w:r w:rsidRPr="00B322A8">
              <w:t>-29.41</w:t>
            </w:r>
          </w:p>
        </w:tc>
        <w:tc>
          <w:tcPr>
            <w:tcW w:w="2107" w:type="dxa"/>
            <w:noWrap/>
            <w:hideMark/>
          </w:tcPr>
          <w:p w14:paraId="431A7F78" w14:textId="77777777" w:rsidR="00DC17FD" w:rsidRPr="00B322A8" w:rsidRDefault="00DC17FD" w:rsidP="00C12606">
            <w:pPr>
              <w:pStyle w:val="TAL"/>
              <w:keepNext w:val="0"/>
            </w:pPr>
            <w:r w:rsidRPr="00B322A8">
              <w:t>1876</w:t>
            </w:r>
          </w:p>
        </w:tc>
        <w:tc>
          <w:tcPr>
            <w:tcW w:w="2082" w:type="dxa"/>
            <w:noWrap/>
            <w:hideMark/>
          </w:tcPr>
          <w:p w14:paraId="6A98E94C" w14:textId="77777777" w:rsidR="00DC17FD" w:rsidRPr="00B322A8" w:rsidRDefault="00DC17FD" w:rsidP="00C12606">
            <w:pPr>
              <w:pStyle w:val="TAL"/>
              <w:keepNext w:val="0"/>
            </w:pPr>
            <w:r w:rsidRPr="00B322A8">
              <w:t>68.66</w:t>
            </w:r>
          </w:p>
        </w:tc>
        <w:tc>
          <w:tcPr>
            <w:tcW w:w="1058" w:type="dxa"/>
            <w:noWrap/>
            <w:hideMark/>
          </w:tcPr>
          <w:p w14:paraId="073AE620" w14:textId="77777777" w:rsidR="00DC17FD" w:rsidRPr="00B322A8" w:rsidRDefault="00DC17FD" w:rsidP="00C12606">
            <w:pPr>
              <w:pStyle w:val="TAL"/>
              <w:keepNext w:val="0"/>
            </w:pPr>
            <w:r w:rsidRPr="00B322A8">
              <w:t>45.34</w:t>
            </w:r>
          </w:p>
        </w:tc>
        <w:tc>
          <w:tcPr>
            <w:tcW w:w="873" w:type="dxa"/>
            <w:noWrap/>
            <w:hideMark/>
          </w:tcPr>
          <w:p w14:paraId="799B011C" w14:textId="77777777" w:rsidR="00DC17FD" w:rsidRPr="00B322A8" w:rsidRDefault="00DC17FD" w:rsidP="00C12606">
            <w:pPr>
              <w:pStyle w:val="TAL"/>
              <w:keepNext w:val="0"/>
            </w:pPr>
            <w:r w:rsidRPr="00B322A8">
              <w:t>18.91</w:t>
            </w:r>
          </w:p>
        </w:tc>
        <w:tc>
          <w:tcPr>
            <w:tcW w:w="873" w:type="dxa"/>
            <w:noWrap/>
            <w:hideMark/>
          </w:tcPr>
          <w:p w14:paraId="4A8684CF" w14:textId="77777777" w:rsidR="00DC17FD" w:rsidRPr="00B322A8" w:rsidRDefault="00DC17FD" w:rsidP="00C12606">
            <w:pPr>
              <w:pStyle w:val="TAL"/>
              <w:keepNext w:val="0"/>
            </w:pPr>
            <w:r w:rsidRPr="00B322A8">
              <w:t>95.62</w:t>
            </w:r>
          </w:p>
        </w:tc>
      </w:tr>
      <w:tr w:rsidR="00DC17FD" w:rsidRPr="00B322A8" w14:paraId="78BD831C" w14:textId="77777777" w:rsidTr="00BA14A0">
        <w:trPr>
          <w:trHeight w:val="300"/>
          <w:tblHeader/>
        </w:trPr>
        <w:tc>
          <w:tcPr>
            <w:tcW w:w="1267" w:type="dxa"/>
            <w:noWrap/>
            <w:hideMark/>
          </w:tcPr>
          <w:p w14:paraId="4D326C68" w14:textId="77777777" w:rsidR="00DC17FD" w:rsidRPr="00B322A8" w:rsidRDefault="00DC17FD" w:rsidP="00C12606">
            <w:pPr>
              <w:pStyle w:val="TAL"/>
              <w:keepNext w:val="0"/>
            </w:pPr>
            <w:r w:rsidRPr="00B322A8">
              <w:t>Ini. delay [ns]</w:t>
            </w:r>
          </w:p>
        </w:tc>
        <w:tc>
          <w:tcPr>
            <w:tcW w:w="1100" w:type="dxa"/>
            <w:noWrap/>
            <w:hideMark/>
          </w:tcPr>
          <w:p w14:paraId="2275AFAB" w14:textId="77777777" w:rsidR="00DC17FD" w:rsidRPr="00B322A8" w:rsidRDefault="00DC17FD" w:rsidP="00C12606">
            <w:pPr>
              <w:pStyle w:val="TAL"/>
              <w:keepNext w:val="0"/>
            </w:pPr>
            <w:r w:rsidRPr="00B322A8">
              <w:t>XPR [dB]</w:t>
            </w:r>
          </w:p>
        </w:tc>
        <w:tc>
          <w:tcPr>
            <w:tcW w:w="2107" w:type="dxa"/>
            <w:noWrap/>
            <w:hideMark/>
          </w:tcPr>
          <w:p w14:paraId="17E0FD74" w14:textId="77777777" w:rsidR="00DC17FD" w:rsidRPr="00B322A8" w:rsidRDefault="00DC17FD" w:rsidP="00C12606">
            <w:pPr>
              <w:pStyle w:val="TAL"/>
              <w:keepNext w:val="0"/>
            </w:pPr>
            <w:r w:rsidRPr="00B322A8">
              <w:t>PL [dB]</w:t>
            </w:r>
          </w:p>
        </w:tc>
        <w:tc>
          <w:tcPr>
            <w:tcW w:w="2082" w:type="dxa"/>
            <w:noWrap/>
            <w:hideMark/>
          </w:tcPr>
          <w:p w14:paraId="2D6805D0"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0AB3B8A9" w14:textId="77777777" w:rsidR="00DC17FD" w:rsidRPr="00B322A8" w:rsidRDefault="00DC17FD" w:rsidP="00C12606">
            <w:pPr>
              <w:pStyle w:val="TAL"/>
              <w:keepNext w:val="0"/>
            </w:pPr>
            <w:r w:rsidRPr="00B322A8">
              <w:t>ASD [°]</w:t>
            </w:r>
          </w:p>
        </w:tc>
        <w:tc>
          <w:tcPr>
            <w:tcW w:w="873" w:type="dxa"/>
            <w:noWrap/>
            <w:hideMark/>
          </w:tcPr>
          <w:p w14:paraId="2BBFD26F" w14:textId="77777777" w:rsidR="00DC17FD" w:rsidRPr="00B322A8" w:rsidRDefault="00DC17FD" w:rsidP="00C12606">
            <w:pPr>
              <w:pStyle w:val="TAL"/>
              <w:keepNext w:val="0"/>
            </w:pPr>
            <w:r w:rsidRPr="00B322A8">
              <w:t>ZSA [°]</w:t>
            </w:r>
          </w:p>
        </w:tc>
        <w:tc>
          <w:tcPr>
            <w:tcW w:w="873" w:type="dxa"/>
            <w:noWrap/>
            <w:hideMark/>
          </w:tcPr>
          <w:p w14:paraId="78F8B826" w14:textId="77777777" w:rsidR="00DC17FD" w:rsidRPr="00B322A8" w:rsidRDefault="00DC17FD" w:rsidP="00C12606">
            <w:pPr>
              <w:pStyle w:val="TAL"/>
              <w:keepNext w:val="0"/>
            </w:pPr>
            <w:r w:rsidRPr="00B322A8">
              <w:t>ZSD [°]</w:t>
            </w:r>
          </w:p>
        </w:tc>
      </w:tr>
      <w:tr w:rsidR="00DC17FD" w:rsidRPr="00B322A8" w14:paraId="70F299E0" w14:textId="77777777" w:rsidTr="00BA14A0">
        <w:trPr>
          <w:trHeight w:val="300"/>
          <w:tblHeader/>
        </w:trPr>
        <w:tc>
          <w:tcPr>
            <w:tcW w:w="1267" w:type="dxa"/>
            <w:noWrap/>
            <w:hideMark/>
          </w:tcPr>
          <w:p w14:paraId="195BCC60" w14:textId="77777777" w:rsidR="00DC17FD" w:rsidRPr="00B322A8" w:rsidRDefault="00DC17FD" w:rsidP="00C12606">
            <w:pPr>
              <w:pStyle w:val="TAL"/>
              <w:keepNext w:val="0"/>
            </w:pPr>
            <w:r w:rsidRPr="00B322A8">
              <w:t>1422</w:t>
            </w:r>
          </w:p>
        </w:tc>
        <w:tc>
          <w:tcPr>
            <w:tcW w:w="1100" w:type="dxa"/>
            <w:noWrap/>
            <w:hideMark/>
          </w:tcPr>
          <w:p w14:paraId="71BC3472" w14:textId="77777777" w:rsidR="00DC17FD" w:rsidRPr="00B322A8" w:rsidRDefault="00DC17FD" w:rsidP="00C12606">
            <w:pPr>
              <w:pStyle w:val="TAL"/>
              <w:keepNext w:val="0"/>
            </w:pPr>
            <w:r w:rsidRPr="00B322A8">
              <w:t>8</w:t>
            </w:r>
          </w:p>
        </w:tc>
        <w:tc>
          <w:tcPr>
            <w:tcW w:w="2107" w:type="dxa"/>
            <w:noWrap/>
            <w:hideMark/>
          </w:tcPr>
          <w:p w14:paraId="5C34F4BF" w14:textId="77777777" w:rsidR="00DC17FD" w:rsidRPr="00B322A8" w:rsidRDefault="00DC17FD" w:rsidP="00C12606">
            <w:pPr>
              <w:pStyle w:val="TAL"/>
              <w:keepNext w:val="0"/>
            </w:pPr>
            <w:r w:rsidRPr="00B322A8">
              <w:t>94.28</w:t>
            </w:r>
          </w:p>
        </w:tc>
        <w:tc>
          <w:tcPr>
            <w:tcW w:w="2082" w:type="dxa"/>
            <w:noWrap/>
            <w:hideMark/>
          </w:tcPr>
          <w:p w14:paraId="769E1CA0" w14:textId="77777777" w:rsidR="00DC17FD" w:rsidRPr="00B322A8" w:rsidRDefault="00DC17FD" w:rsidP="00C12606">
            <w:pPr>
              <w:pStyle w:val="TAL"/>
              <w:keepNext w:val="0"/>
            </w:pPr>
            <w:r w:rsidRPr="00B322A8">
              <w:t>90</w:t>
            </w:r>
          </w:p>
        </w:tc>
        <w:tc>
          <w:tcPr>
            <w:tcW w:w="1058" w:type="dxa"/>
            <w:noWrap/>
            <w:hideMark/>
          </w:tcPr>
          <w:p w14:paraId="2ABD0CC7" w14:textId="77777777" w:rsidR="00DC17FD" w:rsidRPr="00B322A8" w:rsidRDefault="00DC17FD" w:rsidP="00C12606">
            <w:pPr>
              <w:pStyle w:val="TAL"/>
              <w:keepNext w:val="0"/>
            </w:pPr>
            <w:r w:rsidRPr="00B322A8">
              <w:t>5.33</w:t>
            </w:r>
          </w:p>
        </w:tc>
        <w:tc>
          <w:tcPr>
            <w:tcW w:w="873" w:type="dxa"/>
            <w:noWrap/>
            <w:hideMark/>
          </w:tcPr>
          <w:p w14:paraId="31A00270" w14:textId="77777777" w:rsidR="00DC17FD" w:rsidRPr="00B322A8" w:rsidRDefault="00DC17FD" w:rsidP="00C12606">
            <w:pPr>
              <w:pStyle w:val="TAL"/>
              <w:keepNext w:val="0"/>
            </w:pPr>
            <w:r w:rsidRPr="00B322A8">
              <w:t>0</w:t>
            </w:r>
          </w:p>
        </w:tc>
        <w:tc>
          <w:tcPr>
            <w:tcW w:w="873" w:type="dxa"/>
            <w:noWrap/>
            <w:hideMark/>
          </w:tcPr>
          <w:p w14:paraId="628A5BDA" w14:textId="77777777" w:rsidR="00DC17FD" w:rsidRPr="00B322A8" w:rsidRDefault="00DC17FD" w:rsidP="00C12606">
            <w:pPr>
              <w:pStyle w:val="TAL"/>
              <w:keepNext w:val="0"/>
            </w:pPr>
            <w:r w:rsidRPr="00B322A8">
              <w:t>1.48</w:t>
            </w:r>
          </w:p>
        </w:tc>
      </w:tr>
      <w:tr w:rsidR="00DC17FD" w:rsidRPr="00B322A8" w14:paraId="213CCA85" w14:textId="77777777" w:rsidTr="00BA14A0">
        <w:trPr>
          <w:trHeight w:val="300"/>
          <w:tblHeader/>
        </w:trPr>
        <w:tc>
          <w:tcPr>
            <w:tcW w:w="1267" w:type="dxa"/>
            <w:noWrap/>
            <w:hideMark/>
          </w:tcPr>
          <w:p w14:paraId="260624DB" w14:textId="77777777" w:rsidR="00DC17FD" w:rsidRPr="00B322A8" w:rsidRDefault="00DC17FD" w:rsidP="00C12606">
            <w:pPr>
              <w:pStyle w:val="TAL"/>
              <w:keepNext w:val="0"/>
            </w:pPr>
            <w:r w:rsidRPr="00B322A8">
              <w:t>UE speed [m/s]</w:t>
            </w:r>
          </w:p>
        </w:tc>
        <w:tc>
          <w:tcPr>
            <w:tcW w:w="1100" w:type="dxa"/>
            <w:noWrap/>
            <w:hideMark/>
          </w:tcPr>
          <w:p w14:paraId="54C0B069" w14:textId="77777777" w:rsidR="00DC17FD" w:rsidRPr="00B322A8" w:rsidRDefault="00DC17FD" w:rsidP="00C12606">
            <w:pPr>
              <w:pStyle w:val="TAL"/>
              <w:keepNext w:val="0"/>
            </w:pPr>
            <w:r w:rsidRPr="00B322A8">
              <w:t>UE DoT Az [°]</w:t>
            </w:r>
          </w:p>
        </w:tc>
        <w:tc>
          <w:tcPr>
            <w:tcW w:w="2107" w:type="dxa"/>
            <w:noWrap/>
            <w:hideMark/>
          </w:tcPr>
          <w:p w14:paraId="7F3C9797"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29067D4"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8EC001E" w14:textId="77777777" w:rsidR="00DC17FD" w:rsidRPr="00B322A8" w:rsidRDefault="00DC17FD" w:rsidP="00C12606">
            <w:pPr>
              <w:pStyle w:val="TAL"/>
              <w:keepNext w:val="0"/>
            </w:pPr>
            <w:r w:rsidRPr="00B322A8">
              <w:t>K-factor [dB]</w:t>
            </w:r>
          </w:p>
        </w:tc>
        <w:tc>
          <w:tcPr>
            <w:tcW w:w="873" w:type="dxa"/>
            <w:noWrap/>
            <w:hideMark/>
          </w:tcPr>
          <w:p w14:paraId="60CD390B" w14:textId="77777777" w:rsidR="00DC17FD" w:rsidRPr="00B322A8" w:rsidRDefault="00DC17FD" w:rsidP="00C12606">
            <w:pPr>
              <w:pStyle w:val="TAL"/>
              <w:keepNext w:val="0"/>
            </w:pPr>
            <w:r w:rsidRPr="00B322A8">
              <w:t xml:space="preserve"> </w:t>
            </w:r>
          </w:p>
        </w:tc>
        <w:tc>
          <w:tcPr>
            <w:tcW w:w="873" w:type="dxa"/>
            <w:noWrap/>
            <w:hideMark/>
          </w:tcPr>
          <w:p w14:paraId="3C12330A" w14:textId="77777777" w:rsidR="00DC17FD" w:rsidRPr="00B322A8" w:rsidRDefault="00DC17FD" w:rsidP="00C12606">
            <w:pPr>
              <w:pStyle w:val="TAL"/>
              <w:keepNext w:val="0"/>
            </w:pPr>
          </w:p>
        </w:tc>
      </w:tr>
      <w:tr w:rsidR="00DC17FD" w:rsidRPr="00B322A8" w14:paraId="7D6044FB" w14:textId="77777777" w:rsidTr="00BA14A0">
        <w:trPr>
          <w:trHeight w:val="300"/>
          <w:tblHeader/>
        </w:trPr>
        <w:tc>
          <w:tcPr>
            <w:tcW w:w="1267" w:type="dxa"/>
            <w:noWrap/>
            <w:hideMark/>
          </w:tcPr>
          <w:p w14:paraId="34321986" w14:textId="77777777" w:rsidR="00DC17FD" w:rsidRPr="00B322A8" w:rsidRDefault="00DC17FD" w:rsidP="00C12606">
            <w:pPr>
              <w:pStyle w:val="TAL"/>
              <w:keepNext w:val="0"/>
            </w:pPr>
            <w:r w:rsidRPr="00B322A8">
              <w:t>8.33</w:t>
            </w:r>
          </w:p>
        </w:tc>
        <w:tc>
          <w:tcPr>
            <w:tcW w:w="1100" w:type="dxa"/>
            <w:noWrap/>
            <w:hideMark/>
          </w:tcPr>
          <w:p w14:paraId="0109EEEB" w14:textId="77777777" w:rsidR="00DC17FD" w:rsidRPr="00B322A8" w:rsidRDefault="00DC17FD" w:rsidP="00C12606">
            <w:pPr>
              <w:pStyle w:val="TAL"/>
              <w:keepNext w:val="0"/>
            </w:pPr>
            <w:r w:rsidRPr="00B322A8">
              <w:t>142.83</w:t>
            </w:r>
          </w:p>
        </w:tc>
        <w:tc>
          <w:tcPr>
            <w:tcW w:w="2107" w:type="dxa"/>
            <w:noWrap/>
            <w:hideMark/>
          </w:tcPr>
          <w:p w14:paraId="751F5A8D" w14:textId="77777777" w:rsidR="00DC17FD" w:rsidRPr="00B322A8" w:rsidRDefault="00DC17FD" w:rsidP="00C12606">
            <w:pPr>
              <w:pStyle w:val="TAL"/>
              <w:keepNext w:val="0"/>
            </w:pPr>
            <w:r w:rsidRPr="00B322A8">
              <w:t>(</w:t>
            </w:r>
            <w:proofErr w:type="gramStart"/>
            <w:r w:rsidRPr="00B322A8">
              <w:t>409.22,-</w:t>
            </w:r>
            <w:proofErr w:type="gramEnd"/>
            <w:r w:rsidRPr="00B322A8">
              <w:t>117.68,1.5)</w:t>
            </w:r>
          </w:p>
        </w:tc>
        <w:tc>
          <w:tcPr>
            <w:tcW w:w="2082" w:type="dxa"/>
            <w:noWrap/>
            <w:hideMark/>
          </w:tcPr>
          <w:p w14:paraId="4EE1C15E" w14:textId="77777777" w:rsidR="00DC17FD" w:rsidRPr="00B322A8" w:rsidRDefault="00DC17FD" w:rsidP="00C12606">
            <w:pPr>
              <w:pStyle w:val="TAL"/>
              <w:keepNext w:val="0"/>
            </w:pPr>
            <w:r w:rsidRPr="00B322A8">
              <w:t>(0,0,25)</w:t>
            </w:r>
          </w:p>
        </w:tc>
        <w:tc>
          <w:tcPr>
            <w:tcW w:w="1058" w:type="dxa"/>
            <w:noWrap/>
            <w:hideMark/>
          </w:tcPr>
          <w:p w14:paraId="45C418FA" w14:textId="77777777" w:rsidR="00DC17FD" w:rsidRPr="00B322A8" w:rsidRDefault="00DC17FD" w:rsidP="00C12606">
            <w:pPr>
              <w:pStyle w:val="TAL"/>
              <w:keepNext w:val="0"/>
            </w:pPr>
            <w:r w:rsidRPr="00B322A8">
              <w:t>9</w:t>
            </w:r>
          </w:p>
        </w:tc>
        <w:tc>
          <w:tcPr>
            <w:tcW w:w="873" w:type="dxa"/>
            <w:noWrap/>
            <w:hideMark/>
          </w:tcPr>
          <w:p w14:paraId="0EFF02E5" w14:textId="77777777" w:rsidR="00DC17FD" w:rsidRPr="00B322A8" w:rsidRDefault="00DC17FD" w:rsidP="00C12606">
            <w:pPr>
              <w:pStyle w:val="TAL"/>
              <w:keepNext w:val="0"/>
            </w:pPr>
          </w:p>
        </w:tc>
        <w:tc>
          <w:tcPr>
            <w:tcW w:w="873" w:type="dxa"/>
            <w:noWrap/>
            <w:hideMark/>
          </w:tcPr>
          <w:p w14:paraId="681EB706" w14:textId="77777777" w:rsidR="00DC17FD" w:rsidRPr="00B322A8" w:rsidRDefault="00DC17FD" w:rsidP="00C12606">
            <w:pPr>
              <w:pStyle w:val="TAL"/>
              <w:keepNext w:val="0"/>
            </w:pPr>
          </w:p>
        </w:tc>
      </w:tr>
      <w:tr w:rsidR="00DC17FD" w:rsidRPr="00B322A8" w14:paraId="731DEAA1" w14:textId="77777777" w:rsidTr="00BA14A0">
        <w:trPr>
          <w:trHeight w:val="300"/>
          <w:tblHeader/>
        </w:trPr>
        <w:tc>
          <w:tcPr>
            <w:tcW w:w="1267" w:type="dxa"/>
            <w:noWrap/>
            <w:hideMark/>
          </w:tcPr>
          <w:p w14:paraId="71434F49" w14:textId="77777777" w:rsidR="00DC17FD" w:rsidRPr="00B322A8" w:rsidRDefault="00DC17FD" w:rsidP="00C12606">
            <w:pPr>
              <w:pStyle w:val="TAL"/>
              <w:keepNext w:val="0"/>
            </w:pPr>
          </w:p>
        </w:tc>
        <w:tc>
          <w:tcPr>
            <w:tcW w:w="1100" w:type="dxa"/>
            <w:noWrap/>
            <w:hideMark/>
          </w:tcPr>
          <w:p w14:paraId="3E459855" w14:textId="77777777" w:rsidR="00DC17FD" w:rsidRPr="00B322A8" w:rsidRDefault="00DC17FD" w:rsidP="00C12606">
            <w:pPr>
              <w:pStyle w:val="TAL"/>
              <w:keepNext w:val="0"/>
            </w:pPr>
          </w:p>
        </w:tc>
        <w:tc>
          <w:tcPr>
            <w:tcW w:w="2107" w:type="dxa"/>
            <w:noWrap/>
            <w:hideMark/>
          </w:tcPr>
          <w:p w14:paraId="0EF1D59D" w14:textId="77777777" w:rsidR="00DC17FD" w:rsidRPr="00B322A8" w:rsidRDefault="00DC17FD" w:rsidP="00C12606">
            <w:pPr>
              <w:pStyle w:val="TAL"/>
              <w:keepNext w:val="0"/>
            </w:pPr>
          </w:p>
        </w:tc>
        <w:tc>
          <w:tcPr>
            <w:tcW w:w="2082" w:type="dxa"/>
            <w:noWrap/>
            <w:hideMark/>
          </w:tcPr>
          <w:p w14:paraId="6E9CAE9D" w14:textId="77777777" w:rsidR="00DC17FD" w:rsidRPr="00B322A8" w:rsidRDefault="00DC17FD" w:rsidP="00C12606">
            <w:pPr>
              <w:pStyle w:val="TAL"/>
              <w:keepNext w:val="0"/>
            </w:pPr>
          </w:p>
        </w:tc>
        <w:tc>
          <w:tcPr>
            <w:tcW w:w="1058" w:type="dxa"/>
            <w:noWrap/>
            <w:hideMark/>
          </w:tcPr>
          <w:p w14:paraId="0BE3C149" w14:textId="77777777" w:rsidR="00DC17FD" w:rsidRPr="00B322A8" w:rsidRDefault="00DC17FD" w:rsidP="00C12606">
            <w:pPr>
              <w:pStyle w:val="TAL"/>
              <w:keepNext w:val="0"/>
            </w:pPr>
          </w:p>
        </w:tc>
        <w:tc>
          <w:tcPr>
            <w:tcW w:w="873" w:type="dxa"/>
            <w:noWrap/>
            <w:hideMark/>
          </w:tcPr>
          <w:p w14:paraId="3B7AD7ED" w14:textId="77777777" w:rsidR="00DC17FD" w:rsidRPr="00B322A8" w:rsidRDefault="00DC17FD" w:rsidP="00C12606">
            <w:pPr>
              <w:pStyle w:val="TAL"/>
              <w:keepNext w:val="0"/>
            </w:pPr>
          </w:p>
        </w:tc>
        <w:tc>
          <w:tcPr>
            <w:tcW w:w="873" w:type="dxa"/>
            <w:noWrap/>
            <w:hideMark/>
          </w:tcPr>
          <w:p w14:paraId="72BA60BB" w14:textId="77777777" w:rsidR="00DC17FD" w:rsidRPr="00B322A8" w:rsidRDefault="00DC17FD" w:rsidP="00C12606">
            <w:pPr>
              <w:pStyle w:val="TAL"/>
              <w:keepNext w:val="0"/>
            </w:pPr>
          </w:p>
        </w:tc>
      </w:tr>
      <w:tr w:rsidR="00DC17FD" w:rsidRPr="00B322A8" w14:paraId="4C67A196" w14:textId="77777777" w:rsidTr="00C12606">
        <w:trPr>
          <w:trHeight w:val="300"/>
          <w:tblHeader/>
        </w:trPr>
        <w:tc>
          <w:tcPr>
            <w:tcW w:w="1267" w:type="dxa"/>
            <w:shd w:val="clear" w:color="auto" w:fill="EDEDED" w:themeFill="accent3" w:themeFillTint="33"/>
            <w:noWrap/>
            <w:hideMark/>
          </w:tcPr>
          <w:p w14:paraId="5DBF16B3"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06D6C6BE" w14:textId="77777777" w:rsidR="00DC17FD" w:rsidRPr="00F94504" w:rsidRDefault="00DC17FD" w:rsidP="00C12606">
            <w:pPr>
              <w:pStyle w:val="TAL"/>
              <w:keepNext w:val="0"/>
              <w:rPr>
                <w:b/>
                <w:bCs/>
              </w:rPr>
            </w:pPr>
            <w:r w:rsidRPr="00F94504">
              <w:rPr>
                <w:b/>
                <w:bCs/>
              </w:rPr>
              <w:t>10</w:t>
            </w:r>
          </w:p>
        </w:tc>
        <w:tc>
          <w:tcPr>
            <w:tcW w:w="2107" w:type="dxa"/>
            <w:shd w:val="clear" w:color="auto" w:fill="EDEDED" w:themeFill="accent3" w:themeFillTint="33"/>
            <w:noWrap/>
            <w:hideMark/>
          </w:tcPr>
          <w:p w14:paraId="78932835" w14:textId="77777777" w:rsidR="00DC17FD" w:rsidRPr="00B322A8" w:rsidRDefault="00DC17FD" w:rsidP="00C12606">
            <w:pPr>
              <w:pStyle w:val="TAL"/>
              <w:keepNext w:val="0"/>
            </w:pPr>
          </w:p>
        </w:tc>
        <w:tc>
          <w:tcPr>
            <w:tcW w:w="2082" w:type="dxa"/>
            <w:shd w:val="clear" w:color="auto" w:fill="EDEDED" w:themeFill="accent3" w:themeFillTint="33"/>
            <w:noWrap/>
            <w:hideMark/>
          </w:tcPr>
          <w:p w14:paraId="407A7A81" w14:textId="77777777" w:rsidR="00DC17FD" w:rsidRPr="00B322A8" w:rsidRDefault="00DC17FD" w:rsidP="00C12606">
            <w:pPr>
              <w:pStyle w:val="TAL"/>
              <w:keepNext w:val="0"/>
            </w:pPr>
          </w:p>
        </w:tc>
        <w:tc>
          <w:tcPr>
            <w:tcW w:w="1058" w:type="dxa"/>
            <w:shd w:val="clear" w:color="auto" w:fill="EDEDED" w:themeFill="accent3" w:themeFillTint="33"/>
            <w:noWrap/>
            <w:hideMark/>
          </w:tcPr>
          <w:p w14:paraId="35BA8D71" w14:textId="77777777" w:rsidR="00DC17FD" w:rsidRPr="00B322A8" w:rsidRDefault="00DC17FD" w:rsidP="00C12606">
            <w:pPr>
              <w:pStyle w:val="TAL"/>
              <w:keepNext w:val="0"/>
            </w:pPr>
          </w:p>
        </w:tc>
        <w:tc>
          <w:tcPr>
            <w:tcW w:w="873" w:type="dxa"/>
            <w:shd w:val="clear" w:color="auto" w:fill="EDEDED" w:themeFill="accent3" w:themeFillTint="33"/>
            <w:noWrap/>
            <w:hideMark/>
          </w:tcPr>
          <w:p w14:paraId="50D0F514" w14:textId="77777777" w:rsidR="00DC17FD" w:rsidRPr="00B322A8" w:rsidRDefault="00DC17FD" w:rsidP="00C12606">
            <w:pPr>
              <w:pStyle w:val="TAL"/>
              <w:keepNext w:val="0"/>
            </w:pPr>
          </w:p>
        </w:tc>
        <w:tc>
          <w:tcPr>
            <w:tcW w:w="873" w:type="dxa"/>
            <w:shd w:val="clear" w:color="auto" w:fill="EDEDED" w:themeFill="accent3" w:themeFillTint="33"/>
            <w:noWrap/>
            <w:hideMark/>
          </w:tcPr>
          <w:p w14:paraId="7B56CF9D" w14:textId="77777777" w:rsidR="00DC17FD" w:rsidRPr="00B322A8" w:rsidRDefault="00DC17FD" w:rsidP="00C12606">
            <w:pPr>
              <w:pStyle w:val="TAL"/>
              <w:keepNext w:val="0"/>
            </w:pPr>
          </w:p>
        </w:tc>
      </w:tr>
      <w:tr w:rsidR="00DC17FD" w:rsidRPr="00B322A8" w14:paraId="695B6325" w14:textId="77777777" w:rsidTr="00BA14A0">
        <w:trPr>
          <w:trHeight w:val="300"/>
          <w:tblHeader/>
        </w:trPr>
        <w:tc>
          <w:tcPr>
            <w:tcW w:w="1267" w:type="dxa"/>
            <w:noWrap/>
            <w:hideMark/>
          </w:tcPr>
          <w:p w14:paraId="3EAED288" w14:textId="77777777" w:rsidR="00DC17FD" w:rsidRPr="00B322A8" w:rsidRDefault="00DC17FD" w:rsidP="00C12606">
            <w:pPr>
              <w:pStyle w:val="TAL"/>
              <w:keepNext w:val="0"/>
            </w:pPr>
            <w:r w:rsidRPr="00B322A8">
              <w:t>Cluster#</w:t>
            </w:r>
          </w:p>
        </w:tc>
        <w:tc>
          <w:tcPr>
            <w:tcW w:w="1100" w:type="dxa"/>
            <w:noWrap/>
            <w:hideMark/>
          </w:tcPr>
          <w:p w14:paraId="53CF797B" w14:textId="77777777" w:rsidR="00DC17FD" w:rsidRPr="00B322A8" w:rsidRDefault="00DC17FD" w:rsidP="00C12606">
            <w:pPr>
              <w:pStyle w:val="TAL"/>
              <w:keepNext w:val="0"/>
            </w:pPr>
            <w:r w:rsidRPr="00B322A8">
              <w:t>Power [dB]</w:t>
            </w:r>
          </w:p>
        </w:tc>
        <w:tc>
          <w:tcPr>
            <w:tcW w:w="2107" w:type="dxa"/>
            <w:noWrap/>
            <w:hideMark/>
          </w:tcPr>
          <w:p w14:paraId="597447DD" w14:textId="77777777" w:rsidR="00DC17FD" w:rsidRPr="00B322A8" w:rsidRDefault="00DC17FD" w:rsidP="00C12606">
            <w:pPr>
              <w:pStyle w:val="TAL"/>
              <w:keepNext w:val="0"/>
            </w:pPr>
            <w:r w:rsidRPr="00B322A8">
              <w:t>Excess delay [ns]</w:t>
            </w:r>
          </w:p>
        </w:tc>
        <w:tc>
          <w:tcPr>
            <w:tcW w:w="2082" w:type="dxa"/>
            <w:noWrap/>
            <w:hideMark/>
          </w:tcPr>
          <w:p w14:paraId="5CF5BD81"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5A73DDFF"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2A185B33" w14:textId="77777777" w:rsidR="00DC17FD" w:rsidRPr="00B322A8" w:rsidRDefault="00DC17FD" w:rsidP="00C12606">
            <w:pPr>
              <w:pStyle w:val="TAL"/>
              <w:keepNext w:val="0"/>
            </w:pPr>
            <w:r w:rsidRPr="00B322A8">
              <w:t>ASA [°]</w:t>
            </w:r>
          </w:p>
        </w:tc>
        <w:tc>
          <w:tcPr>
            <w:tcW w:w="873" w:type="dxa"/>
            <w:noWrap/>
            <w:hideMark/>
          </w:tcPr>
          <w:p w14:paraId="036F8C06"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2A6850D5" w14:textId="77777777" w:rsidTr="00BA14A0">
        <w:trPr>
          <w:trHeight w:val="300"/>
          <w:tblHeader/>
        </w:trPr>
        <w:tc>
          <w:tcPr>
            <w:tcW w:w="1267" w:type="dxa"/>
            <w:noWrap/>
            <w:hideMark/>
          </w:tcPr>
          <w:p w14:paraId="71F77FA5" w14:textId="77777777" w:rsidR="00DC17FD" w:rsidRPr="00B322A8" w:rsidRDefault="00DC17FD" w:rsidP="00C12606">
            <w:pPr>
              <w:pStyle w:val="TAL"/>
              <w:keepNext w:val="0"/>
            </w:pPr>
            <w:r w:rsidRPr="00B322A8">
              <w:t>1</w:t>
            </w:r>
          </w:p>
        </w:tc>
        <w:tc>
          <w:tcPr>
            <w:tcW w:w="1100" w:type="dxa"/>
            <w:noWrap/>
            <w:hideMark/>
          </w:tcPr>
          <w:p w14:paraId="3EE8CAC9" w14:textId="77777777" w:rsidR="00DC17FD" w:rsidRPr="00B322A8" w:rsidRDefault="00DC17FD" w:rsidP="00C12606">
            <w:pPr>
              <w:pStyle w:val="TAL"/>
              <w:keepNext w:val="0"/>
            </w:pPr>
            <w:r w:rsidRPr="00B322A8">
              <w:t>-18.8</w:t>
            </w:r>
          </w:p>
        </w:tc>
        <w:tc>
          <w:tcPr>
            <w:tcW w:w="2107" w:type="dxa"/>
            <w:noWrap/>
            <w:hideMark/>
          </w:tcPr>
          <w:p w14:paraId="03B865F4" w14:textId="77777777" w:rsidR="00DC17FD" w:rsidRPr="00B322A8" w:rsidRDefault="00DC17FD" w:rsidP="00C12606">
            <w:pPr>
              <w:pStyle w:val="TAL"/>
              <w:keepNext w:val="0"/>
            </w:pPr>
            <w:r w:rsidRPr="00B322A8">
              <w:t>0</w:t>
            </w:r>
          </w:p>
        </w:tc>
        <w:tc>
          <w:tcPr>
            <w:tcW w:w="2082" w:type="dxa"/>
            <w:noWrap/>
            <w:hideMark/>
          </w:tcPr>
          <w:p w14:paraId="542BE874" w14:textId="77777777" w:rsidR="00DC17FD" w:rsidRPr="00B322A8" w:rsidRDefault="00DC17FD" w:rsidP="00C12606">
            <w:pPr>
              <w:pStyle w:val="TAL"/>
              <w:keepNext w:val="0"/>
            </w:pPr>
            <w:r w:rsidRPr="00B322A8">
              <w:t>56.01</w:t>
            </w:r>
          </w:p>
        </w:tc>
        <w:tc>
          <w:tcPr>
            <w:tcW w:w="1058" w:type="dxa"/>
            <w:noWrap/>
            <w:hideMark/>
          </w:tcPr>
          <w:p w14:paraId="3381876D" w14:textId="77777777" w:rsidR="00DC17FD" w:rsidRPr="00B322A8" w:rsidRDefault="00DC17FD" w:rsidP="00C12606">
            <w:pPr>
              <w:pStyle w:val="TAL"/>
              <w:keepNext w:val="0"/>
            </w:pPr>
            <w:r w:rsidRPr="00B322A8">
              <w:t>-77.76</w:t>
            </w:r>
          </w:p>
        </w:tc>
        <w:tc>
          <w:tcPr>
            <w:tcW w:w="873" w:type="dxa"/>
            <w:noWrap/>
            <w:hideMark/>
          </w:tcPr>
          <w:p w14:paraId="0B353FE9" w14:textId="77777777" w:rsidR="00DC17FD" w:rsidRPr="00B322A8" w:rsidRDefault="00DC17FD" w:rsidP="00C12606">
            <w:pPr>
              <w:pStyle w:val="TAL"/>
              <w:keepNext w:val="0"/>
            </w:pPr>
            <w:r w:rsidRPr="00B322A8">
              <w:t>9.56</w:t>
            </w:r>
          </w:p>
        </w:tc>
        <w:tc>
          <w:tcPr>
            <w:tcW w:w="873" w:type="dxa"/>
            <w:noWrap/>
            <w:hideMark/>
          </w:tcPr>
          <w:p w14:paraId="14E182EC" w14:textId="77777777" w:rsidR="00DC17FD" w:rsidRPr="00B322A8" w:rsidRDefault="00DC17FD" w:rsidP="00C12606">
            <w:pPr>
              <w:pStyle w:val="TAL"/>
              <w:keepNext w:val="0"/>
            </w:pPr>
            <w:r w:rsidRPr="00B322A8">
              <w:t>98.73</w:t>
            </w:r>
          </w:p>
        </w:tc>
      </w:tr>
      <w:tr w:rsidR="00DC17FD" w:rsidRPr="00B322A8" w14:paraId="6C14F438" w14:textId="77777777" w:rsidTr="00BA14A0">
        <w:trPr>
          <w:trHeight w:val="300"/>
          <w:tblHeader/>
        </w:trPr>
        <w:tc>
          <w:tcPr>
            <w:tcW w:w="1267" w:type="dxa"/>
            <w:noWrap/>
            <w:hideMark/>
          </w:tcPr>
          <w:p w14:paraId="7EF1BE96" w14:textId="77777777" w:rsidR="00DC17FD" w:rsidRPr="00B322A8" w:rsidRDefault="00DC17FD" w:rsidP="00C12606">
            <w:pPr>
              <w:pStyle w:val="TAL"/>
              <w:keepNext w:val="0"/>
            </w:pPr>
            <w:r w:rsidRPr="00B322A8">
              <w:t>2</w:t>
            </w:r>
          </w:p>
        </w:tc>
        <w:tc>
          <w:tcPr>
            <w:tcW w:w="1100" w:type="dxa"/>
            <w:noWrap/>
            <w:hideMark/>
          </w:tcPr>
          <w:p w14:paraId="1B297E13" w14:textId="77777777" w:rsidR="00DC17FD" w:rsidRPr="00B322A8" w:rsidRDefault="00DC17FD" w:rsidP="00C12606">
            <w:pPr>
              <w:pStyle w:val="TAL"/>
              <w:keepNext w:val="0"/>
            </w:pPr>
            <w:r w:rsidRPr="00B322A8">
              <w:t>-5.4</w:t>
            </w:r>
          </w:p>
        </w:tc>
        <w:tc>
          <w:tcPr>
            <w:tcW w:w="2107" w:type="dxa"/>
            <w:noWrap/>
            <w:hideMark/>
          </w:tcPr>
          <w:p w14:paraId="21D662DD" w14:textId="77777777" w:rsidR="00DC17FD" w:rsidRPr="00B322A8" w:rsidRDefault="00DC17FD" w:rsidP="00C12606">
            <w:pPr>
              <w:pStyle w:val="TAL"/>
              <w:keepNext w:val="0"/>
            </w:pPr>
            <w:r w:rsidRPr="00B322A8">
              <w:t>139</w:t>
            </w:r>
          </w:p>
        </w:tc>
        <w:tc>
          <w:tcPr>
            <w:tcW w:w="2082" w:type="dxa"/>
            <w:noWrap/>
            <w:hideMark/>
          </w:tcPr>
          <w:p w14:paraId="389B8876" w14:textId="77777777" w:rsidR="00DC17FD" w:rsidRPr="00B322A8" w:rsidRDefault="00DC17FD" w:rsidP="00C12606">
            <w:pPr>
              <w:pStyle w:val="TAL"/>
              <w:keepNext w:val="0"/>
            </w:pPr>
            <w:r w:rsidRPr="00B322A8">
              <w:t>-168.4</w:t>
            </w:r>
          </w:p>
        </w:tc>
        <w:tc>
          <w:tcPr>
            <w:tcW w:w="1058" w:type="dxa"/>
            <w:noWrap/>
            <w:hideMark/>
          </w:tcPr>
          <w:p w14:paraId="41CED7FB" w14:textId="77777777" w:rsidR="00DC17FD" w:rsidRPr="00B322A8" w:rsidRDefault="00DC17FD" w:rsidP="00C12606">
            <w:pPr>
              <w:pStyle w:val="TAL"/>
              <w:keepNext w:val="0"/>
            </w:pPr>
            <w:r w:rsidRPr="00B322A8">
              <w:t>-16.97</w:t>
            </w:r>
          </w:p>
        </w:tc>
        <w:tc>
          <w:tcPr>
            <w:tcW w:w="873" w:type="dxa"/>
            <w:noWrap/>
            <w:hideMark/>
          </w:tcPr>
          <w:p w14:paraId="37408C1B" w14:textId="77777777" w:rsidR="00DC17FD" w:rsidRPr="00B322A8" w:rsidRDefault="00DC17FD" w:rsidP="00C12606">
            <w:pPr>
              <w:pStyle w:val="TAL"/>
              <w:keepNext w:val="0"/>
            </w:pPr>
            <w:r w:rsidRPr="00B322A8">
              <w:t>9.56</w:t>
            </w:r>
          </w:p>
        </w:tc>
        <w:tc>
          <w:tcPr>
            <w:tcW w:w="873" w:type="dxa"/>
            <w:noWrap/>
            <w:hideMark/>
          </w:tcPr>
          <w:p w14:paraId="424BAC12" w14:textId="77777777" w:rsidR="00DC17FD" w:rsidRPr="00B322A8" w:rsidRDefault="00DC17FD" w:rsidP="00C12606">
            <w:pPr>
              <w:pStyle w:val="TAL"/>
              <w:keepNext w:val="0"/>
            </w:pPr>
            <w:r w:rsidRPr="00B322A8">
              <w:t>100.52</w:t>
            </w:r>
          </w:p>
        </w:tc>
      </w:tr>
      <w:tr w:rsidR="00DC17FD" w:rsidRPr="00B322A8" w14:paraId="7F8E443D" w14:textId="77777777" w:rsidTr="00BA14A0">
        <w:trPr>
          <w:trHeight w:val="300"/>
          <w:tblHeader/>
        </w:trPr>
        <w:tc>
          <w:tcPr>
            <w:tcW w:w="1267" w:type="dxa"/>
            <w:noWrap/>
            <w:hideMark/>
          </w:tcPr>
          <w:p w14:paraId="7AEA05B2" w14:textId="77777777" w:rsidR="00DC17FD" w:rsidRPr="00B322A8" w:rsidRDefault="00DC17FD" w:rsidP="00C12606">
            <w:pPr>
              <w:pStyle w:val="TAL"/>
              <w:keepNext w:val="0"/>
            </w:pPr>
            <w:r w:rsidRPr="00B322A8">
              <w:t>3</w:t>
            </w:r>
          </w:p>
        </w:tc>
        <w:tc>
          <w:tcPr>
            <w:tcW w:w="1100" w:type="dxa"/>
            <w:noWrap/>
            <w:hideMark/>
          </w:tcPr>
          <w:p w14:paraId="7EE97984" w14:textId="77777777" w:rsidR="00DC17FD" w:rsidRPr="00B322A8" w:rsidRDefault="00DC17FD" w:rsidP="00C12606">
            <w:pPr>
              <w:pStyle w:val="TAL"/>
              <w:keepNext w:val="0"/>
            </w:pPr>
            <w:r w:rsidRPr="00B322A8">
              <w:t>-7.6</w:t>
            </w:r>
          </w:p>
        </w:tc>
        <w:tc>
          <w:tcPr>
            <w:tcW w:w="2107" w:type="dxa"/>
            <w:noWrap/>
            <w:hideMark/>
          </w:tcPr>
          <w:p w14:paraId="5DE7C6E5" w14:textId="77777777" w:rsidR="00DC17FD" w:rsidRPr="00B322A8" w:rsidRDefault="00DC17FD" w:rsidP="00C12606">
            <w:pPr>
              <w:pStyle w:val="TAL"/>
              <w:keepNext w:val="0"/>
            </w:pPr>
            <w:r w:rsidRPr="00B322A8">
              <w:t>147</w:t>
            </w:r>
          </w:p>
        </w:tc>
        <w:tc>
          <w:tcPr>
            <w:tcW w:w="2082" w:type="dxa"/>
            <w:noWrap/>
            <w:hideMark/>
          </w:tcPr>
          <w:p w14:paraId="1FC62878" w14:textId="77777777" w:rsidR="00DC17FD" w:rsidRPr="00B322A8" w:rsidRDefault="00DC17FD" w:rsidP="00C12606">
            <w:pPr>
              <w:pStyle w:val="TAL"/>
              <w:keepNext w:val="0"/>
            </w:pPr>
            <w:r w:rsidRPr="00B322A8">
              <w:t>-168.4</w:t>
            </w:r>
          </w:p>
        </w:tc>
        <w:tc>
          <w:tcPr>
            <w:tcW w:w="1058" w:type="dxa"/>
            <w:noWrap/>
            <w:hideMark/>
          </w:tcPr>
          <w:p w14:paraId="100B3EF1" w14:textId="77777777" w:rsidR="00DC17FD" w:rsidRPr="00B322A8" w:rsidRDefault="00DC17FD" w:rsidP="00C12606">
            <w:pPr>
              <w:pStyle w:val="TAL"/>
              <w:keepNext w:val="0"/>
            </w:pPr>
            <w:r w:rsidRPr="00B322A8">
              <w:t>-16.97</w:t>
            </w:r>
          </w:p>
        </w:tc>
        <w:tc>
          <w:tcPr>
            <w:tcW w:w="873" w:type="dxa"/>
            <w:noWrap/>
            <w:hideMark/>
          </w:tcPr>
          <w:p w14:paraId="1A7A51A2" w14:textId="77777777" w:rsidR="00DC17FD" w:rsidRPr="00B322A8" w:rsidRDefault="00DC17FD" w:rsidP="00C12606">
            <w:pPr>
              <w:pStyle w:val="TAL"/>
              <w:keepNext w:val="0"/>
            </w:pPr>
            <w:r w:rsidRPr="00B322A8">
              <w:t>8.604</w:t>
            </w:r>
          </w:p>
        </w:tc>
        <w:tc>
          <w:tcPr>
            <w:tcW w:w="873" w:type="dxa"/>
            <w:noWrap/>
            <w:hideMark/>
          </w:tcPr>
          <w:p w14:paraId="619A8286" w14:textId="77777777" w:rsidR="00DC17FD" w:rsidRPr="00B322A8" w:rsidRDefault="00DC17FD" w:rsidP="00C12606">
            <w:pPr>
              <w:pStyle w:val="TAL"/>
              <w:keepNext w:val="0"/>
            </w:pPr>
            <w:r w:rsidRPr="00B322A8">
              <w:t>100.52</w:t>
            </w:r>
          </w:p>
        </w:tc>
      </w:tr>
      <w:tr w:rsidR="00DC17FD" w:rsidRPr="00B322A8" w14:paraId="00239945" w14:textId="77777777" w:rsidTr="00BA14A0">
        <w:trPr>
          <w:trHeight w:val="300"/>
          <w:tblHeader/>
        </w:trPr>
        <w:tc>
          <w:tcPr>
            <w:tcW w:w="1267" w:type="dxa"/>
            <w:noWrap/>
            <w:hideMark/>
          </w:tcPr>
          <w:p w14:paraId="0FDCD824" w14:textId="77777777" w:rsidR="00DC17FD" w:rsidRPr="00B322A8" w:rsidRDefault="00DC17FD" w:rsidP="00C12606">
            <w:pPr>
              <w:pStyle w:val="TAL"/>
              <w:keepNext w:val="0"/>
            </w:pPr>
            <w:r w:rsidRPr="00B322A8">
              <w:t>4</w:t>
            </w:r>
          </w:p>
        </w:tc>
        <w:tc>
          <w:tcPr>
            <w:tcW w:w="1100" w:type="dxa"/>
            <w:noWrap/>
            <w:hideMark/>
          </w:tcPr>
          <w:p w14:paraId="265C99D9" w14:textId="77777777" w:rsidR="00DC17FD" w:rsidRPr="00B322A8" w:rsidRDefault="00DC17FD" w:rsidP="00C12606">
            <w:pPr>
              <w:pStyle w:val="TAL"/>
              <w:keepNext w:val="0"/>
            </w:pPr>
            <w:r w:rsidRPr="00B322A8">
              <w:t>-11.4</w:t>
            </w:r>
          </w:p>
        </w:tc>
        <w:tc>
          <w:tcPr>
            <w:tcW w:w="2107" w:type="dxa"/>
            <w:noWrap/>
            <w:hideMark/>
          </w:tcPr>
          <w:p w14:paraId="4986D939" w14:textId="77777777" w:rsidR="00DC17FD" w:rsidRPr="00B322A8" w:rsidRDefault="00DC17FD" w:rsidP="00C12606">
            <w:pPr>
              <w:pStyle w:val="TAL"/>
              <w:keepNext w:val="0"/>
            </w:pPr>
            <w:r w:rsidRPr="00B322A8">
              <w:t>168</w:t>
            </w:r>
          </w:p>
        </w:tc>
        <w:tc>
          <w:tcPr>
            <w:tcW w:w="2082" w:type="dxa"/>
            <w:noWrap/>
            <w:hideMark/>
          </w:tcPr>
          <w:p w14:paraId="55482CCF" w14:textId="77777777" w:rsidR="00DC17FD" w:rsidRPr="00B322A8" w:rsidRDefault="00DC17FD" w:rsidP="00C12606">
            <w:pPr>
              <w:pStyle w:val="TAL"/>
              <w:keepNext w:val="0"/>
            </w:pPr>
            <w:r w:rsidRPr="00B322A8">
              <w:t>78</w:t>
            </w:r>
          </w:p>
        </w:tc>
        <w:tc>
          <w:tcPr>
            <w:tcW w:w="1058" w:type="dxa"/>
            <w:noWrap/>
            <w:hideMark/>
          </w:tcPr>
          <w:p w14:paraId="4CEBD784" w14:textId="77777777" w:rsidR="00DC17FD" w:rsidRPr="00B322A8" w:rsidRDefault="00DC17FD" w:rsidP="00C12606">
            <w:pPr>
              <w:pStyle w:val="TAL"/>
              <w:keepNext w:val="0"/>
            </w:pPr>
            <w:r w:rsidRPr="00B322A8">
              <w:t>16.02</w:t>
            </w:r>
          </w:p>
        </w:tc>
        <w:tc>
          <w:tcPr>
            <w:tcW w:w="873" w:type="dxa"/>
            <w:noWrap/>
            <w:hideMark/>
          </w:tcPr>
          <w:p w14:paraId="0EB7C663" w14:textId="77777777" w:rsidR="00DC17FD" w:rsidRPr="00B322A8" w:rsidRDefault="00DC17FD" w:rsidP="00C12606">
            <w:pPr>
              <w:pStyle w:val="TAL"/>
              <w:keepNext w:val="0"/>
            </w:pPr>
            <w:r w:rsidRPr="00B322A8">
              <w:t>9.56</w:t>
            </w:r>
          </w:p>
        </w:tc>
        <w:tc>
          <w:tcPr>
            <w:tcW w:w="873" w:type="dxa"/>
            <w:noWrap/>
            <w:hideMark/>
          </w:tcPr>
          <w:p w14:paraId="3B4278DD" w14:textId="77777777" w:rsidR="00DC17FD" w:rsidRPr="00B322A8" w:rsidRDefault="00DC17FD" w:rsidP="00C12606">
            <w:pPr>
              <w:pStyle w:val="TAL"/>
              <w:keepNext w:val="0"/>
            </w:pPr>
            <w:r w:rsidRPr="00B322A8">
              <w:t>101.72</w:t>
            </w:r>
          </w:p>
        </w:tc>
      </w:tr>
      <w:tr w:rsidR="00DC17FD" w:rsidRPr="00B322A8" w14:paraId="3919FD3C" w14:textId="77777777" w:rsidTr="00BA14A0">
        <w:trPr>
          <w:trHeight w:val="300"/>
          <w:tblHeader/>
        </w:trPr>
        <w:tc>
          <w:tcPr>
            <w:tcW w:w="1267" w:type="dxa"/>
            <w:noWrap/>
            <w:hideMark/>
          </w:tcPr>
          <w:p w14:paraId="70BB9D84" w14:textId="77777777" w:rsidR="00DC17FD" w:rsidRPr="00B322A8" w:rsidRDefault="00DC17FD" w:rsidP="00C12606">
            <w:pPr>
              <w:pStyle w:val="TAL"/>
              <w:keepNext w:val="0"/>
            </w:pPr>
            <w:r w:rsidRPr="00B322A8">
              <w:t>5</w:t>
            </w:r>
          </w:p>
        </w:tc>
        <w:tc>
          <w:tcPr>
            <w:tcW w:w="1100" w:type="dxa"/>
            <w:noWrap/>
            <w:hideMark/>
          </w:tcPr>
          <w:p w14:paraId="6896CCA9" w14:textId="77777777" w:rsidR="00DC17FD" w:rsidRPr="00B322A8" w:rsidRDefault="00DC17FD" w:rsidP="00C12606">
            <w:pPr>
              <w:pStyle w:val="TAL"/>
              <w:keepNext w:val="0"/>
            </w:pPr>
            <w:r w:rsidRPr="00B322A8">
              <w:t>-13.6</w:t>
            </w:r>
          </w:p>
        </w:tc>
        <w:tc>
          <w:tcPr>
            <w:tcW w:w="2107" w:type="dxa"/>
            <w:noWrap/>
            <w:hideMark/>
          </w:tcPr>
          <w:p w14:paraId="7C36536C" w14:textId="77777777" w:rsidR="00DC17FD" w:rsidRPr="00B322A8" w:rsidRDefault="00DC17FD" w:rsidP="00C12606">
            <w:pPr>
              <w:pStyle w:val="TAL"/>
              <w:keepNext w:val="0"/>
            </w:pPr>
            <w:r w:rsidRPr="00B322A8">
              <w:t>196</w:t>
            </w:r>
          </w:p>
        </w:tc>
        <w:tc>
          <w:tcPr>
            <w:tcW w:w="2082" w:type="dxa"/>
            <w:noWrap/>
            <w:hideMark/>
          </w:tcPr>
          <w:p w14:paraId="4B2B42E1" w14:textId="77777777" w:rsidR="00DC17FD" w:rsidRPr="00B322A8" w:rsidRDefault="00DC17FD" w:rsidP="00C12606">
            <w:pPr>
              <w:pStyle w:val="TAL"/>
              <w:keepNext w:val="0"/>
            </w:pPr>
            <w:r w:rsidRPr="00B322A8">
              <w:t>78</w:t>
            </w:r>
          </w:p>
        </w:tc>
        <w:tc>
          <w:tcPr>
            <w:tcW w:w="1058" w:type="dxa"/>
            <w:noWrap/>
            <w:hideMark/>
          </w:tcPr>
          <w:p w14:paraId="55B19A43" w14:textId="77777777" w:rsidR="00DC17FD" w:rsidRPr="00B322A8" w:rsidRDefault="00DC17FD" w:rsidP="00C12606">
            <w:pPr>
              <w:pStyle w:val="TAL"/>
              <w:keepNext w:val="0"/>
            </w:pPr>
            <w:r w:rsidRPr="00B322A8">
              <w:t>16.02</w:t>
            </w:r>
          </w:p>
        </w:tc>
        <w:tc>
          <w:tcPr>
            <w:tcW w:w="873" w:type="dxa"/>
            <w:noWrap/>
            <w:hideMark/>
          </w:tcPr>
          <w:p w14:paraId="1977E518" w14:textId="77777777" w:rsidR="00DC17FD" w:rsidRPr="00B322A8" w:rsidRDefault="00DC17FD" w:rsidP="00C12606">
            <w:pPr>
              <w:pStyle w:val="TAL"/>
              <w:keepNext w:val="0"/>
            </w:pPr>
            <w:r w:rsidRPr="00B322A8">
              <w:t>8.604</w:t>
            </w:r>
          </w:p>
        </w:tc>
        <w:tc>
          <w:tcPr>
            <w:tcW w:w="873" w:type="dxa"/>
            <w:noWrap/>
            <w:hideMark/>
          </w:tcPr>
          <w:p w14:paraId="279C7AA6" w14:textId="77777777" w:rsidR="00DC17FD" w:rsidRPr="00B322A8" w:rsidRDefault="00DC17FD" w:rsidP="00C12606">
            <w:pPr>
              <w:pStyle w:val="TAL"/>
              <w:keepNext w:val="0"/>
            </w:pPr>
            <w:r w:rsidRPr="00B322A8">
              <w:t>101.72</w:t>
            </w:r>
          </w:p>
        </w:tc>
      </w:tr>
      <w:tr w:rsidR="00DC17FD" w:rsidRPr="00B322A8" w14:paraId="1F3F2593" w14:textId="77777777" w:rsidTr="00BA14A0">
        <w:trPr>
          <w:trHeight w:val="300"/>
          <w:tblHeader/>
        </w:trPr>
        <w:tc>
          <w:tcPr>
            <w:tcW w:w="1267" w:type="dxa"/>
            <w:noWrap/>
            <w:hideMark/>
          </w:tcPr>
          <w:p w14:paraId="3514B2DA" w14:textId="77777777" w:rsidR="00DC17FD" w:rsidRPr="00B322A8" w:rsidRDefault="00DC17FD" w:rsidP="00C12606">
            <w:pPr>
              <w:pStyle w:val="TAL"/>
              <w:keepNext w:val="0"/>
            </w:pPr>
            <w:r w:rsidRPr="00B322A8">
              <w:t>6</w:t>
            </w:r>
          </w:p>
        </w:tc>
        <w:tc>
          <w:tcPr>
            <w:tcW w:w="1100" w:type="dxa"/>
            <w:noWrap/>
            <w:hideMark/>
          </w:tcPr>
          <w:p w14:paraId="761E16AE" w14:textId="77777777" w:rsidR="00DC17FD" w:rsidRPr="00B322A8" w:rsidRDefault="00DC17FD" w:rsidP="00C12606">
            <w:pPr>
              <w:pStyle w:val="TAL"/>
              <w:keepNext w:val="0"/>
            </w:pPr>
            <w:r w:rsidRPr="00B322A8">
              <w:t>-15.9</w:t>
            </w:r>
          </w:p>
        </w:tc>
        <w:tc>
          <w:tcPr>
            <w:tcW w:w="2107" w:type="dxa"/>
            <w:noWrap/>
            <w:hideMark/>
          </w:tcPr>
          <w:p w14:paraId="7B5907F8" w14:textId="77777777" w:rsidR="00DC17FD" w:rsidRPr="00B322A8" w:rsidRDefault="00DC17FD" w:rsidP="00C12606">
            <w:pPr>
              <w:pStyle w:val="TAL"/>
              <w:keepNext w:val="0"/>
            </w:pPr>
            <w:r w:rsidRPr="00B322A8">
              <w:t>209</w:t>
            </w:r>
          </w:p>
        </w:tc>
        <w:tc>
          <w:tcPr>
            <w:tcW w:w="2082" w:type="dxa"/>
            <w:noWrap/>
            <w:hideMark/>
          </w:tcPr>
          <w:p w14:paraId="2193B18D" w14:textId="77777777" w:rsidR="00DC17FD" w:rsidRPr="00B322A8" w:rsidRDefault="00DC17FD" w:rsidP="00C12606">
            <w:pPr>
              <w:pStyle w:val="TAL"/>
              <w:keepNext w:val="0"/>
            </w:pPr>
            <w:r w:rsidRPr="00B322A8">
              <w:t>-37.24</w:t>
            </w:r>
          </w:p>
        </w:tc>
        <w:tc>
          <w:tcPr>
            <w:tcW w:w="1058" w:type="dxa"/>
            <w:noWrap/>
            <w:hideMark/>
          </w:tcPr>
          <w:p w14:paraId="3A0F3CD3" w14:textId="77777777" w:rsidR="00DC17FD" w:rsidRPr="00B322A8" w:rsidRDefault="00DC17FD" w:rsidP="00C12606">
            <w:pPr>
              <w:pStyle w:val="TAL"/>
              <w:keepNext w:val="0"/>
            </w:pPr>
            <w:r w:rsidRPr="00B322A8">
              <w:t>26.97</w:t>
            </w:r>
          </w:p>
        </w:tc>
        <w:tc>
          <w:tcPr>
            <w:tcW w:w="873" w:type="dxa"/>
            <w:noWrap/>
            <w:hideMark/>
          </w:tcPr>
          <w:p w14:paraId="759D32E1" w14:textId="77777777" w:rsidR="00DC17FD" w:rsidRPr="00B322A8" w:rsidRDefault="00DC17FD" w:rsidP="00C12606">
            <w:pPr>
              <w:pStyle w:val="TAL"/>
              <w:keepNext w:val="0"/>
            </w:pPr>
            <w:r w:rsidRPr="00B322A8">
              <w:t>9.56</w:t>
            </w:r>
          </w:p>
        </w:tc>
        <w:tc>
          <w:tcPr>
            <w:tcW w:w="873" w:type="dxa"/>
            <w:noWrap/>
            <w:hideMark/>
          </w:tcPr>
          <w:p w14:paraId="2AB5E5D7" w14:textId="77777777" w:rsidR="00DC17FD" w:rsidRPr="00B322A8" w:rsidRDefault="00DC17FD" w:rsidP="00C12606">
            <w:pPr>
              <w:pStyle w:val="TAL"/>
              <w:keepNext w:val="0"/>
            </w:pPr>
            <w:r w:rsidRPr="00B322A8">
              <w:t>102.9</w:t>
            </w:r>
          </w:p>
        </w:tc>
      </w:tr>
      <w:tr w:rsidR="00DC17FD" w:rsidRPr="00B322A8" w14:paraId="17BF01A8" w14:textId="77777777" w:rsidTr="00BA14A0">
        <w:trPr>
          <w:trHeight w:val="300"/>
          <w:tblHeader/>
        </w:trPr>
        <w:tc>
          <w:tcPr>
            <w:tcW w:w="1267" w:type="dxa"/>
            <w:noWrap/>
            <w:hideMark/>
          </w:tcPr>
          <w:p w14:paraId="54914248" w14:textId="77777777" w:rsidR="00DC17FD" w:rsidRPr="00B322A8" w:rsidRDefault="00DC17FD" w:rsidP="00C12606">
            <w:pPr>
              <w:pStyle w:val="TAL"/>
              <w:keepNext w:val="0"/>
            </w:pPr>
            <w:r w:rsidRPr="00B322A8">
              <w:t>7</w:t>
            </w:r>
          </w:p>
        </w:tc>
        <w:tc>
          <w:tcPr>
            <w:tcW w:w="1100" w:type="dxa"/>
            <w:noWrap/>
            <w:hideMark/>
          </w:tcPr>
          <w:p w14:paraId="63A8A1BD" w14:textId="77777777" w:rsidR="00DC17FD" w:rsidRPr="00B322A8" w:rsidRDefault="00DC17FD" w:rsidP="00C12606">
            <w:pPr>
              <w:pStyle w:val="TAL"/>
              <w:keepNext w:val="0"/>
            </w:pPr>
            <w:r w:rsidRPr="00B322A8">
              <w:t>-9.4</w:t>
            </w:r>
          </w:p>
        </w:tc>
        <w:tc>
          <w:tcPr>
            <w:tcW w:w="2107" w:type="dxa"/>
            <w:noWrap/>
            <w:hideMark/>
          </w:tcPr>
          <w:p w14:paraId="5751CAD7" w14:textId="77777777" w:rsidR="00DC17FD" w:rsidRPr="00B322A8" w:rsidRDefault="00DC17FD" w:rsidP="00C12606">
            <w:pPr>
              <w:pStyle w:val="TAL"/>
              <w:keepNext w:val="0"/>
            </w:pPr>
            <w:r w:rsidRPr="00B322A8">
              <w:t>214</w:t>
            </w:r>
          </w:p>
        </w:tc>
        <w:tc>
          <w:tcPr>
            <w:tcW w:w="2082" w:type="dxa"/>
            <w:noWrap/>
            <w:hideMark/>
          </w:tcPr>
          <w:p w14:paraId="77DF8B9E" w14:textId="77777777" w:rsidR="00DC17FD" w:rsidRPr="00B322A8" w:rsidRDefault="00DC17FD" w:rsidP="00C12606">
            <w:pPr>
              <w:pStyle w:val="TAL"/>
              <w:keepNext w:val="0"/>
            </w:pPr>
            <w:r w:rsidRPr="00B322A8">
              <w:t>-168.4</w:t>
            </w:r>
          </w:p>
        </w:tc>
        <w:tc>
          <w:tcPr>
            <w:tcW w:w="1058" w:type="dxa"/>
            <w:noWrap/>
            <w:hideMark/>
          </w:tcPr>
          <w:p w14:paraId="55FC33B8" w14:textId="77777777" w:rsidR="00DC17FD" w:rsidRPr="00B322A8" w:rsidRDefault="00DC17FD" w:rsidP="00C12606">
            <w:pPr>
              <w:pStyle w:val="TAL"/>
              <w:keepNext w:val="0"/>
            </w:pPr>
            <w:r w:rsidRPr="00B322A8">
              <w:t>-16.97</w:t>
            </w:r>
          </w:p>
        </w:tc>
        <w:tc>
          <w:tcPr>
            <w:tcW w:w="873" w:type="dxa"/>
            <w:noWrap/>
            <w:hideMark/>
          </w:tcPr>
          <w:p w14:paraId="4758F57B" w14:textId="77777777" w:rsidR="00DC17FD" w:rsidRPr="00B322A8" w:rsidRDefault="00DC17FD" w:rsidP="00C12606">
            <w:pPr>
              <w:pStyle w:val="TAL"/>
              <w:keepNext w:val="0"/>
            </w:pPr>
            <w:r w:rsidRPr="00B322A8">
              <w:t>7.648</w:t>
            </w:r>
          </w:p>
        </w:tc>
        <w:tc>
          <w:tcPr>
            <w:tcW w:w="873" w:type="dxa"/>
            <w:noWrap/>
            <w:hideMark/>
          </w:tcPr>
          <w:p w14:paraId="3ACE4F25" w14:textId="77777777" w:rsidR="00DC17FD" w:rsidRPr="00B322A8" w:rsidRDefault="00DC17FD" w:rsidP="00C12606">
            <w:pPr>
              <w:pStyle w:val="TAL"/>
              <w:keepNext w:val="0"/>
            </w:pPr>
            <w:r w:rsidRPr="00B322A8">
              <w:t>100.52</w:t>
            </w:r>
          </w:p>
        </w:tc>
      </w:tr>
      <w:tr w:rsidR="00DC17FD" w:rsidRPr="00B322A8" w14:paraId="14219D9D" w14:textId="77777777" w:rsidTr="00BA14A0">
        <w:trPr>
          <w:trHeight w:val="300"/>
          <w:tblHeader/>
        </w:trPr>
        <w:tc>
          <w:tcPr>
            <w:tcW w:w="1267" w:type="dxa"/>
            <w:noWrap/>
            <w:hideMark/>
          </w:tcPr>
          <w:p w14:paraId="15AF3AE3" w14:textId="77777777" w:rsidR="00DC17FD" w:rsidRPr="00B322A8" w:rsidRDefault="00DC17FD" w:rsidP="00C12606">
            <w:pPr>
              <w:pStyle w:val="TAL"/>
              <w:keepNext w:val="0"/>
            </w:pPr>
            <w:r w:rsidRPr="00B322A8">
              <w:t>8</w:t>
            </w:r>
          </w:p>
        </w:tc>
        <w:tc>
          <w:tcPr>
            <w:tcW w:w="1100" w:type="dxa"/>
            <w:noWrap/>
            <w:hideMark/>
          </w:tcPr>
          <w:p w14:paraId="7E72DA6C" w14:textId="77777777" w:rsidR="00DC17FD" w:rsidRPr="00B322A8" w:rsidRDefault="00DC17FD" w:rsidP="00C12606">
            <w:pPr>
              <w:pStyle w:val="TAL"/>
              <w:keepNext w:val="0"/>
            </w:pPr>
            <w:r w:rsidRPr="00B322A8">
              <w:t>-15.3</w:t>
            </w:r>
          </w:p>
        </w:tc>
        <w:tc>
          <w:tcPr>
            <w:tcW w:w="2107" w:type="dxa"/>
            <w:noWrap/>
            <w:hideMark/>
          </w:tcPr>
          <w:p w14:paraId="173257C6" w14:textId="77777777" w:rsidR="00DC17FD" w:rsidRPr="00B322A8" w:rsidRDefault="00DC17FD" w:rsidP="00C12606">
            <w:pPr>
              <w:pStyle w:val="TAL"/>
              <w:keepNext w:val="0"/>
            </w:pPr>
            <w:r w:rsidRPr="00B322A8">
              <w:t>244</w:t>
            </w:r>
          </w:p>
        </w:tc>
        <w:tc>
          <w:tcPr>
            <w:tcW w:w="2082" w:type="dxa"/>
            <w:noWrap/>
            <w:hideMark/>
          </w:tcPr>
          <w:p w14:paraId="015E0832" w14:textId="77777777" w:rsidR="00DC17FD" w:rsidRPr="00B322A8" w:rsidRDefault="00DC17FD" w:rsidP="00C12606">
            <w:pPr>
              <w:pStyle w:val="TAL"/>
              <w:keepNext w:val="0"/>
            </w:pPr>
            <w:r w:rsidRPr="00B322A8">
              <w:t>78</w:t>
            </w:r>
          </w:p>
        </w:tc>
        <w:tc>
          <w:tcPr>
            <w:tcW w:w="1058" w:type="dxa"/>
            <w:noWrap/>
            <w:hideMark/>
          </w:tcPr>
          <w:p w14:paraId="0F6D21A9" w14:textId="77777777" w:rsidR="00DC17FD" w:rsidRPr="00B322A8" w:rsidRDefault="00DC17FD" w:rsidP="00C12606">
            <w:pPr>
              <w:pStyle w:val="TAL"/>
              <w:keepNext w:val="0"/>
            </w:pPr>
            <w:r w:rsidRPr="00B322A8">
              <w:t>16.02</w:t>
            </w:r>
          </w:p>
        </w:tc>
        <w:tc>
          <w:tcPr>
            <w:tcW w:w="873" w:type="dxa"/>
            <w:noWrap/>
            <w:hideMark/>
          </w:tcPr>
          <w:p w14:paraId="68B10C69" w14:textId="77777777" w:rsidR="00DC17FD" w:rsidRPr="00B322A8" w:rsidRDefault="00DC17FD" w:rsidP="00C12606">
            <w:pPr>
              <w:pStyle w:val="TAL"/>
              <w:keepNext w:val="0"/>
            </w:pPr>
            <w:r w:rsidRPr="00B322A8">
              <w:t>7.648</w:t>
            </w:r>
          </w:p>
        </w:tc>
        <w:tc>
          <w:tcPr>
            <w:tcW w:w="873" w:type="dxa"/>
            <w:noWrap/>
            <w:hideMark/>
          </w:tcPr>
          <w:p w14:paraId="6B361071" w14:textId="77777777" w:rsidR="00DC17FD" w:rsidRPr="00B322A8" w:rsidRDefault="00DC17FD" w:rsidP="00C12606">
            <w:pPr>
              <w:pStyle w:val="TAL"/>
              <w:keepNext w:val="0"/>
            </w:pPr>
            <w:r w:rsidRPr="00B322A8">
              <w:t>101.72</w:t>
            </w:r>
          </w:p>
        </w:tc>
      </w:tr>
      <w:tr w:rsidR="00DC17FD" w:rsidRPr="00B322A8" w14:paraId="486C32ED" w14:textId="77777777" w:rsidTr="00BA14A0">
        <w:trPr>
          <w:trHeight w:val="300"/>
          <w:tblHeader/>
        </w:trPr>
        <w:tc>
          <w:tcPr>
            <w:tcW w:w="1267" w:type="dxa"/>
            <w:noWrap/>
            <w:hideMark/>
          </w:tcPr>
          <w:p w14:paraId="68A84C80" w14:textId="77777777" w:rsidR="00DC17FD" w:rsidRPr="00B322A8" w:rsidRDefault="00DC17FD" w:rsidP="00C12606">
            <w:pPr>
              <w:pStyle w:val="TAL"/>
              <w:keepNext w:val="0"/>
            </w:pPr>
            <w:r w:rsidRPr="00B322A8">
              <w:t>9</w:t>
            </w:r>
          </w:p>
        </w:tc>
        <w:tc>
          <w:tcPr>
            <w:tcW w:w="1100" w:type="dxa"/>
            <w:noWrap/>
            <w:hideMark/>
          </w:tcPr>
          <w:p w14:paraId="1B8BBABF" w14:textId="77777777" w:rsidR="00DC17FD" w:rsidRPr="00B322A8" w:rsidRDefault="00DC17FD" w:rsidP="00C12606">
            <w:pPr>
              <w:pStyle w:val="TAL"/>
              <w:keepNext w:val="0"/>
            </w:pPr>
            <w:r w:rsidRPr="00B322A8">
              <w:t>-12.9</w:t>
            </w:r>
          </w:p>
        </w:tc>
        <w:tc>
          <w:tcPr>
            <w:tcW w:w="2107" w:type="dxa"/>
            <w:noWrap/>
            <w:hideMark/>
          </w:tcPr>
          <w:p w14:paraId="5A87E89C" w14:textId="77777777" w:rsidR="00DC17FD" w:rsidRPr="00B322A8" w:rsidRDefault="00DC17FD" w:rsidP="00C12606">
            <w:pPr>
              <w:pStyle w:val="TAL"/>
              <w:keepNext w:val="0"/>
            </w:pPr>
            <w:r w:rsidRPr="00B322A8">
              <w:t>277</w:t>
            </w:r>
          </w:p>
        </w:tc>
        <w:tc>
          <w:tcPr>
            <w:tcW w:w="2082" w:type="dxa"/>
            <w:noWrap/>
            <w:hideMark/>
          </w:tcPr>
          <w:p w14:paraId="2AF37D7E" w14:textId="77777777" w:rsidR="00DC17FD" w:rsidRPr="00B322A8" w:rsidRDefault="00DC17FD" w:rsidP="00C12606">
            <w:pPr>
              <w:pStyle w:val="TAL"/>
              <w:keepNext w:val="0"/>
            </w:pPr>
            <w:r w:rsidRPr="00B322A8">
              <w:t>-72.09</w:t>
            </w:r>
          </w:p>
        </w:tc>
        <w:tc>
          <w:tcPr>
            <w:tcW w:w="1058" w:type="dxa"/>
            <w:noWrap/>
            <w:hideMark/>
          </w:tcPr>
          <w:p w14:paraId="5A2215ED" w14:textId="77777777" w:rsidR="00DC17FD" w:rsidRPr="00B322A8" w:rsidRDefault="00DC17FD" w:rsidP="00C12606">
            <w:pPr>
              <w:pStyle w:val="TAL"/>
              <w:keepNext w:val="0"/>
            </w:pPr>
            <w:r w:rsidRPr="00B322A8">
              <w:t>-44.06</w:t>
            </w:r>
          </w:p>
        </w:tc>
        <w:tc>
          <w:tcPr>
            <w:tcW w:w="873" w:type="dxa"/>
            <w:noWrap/>
            <w:hideMark/>
          </w:tcPr>
          <w:p w14:paraId="68B0060D" w14:textId="77777777" w:rsidR="00DC17FD" w:rsidRPr="00B322A8" w:rsidRDefault="00DC17FD" w:rsidP="00C12606">
            <w:pPr>
              <w:pStyle w:val="TAL"/>
              <w:keepNext w:val="0"/>
            </w:pPr>
            <w:r w:rsidRPr="00B322A8">
              <w:t>9.56</w:t>
            </w:r>
          </w:p>
        </w:tc>
        <w:tc>
          <w:tcPr>
            <w:tcW w:w="873" w:type="dxa"/>
            <w:noWrap/>
            <w:hideMark/>
          </w:tcPr>
          <w:p w14:paraId="43E52293" w14:textId="77777777" w:rsidR="00DC17FD" w:rsidRPr="00B322A8" w:rsidRDefault="00DC17FD" w:rsidP="00C12606">
            <w:pPr>
              <w:pStyle w:val="TAL"/>
              <w:keepNext w:val="0"/>
            </w:pPr>
            <w:r w:rsidRPr="00B322A8">
              <w:t>98.94</w:t>
            </w:r>
          </w:p>
        </w:tc>
      </w:tr>
      <w:tr w:rsidR="00DC17FD" w:rsidRPr="00B322A8" w14:paraId="672B38AB" w14:textId="77777777" w:rsidTr="00BA14A0">
        <w:trPr>
          <w:trHeight w:val="300"/>
          <w:tblHeader/>
        </w:trPr>
        <w:tc>
          <w:tcPr>
            <w:tcW w:w="1267" w:type="dxa"/>
            <w:noWrap/>
            <w:hideMark/>
          </w:tcPr>
          <w:p w14:paraId="79EA798C" w14:textId="77777777" w:rsidR="00DC17FD" w:rsidRPr="00B322A8" w:rsidRDefault="00DC17FD" w:rsidP="00C12606">
            <w:pPr>
              <w:pStyle w:val="TAL"/>
              <w:keepNext w:val="0"/>
            </w:pPr>
            <w:r w:rsidRPr="00B322A8">
              <w:t>10</w:t>
            </w:r>
          </w:p>
        </w:tc>
        <w:tc>
          <w:tcPr>
            <w:tcW w:w="1100" w:type="dxa"/>
            <w:noWrap/>
            <w:hideMark/>
          </w:tcPr>
          <w:p w14:paraId="3345ECB1" w14:textId="77777777" w:rsidR="00DC17FD" w:rsidRPr="00B322A8" w:rsidRDefault="00DC17FD" w:rsidP="00C12606">
            <w:pPr>
              <w:pStyle w:val="TAL"/>
              <w:keepNext w:val="0"/>
            </w:pPr>
            <w:r w:rsidRPr="00B322A8">
              <w:t>-21.3</w:t>
            </w:r>
          </w:p>
        </w:tc>
        <w:tc>
          <w:tcPr>
            <w:tcW w:w="2107" w:type="dxa"/>
            <w:noWrap/>
            <w:hideMark/>
          </w:tcPr>
          <w:p w14:paraId="1C960D75" w14:textId="77777777" w:rsidR="00DC17FD" w:rsidRPr="00B322A8" w:rsidRDefault="00DC17FD" w:rsidP="00C12606">
            <w:pPr>
              <w:pStyle w:val="TAL"/>
              <w:keepNext w:val="0"/>
            </w:pPr>
            <w:r w:rsidRPr="00B322A8">
              <w:t>560</w:t>
            </w:r>
          </w:p>
        </w:tc>
        <w:tc>
          <w:tcPr>
            <w:tcW w:w="2082" w:type="dxa"/>
            <w:noWrap/>
            <w:hideMark/>
          </w:tcPr>
          <w:p w14:paraId="438EFC19" w14:textId="77777777" w:rsidR="00DC17FD" w:rsidRPr="00B322A8" w:rsidRDefault="00DC17FD" w:rsidP="00C12606">
            <w:pPr>
              <w:pStyle w:val="TAL"/>
              <w:keepNext w:val="0"/>
            </w:pPr>
            <w:r w:rsidRPr="00B322A8">
              <w:t>93.29</w:t>
            </w:r>
          </w:p>
        </w:tc>
        <w:tc>
          <w:tcPr>
            <w:tcW w:w="1058" w:type="dxa"/>
            <w:noWrap/>
            <w:hideMark/>
          </w:tcPr>
          <w:p w14:paraId="5F6A2691" w14:textId="77777777" w:rsidR="00DC17FD" w:rsidRPr="00B322A8" w:rsidRDefault="00DC17FD" w:rsidP="00C12606">
            <w:pPr>
              <w:pStyle w:val="TAL"/>
              <w:keepNext w:val="0"/>
            </w:pPr>
            <w:r w:rsidRPr="00B322A8">
              <w:t>39.86</w:t>
            </w:r>
          </w:p>
        </w:tc>
        <w:tc>
          <w:tcPr>
            <w:tcW w:w="873" w:type="dxa"/>
            <w:noWrap/>
            <w:hideMark/>
          </w:tcPr>
          <w:p w14:paraId="06568091" w14:textId="77777777" w:rsidR="00DC17FD" w:rsidRPr="00B322A8" w:rsidRDefault="00DC17FD" w:rsidP="00C12606">
            <w:pPr>
              <w:pStyle w:val="TAL"/>
              <w:keepNext w:val="0"/>
            </w:pPr>
            <w:r w:rsidRPr="00B322A8">
              <w:t>9.56</w:t>
            </w:r>
          </w:p>
        </w:tc>
        <w:tc>
          <w:tcPr>
            <w:tcW w:w="873" w:type="dxa"/>
            <w:noWrap/>
            <w:hideMark/>
          </w:tcPr>
          <w:p w14:paraId="3F8EDFC4" w14:textId="77777777" w:rsidR="00DC17FD" w:rsidRPr="00B322A8" w:rsidRDefault="00DC17FD" w:rsidP="00C12606">
            <w:pPr>
              <w:pStyle w:val="TAL"/>
              <w:keepNext w:val="0"/>
            </w:pPr>
            <w:r w:rsidRPr="00B322A8">
              <w:t>97.74</w:t>
            </w:r>
          </w:p>
        </w:tc>
      </w:tr>
      <w:tr w:rsidR="00DC17FD" w:rsidRPr="00B322A8" w14:paraId="3005084B" w14:textId="77777777" w:rsidTr="00BA14A0">
        <w:trPr>
          <w:trHeight w:val="300"/>
          <w:tblHeader/>
        </w:trPr>
        <w:tc>
          <w:tcPr>
            <w:tcW w:w="1267" w:type="dxa"/>
            <w:noWrap/>
            <w:hideMark/>
          </w:tcPr>
          <w:p w14:paraId="0029E97E" w14:textId="77777777" w:rsidR="00DC17FD" w:rsidRPr="00B322A8" w:rsidRDefault="00DC17FD" w:rsidP="00C12606">
            <w:pPr>
              <w:pStyle w:val="TAL"/>
              <w:keepNext w:val="0"/>
            </w:pPr>
            <w:r w:rsidRPr="00B322A8">
              <w:t>11</w:t>
            </w:r>
          </w:p>
        </w:tc>
        <w:tc>
          <w:tcPr>
            <w:tcW w:w="1100" w:type="dxa"/>
            <w:noWrap/>
            <w:hideMark/>
          </w:tcPr>
          <w:p w14:paraId="62EF336E" w14:textId="77777777" w:rsidR="00DC17FD" w:rsidRPr="00B322A8" w:rsidRDefault="00DC17FD" w:rsidP="00C12606">
            <w:pPr>
              <w:pStyle w:val="TAL"/>
              <w:keepNext w:val="0"/>
            </w:pPr>
            <w:r w:rsidRPr="00B322A8">
              <w:t>-12</w:t>
            </w:r>
          </w:p>
        </w:tc>
        <w:tc>
          <w:tcPr>
            <w:tcW w:w="2107" w:type="dxa"/>
            <w:noWrap/>
            <w:hideMark/>
          </w:tcPr>
          <w:p w14:paraId="0D94E6B2" w14:textId="77777777" w:rsidR="00DC17FD" w:rsidRPr="00B322A8" w:rsidRDefault="00DC17FD" w:rsidP="00C12606">
            <w:pPr>
              <w:pStyle w:val="TAL"/>
              <w:keepNext w:val="0"/>
            </w:pPr>
            <w:r w:rsidRPr="00B322A8">
              <w:t>691</w:t>
            </w:r>
          </w:p>
        </w:tc>
        <w:tc>
          <w:tcPr>
            <w:tcW w:w="2082" w:type="dxa"/>
            <w:noWrap/>
            <w:hideMark/>
          </w:tcPr>
          <w:p w14:paraId="2462F376" w14:textId="77777777" w:rsidR="00DC17FD" w:rsidRPr="00B322A8" w:rsidRDefault="00DC17FD" w:rsidP="00C12606">
            <w:pPr>
              <w:pStyle w:val="TAL"/>
              <w:keepNext w:val="0"/>
            </w:pPr>
            <w:r w:rsidRPr="00B322A8">
              <w:t>56.53</w:t>
            </w:r>
          </w:p>
        </w:tc>
        <w:tc>
          <w:tcPr>
            <w:tcW w:w="1058" w:type="dxa"/>
            <w:noWrap/>
            <w:hideMark/>
          </w:tcPr>
          <w:p w14:paraId="0322C392" w14:textId="77777777" w:rsidR="00DC17FD" w:rsidRPr="00B322A8" w:rsidRDefault="00DC17FD" w:rsidP="00C12606">
            <w:pPr>
              <w:pStyle w:val="TAL"/>
              <w:keepNext w:val="0"/>
            </w:pPr>
            <w:r w:rsidRPr="00B322A8">
              <w:t>-44.52</w:t>
            </w:r>
          </w:p>
        </w:tc>
        <w:tc>
          <w:tcPr>
            <w:tcW w:w="873" w:type="dxa"/>
            <w:noWrap/>
            <w:hideMark/>
          </w:tcPr>
          <w:p w14:paraId="67B57960" w14:textId="77777777" w:rsidR="00DC17FD" w:rsidRPr="00B322A8" w:rsidRDefault="00DC17FD" w:rsidP="00C12606">
            <w:pPr>
              <w:pStyle w:val="TAL"/>
              <w:keepNext w:val="0"/>
            </w:pPr>
            <w:r w:rsidRPr="00B322A8">
              <w:t>9.56</w:t>
            </w:r>
          </w:p>
        </w:tc>
        <w:tc>
          <w:tcPr>
            <w:tcW w:w="873" w:type="dxa"/>
            <w:noWrap/>
            <w:hideMark/>
          </w:tcPr>
          <w:p w14:paraId="37FE40B4" w14:textId="77777777" w:rsidR="00DC17FD" w:rsidRPr="00B322A8" w:rsidRDefault="00DC17FD" w:rsidP="00C12606">
            <w:pPr>
              <w:pStyle w:val="TAL"/>
              <w:keepNext w:val="0"/>
            </w:pPr>
            <w:r w:rsidRPr="00B322A8">
              <w:t>101.91</w:t>
            </w:r>
          </w:p>
        </w:tc>
      </w:tr>
      <w:tr w:rsidR="00DC17FD" w:rsidRPr="00B322A8" w14:paraId="5C49E640" w14:textId="77777777" w:rsidTr="00BA14A0">
        <w:trPr>
          <w:trHeight w:val="300"/>
          <w:tblHeader/>
        </w:trPr>
        <w:tc>
          <w:tcPr>
            <w:tcW w:w="1267" w:type="dxa"/>
            <w:noWrap/>
            <w:hideMark/>
          </w:tcPr>
          <w:p w14:paraId="4C1BE2FD" w14:textId="77777777" w:rsidR="00DC17FD" w:rsidRPr="00B322A8" w:rsidRDefault="00DC17FD" w:rsidP="00C12606">
            <w:pPr>
              <w:pStyle w:val="TAL"/>
              <w:keepNext w:val="0"/>
            </w:pPr>
            <w:r w:rsidRPr="00B322A8">
              <w:t>12</w:t>
            </w:r>
          </w:p>
        </w:tc>
        <w:tc>
          <w:tcPr>
            <w:tcW w:w="1100" w:type="dxa"/>
            <w:noWrap/>
            <w:hideMark/>
          </w:tcPr>
          <w:p w14:paraId="64DFD129" w14:textId="77777777" w:rsidR="00DC17FD" w:rsidRPr="00B322A8" w:rsidRDefault="00DC17FD" w:rsidP="00C12606">
            <w:pPr>
              <w:pStyle w:val="TAL"/>
              <w:keepNext w:val="0"/>
            </w:pPr>
            <w:r w:rsidRPr="00B322A8">
              <w:t>-17.8</w:t>
            </w:r>
          </w:p>
        </w:tc>
        <w:tc>
          <w:tcPr>
            <w:tcW w:w="2107" w:type="dxa"/>
            <w:noWrap/>
            <w:hideMark/>
          </w:tcPr>
          <w:p w14:paraId="7967F625" w14:textId="77777777" w:rsidR="00DC17FD" w:rsidRPr="00B322A8" w:rsidRDefault="00DC17FD" w:rsidP="00C12606">
            <w:pPr>
              <w:pStyle w:val="TAL"/>
              <w:keepNext w:val="0"/>
            </w:pPr>
            <w:r w:rsidRPr="00B322A8">
              <w:t>791</w:t>
            </w:r>
          </w:p>
        </w:tc>
        <w:tc>
          <w:tcPr>
            <w:tcW w:w="2082" w:type="dxa"/>
            <w:noWrap/>
            <w:hideMark/>
          </w:tcPr>
          <w:p w14:paraId="245AEAFF" w14:textId="77777777" w:rsidR="00DC17FD" w:rsidRPr="00B322A8" w:rsidRDefault="00DC17FD" w:rsidP="00C12606">
            <w:pPr>
              <w:pStyle w:val="TAL"/>
              <w:keepNext w:val="0"/>
            </w:pPr>
            <w:r w:rsidRPr="00B322A8">
              <w:t>34.54</w:t>
            </w:r>
          </w:p>
        </w:tc>
        <w:tc>
          <w:tcPr>
            <w:tcW w:w="1058" w:type="dxa"/>
            <w:noWrap/>
            <w:hideMark/>
          </w:tcPr>
          <w:p w14:paraId="4EF5EE5C" w14:textId="77777777" w:rsidR="00DC17FD" w:rsidRPr="00B322A8" w:rsidRDefault="00DC17FD" w:rsidP="00C12606">
            <w:pPr>
              <w:pStyle w:val="TAL"/>
              <w:keepNext w:val="0"/>
            </w:pPr>
            <w:r w:rsidRPr="00B322A8">
              <w:t>-68.99</w:t>
            </w:r>
          </w:p>
        </w:tc>
        <w:tc>
          <w:tcPr>
            <w:tcW w:w="873" w:type="dxa"/>
            <w:noWrap/>
            <w:hideMark/>
          </w:tcPr>
          <w:p w14:paraId="4BC62254" w14:textId="77777777" w:rsidR="00DC17FD" w:rsidRPr="00B322A8" w:rsidRDefault="00DC17FD" w:rsidP="00C12606">
            <w:pPr>
              <w:pStyle w:val="TAL"/>
              <w:keepNext w:val="0"/>
            </w:pPr>
            <w:r w:rsidRPr="00B322A8">
              <w:t>9.56</w:t>
            </w:r>
          </w:p>
        </w:tc>
        <w:tc>
          <w:tcPr>
            <w:tcW w:w="873" w:type="dxa"/>
            <w:noWrap/>
            <w:hideMark/>
          </w:tcPr>
          <w:p w14:paraId="0B1FC15E" w14:textId="77777777" w:rsidR="00DC17FD" w:rsidRPr="00B322A8" w:rsidRDefault="00DC17FD" w:rsidP="00C12606">
            <w:pPr>
              <w:pStyle w:val="TAL"/>
              <w:keepNext w:val="0"/>
            </w:pPr>
            <w:r w:rsidRPr="00B322A8">
              <w:t>102.95</w:t>
            </w:r>
          </w:p>
        </w:tc>
      </w:tr>
      <w:tr w:rsidR="00DC17FD" w:rsidRPr="00B322A8" w14:paraId="66EB520F" w14:textId="77777777" w:rsidTr="00BA14A0">
        <w:trPr>
          <w:trHeight w:val="300"/>
          <w:tblHeader/>
        </w:trPr>
        <w:tc>
          <w:tcPr>
            <w:tcW w:w="1267" w:type="dxa"/>
            <w:noWrap/>
            <w:hideMark/>
          </w:tcPr>
          <w:p w14:paraId="1A12FA72" w14:textId="77777777" w:rsidR="00DC17FD" w:rsidRPr="00B322A8" w:rsidRDefault="00DC17FD" w:rsidP="00C12606">
            <w:pPr>
              <w:pStyle w:val="TAL"/>
              <w:keepNext w:val="0"/>
            </w:pPr>
            <w:r w:rsidRPr="00B322A8">
              <w:t>13</w:t>
            </w:r>
          </w:p>
        </w:tc>
        <w:tc>
          <w:tcPr>
            <w:tcW w:w="1100" w:type="dxa"/>
            <w:noWrap/>
            <w:hideMark/>
          </w:tcPr>
          <w:p w14:paraId="651EAF0B" w14:textId="77777777" w:rsidR="00DC17FD" w:rsidRPr="00B322A8" w:rsidRDefault="00DC17FD" w:rsidP="00C12606">
            <w:pPr>
              <w:pStyle w:val="TAL"/>
              <w:keepNext w:val="0"/>
            </w:pPr>
            <w:r w:rsidRPr="00B322A8">
              <w:t>-22.1</w:t>
            </w:r>
          </w:p>
        </w:tc>
        <w:tc>
          <w:tcPr>
            <w:tcW w:w="2107" w:type="dxa"/>
            <w:noWrap/>
            <w:hideMark/>
          </w:tcPr>
          <w:p w14:paraId="652E2BB6" w14:textId="77777777" w:rsidR="00DC17FD" w:rsidRPr="00B322A8" w:rsidRDefault="00DC17FD" w:rsidP="00C12606">
            <w:pPr>
              <w:pStyle w:val="TAL"/>
              <w:keepNext w:val="0"/>
            </w:pPr>
            <w:r w:rsidRPr="00B322A8">
              <w:t>810</w:t>
            </w:r>
          </w:p>
        </w:tc>
        <w:tc>
          <w:tcPr>
            <w:tcW w:w="2082" w:type="dxa"/>
            <w:noWrap/>
            <w:hideMark/>
          </w:tcPr>
          <w:p w14:paraId="374FC27B" w14:textId="77777777" w:rsidR="00DC17FD" w:rsidRPr="00B322A8" w:rsidRDefault="00DC17FD" w:rsidP="00C12606">
            <w:pPr>
              <w:pStyle w:val="TAL"/>
              <w:keepNext w:val="0"/>
            </w:pPr>
            <w:r w:rsidRPr="00B322A8">
              <w:t>-136.41</w:t>
            </w:r>
          </w:p>
        </w:tc>
        <w:tc>
          <w:tcPr>
            <w:tcW w:w="1058" w:type="dxa"/>
            <w:noWrap/>
            <w:hideMark/>
          </w:tcPr>
          <w:p w14:paraId="09E4A89A" w14:textId="77777777" w:rsidR="00DC17FD" w:rsidRPr="00B322A8" w:rsidRDefault="00DC17FD" w:rsidP="00C12606">
            <w:pPr>
              <w:pStyle w:val="TAL"/>
              <w:keepNext w:val="0"/>
            </w:pPr>
            <w:r w:rsidRPr="00B322A8">
              <w:t>31.61</w:t>
            </w:r>
          </w:p>
        </w:tc>
        <w:tc>
          <w:tcPr>
            <w:tcW w:w="873" w:type="dxa"/>
            <w:noWrap/>
            <w:hideMark/>
          </w:tcPr>
          <w:p w14:paraId="2424CD1A" w14:textId="77777777" w:rsidR="00DC17FD" w:rsidRPr="00B322A8" w:rsidRDefault="00DC17FD" w:rsidP="00C12606">
            <w:pPr>
              <w:pStyle w:val="TAL"/>
              <w:keepNext w:val="0"/>
            </w:pPr>
            <w:r w:rsidRPr="00B322A8">
              <w:t>9.56</w:t>
            </w:r>
          </w:p>
        </w:tc>
        <w:tc>
          <w:tcPr>
            <w:tcW w:w="873" w:type="dxa"/>
            <w:noWrap/>
            <w:hideMark/>
          </w:tcPr>
          <w:p w14:paraId="32DD17EB" w14:textId="77777777" w:rsidR="00DC17FD" w:rsidRPr="00B322A8" w:rsidRDefault="00DC17FD" w:rsidP="00C12606">
            <w:pPr>
              <w:pStyle w:val="TAL"/>
              <w:keepNext w:val="0"/>
            </w:pPr>
            <w:r w:rsidRPr="00B322A8">
              <w:t>103.79</w:t>
            </w:r>
          </w:p>
        </w:tc>
      </w:tr>
      <w:tr w:rsidR="00DC17FD" w:rsidRPr="00B322A8" w14:paraId="4420BB6C" w14:textId="77777777" w:rsidTr="00BA14A0">
        <w:trPr>
          <w:trHeight w:val="300"/>
          <w:tblHeader/>
        </w:trPr>
        <w:tc>
          <w:tcPr>
            <w:tcW w:w="1267" w:type="dxa"/>
            <w:noWrap/>
            <w:hideMark/>
          </w:tcPr>
          <w:p w14:paraId="6CB7F26C" w14:textId="77777777" w:rsidR="00DC17FD" w:rsidRPr="00B322A8" w:rsidRDefault="00DC17FD" w:rsidP="00C12606">
            <w:pPr>
              <w:pStyle w:val="TAL"/>
              <w:keepNext w:val="0"/>
            </w:pPr>
            <w:r w:rsidRPr="00B322A8">
              <w:t>14</w:t>
            </w:r>
          </w:p>
        </w:tc>
        <w:tc>
          <w:tcPr>
            <w:tcW w:w="1100" w:type="dxa"/>
            <w:noWrap/>
            <w:hideMark/>
          </w:tcPr>
          <w:p w14:paraId="67DC056E" w14:textId="77777777" w:rsidR="00DC17FD" w:rsidRPr="00B322A8" w:rsidRDefault="00DC17FD" w:rsidP="00C12606">
            <w:pPr>
              <w:pStyle w:val="TAL"/>
              <w:keepNext w:val="0"/>
            </w:pPr>
            <w:r w:rsidRPr="00B322A8">
              <w:t>-20.6</w:t>
            </w:r>
          </w:p>
        </w:tc>
        <w:tc>
          <w:tcPr>
            <w:tcW w:w="2107" w:type="dxa"/>
            <w:noWrap/>
            <w:hideMark/>
          </w:tcPr>
          <w:p w14:paraId="7EC931E3" w14:textId="77777777" w:rsidR="00DC17FD" w:rsidRPr="00B322A8" w:rsidRDefault="00DC17FD" w:rsidP="00C12606">
            <w:pPr>
              <w:pStyle w:val="TAL"/>
              <w:keepNext w:val="0"/>
            </w:pPr>
            <w:r w:rsidRPr="00B322A8">
              <w:t>908</w:t>
            </w:r>
          </w:p>
        </w:tc>
        <w:tc>
          <w:tcPr>
            <w:tcW w:w="2082" w:type="dxa"/>
            <w:noWrap/>
            <w:hideMark/>
          </w:tcPr>
          <w:p w14:paraId="078BC502" w14:textId="77777777" w:rsidR="00DC17FD" w:rsidRPr="00B322A8" w:rsidRDefault="00DC17FD" w:rsidP="00C12606">
            <w:pPr>
              <w:pStyle w:val="TAL"/>
              <w:keepNext w:val="0"/>
            </w:pPr>
            <w:r w:rsidRPr="00B322A8">
              <w:t>78</w:t>
            </w:r>
          </w:p>
        </w:tc>
        <w:tc>
          <w:tcPr>
            <w:tcW w:w="1058" w:type="dxa"/>
            <w:noWrap/>
            <w:hideMark/>
          </w:tcPr>
          <w:p w14:paraId="181194CD" w14:textId="77777777" w:rsidR="00DC17FD" w:rsidRPr="00B322A8" w:rsidRDefault="00DC17FD" w:rsidP="00C12606">
            <w:pPr>
              <w:pStyle w:val="TAL"/>
              <w:keepNext w:val="0"/>
            </w:pPr>
            <w:r w:rsidRPr="00B322A8">
              <w:t>-75.63</w:t>
            </w:r>
          </w:p>
        </w:tc>
        <w:tc>
          <w:tcPr>
            <w:tcW w:w="873" w:type="dxa"/>
            <w:noWrap/>
            <w:hideMark/>
          </w:tcPr>
          <w:p w14:paraId="7586435A" w14:textId="77777777" w:rsidR="00DC17FD" w:rsidRPr="00B322A8" w:rsidRDefault="00DC17FD" w:rsidP="00C12606">
            <w:pPr>
              <w:pStyle w:val="TAL"/>
              <w:keepNext w:val="0"/>
            </w:pPr>
            <w:r w:rsidRPr="00B322A8">
              <w:t>9.56</w:t>
            </w:r>
          </w:p>
        </w:tc>
        <w:tc>
          <w:tcPr>
            <w:tcW w:w="873" w:type="dxa"/>
            <w:noWrap/>
            <w:hideMark/>
          </w:tcPr>
          <w:p w14:paraId="3AD2CD74" w14:textId="77777777" w:rsidR="00DC17FD" w:rsidRPr="00B322A8" w:rsidRDefault="00DC17FD" w:rsidP="00C12606">
            <w:pPr>
              <w:pStyle w:val="TAL"/>
              <w:keepNext w:val="0"/>
            </w:pPr>
            <w:r w:rsidRPr="00B322A8">
              <w:t>103.19</w:t>
            </w:r>
          </w:p>
        </w:tc>
      </w:tr>
      <w:tr w:rsidR="00DC17FD" w:rsidRPr="00B322A8" w14:paraId="6C0A3FA1" w14:textId="77777777" w:rsidTr="00BA14A0">
        <w:trPr>
          <w:trHeight w:val="300"/>
          <w:tblHeader/>
        </w:trPr>
        <w:tc>
          <w:tcPr>
            <w:tcW w:w="1267" w:type="dxa"/>
            <w:noWrap/>
            <w:hideMark/>
          </w:tcPr>
          <w:p w14:paraId="36C307BC" w14:textId="77777777" w:rsidR="00DC17FD" w:rsidRPr="00B322A8" w:rsidRDefault="00DC17FD" w:rsidP="00C12606">
            <w:pPr>
              <w:pStyle w:val="TAL"/>
              <w:keepNext w:val="0"/>
            </w:pPr>
            <w:r w:rsidRPr="00B322A8">
              <w:t>15</w:t>
            </w:r>
          </w:p>
        </w:tc>
        <w:tc>
          <w:tcPr>
            <w:tcW w:w="1100" w:type="dxa"/>
            <w:noWrap/>
            <w:hideMark/>
          </w:tcPr>
          <w:p w14:paraId="730C878B" w14:textId="77777777" w:rsidR="00DC17FD" w:rsidRPr="00B322A8" w:rsidRDefault="00DC17FD" w:rsidP="00C12606">
            <w:pPr>
              <w:pStyle w:val="TAL"/>
              <w:keepNext w:val="0"/>
            </w:pPr>
            <w:r w:rsidRPr="00B322A8">
              <w:t>-16.2</w:t>
            </w:r>
          </w:p>
        </w:tc>
        <w:tc>
          <w:tcPr>
            <w:tcW w:w="2107" w:type="dxa"/>
            <w:noWrap/>
            <w:hideMark/>
          </w:tcPr>
          <w:p w14:paraId="42B8CDF1" w14:textId="77777777" w:rsidR="00DC17FD" w:rsidRPr="00B322A8" w:rsidRDefault="00DC17FD" w:rsidP="00C12606">
            <w:pPr>
              <w:pStyle w:val="TAL"/>
              <w:keepNext w:val="0"/>
            </w:pPr>
            <w:r w:rsidRPr="00B322A8">
              <w:t>915</w:t>
            </w:r>
          </w:p>
        </w:tc>
        <w:tc>
          <w:tcPr>
            <w:tcW w:w="2082" w:type="dxa"/>
            <w:noWrap/>
            <w:hideMark/>
          </w:tcPr>
          <w:p w14:paraId="46C16680" w14:textId="77777777" w:rsidR="00DC17FD" w:rsidRPr="00B322A8" w:rsidRDefault="00DC17FD" w:rsidP="00C12606">
            <w:pPr>
              <w:pStyle w:val="TAL"/>
              <w:keepNext w:val="0"/>
            </w:pPr>
            <w:r w:rsidRPr="00B322A8">
              <w:t>-41.76</w:t>
            </w:r>
          </w:p>
        </w:tc>
        <w:tc>
          <w:tcPr>
            <w:tcW w:w="1058" w:type="dxa"/>
            <w:noWrap/>
            <w:hideMark/>
          </w:tcPr>
          <w:p w14:paraId="04860F13" w14:textId="77777777" w:rsidR="00DC17FD" w:rsidRPr="00B322A8" w:rsidRDefault="00DC17FD" w:rsidP="00C12606">
            <w:pPr>
              <w:pStyle w:val="TAL"/>
              <w:keepNext w:val="0"/>
            </w:pPr>
            <w:r w:rsidRPr="00B322A8">
              <w:t>-60.91</w:t>
            </w:r>
          </w:p>
        </w:tc>
        <w:tc>
          <w:tcPr>
            <w:tcW w:w="873" w:type="dxa"/>
            <w:noWrap/>
            <w:hideMark/>
          </w:tcPr>
          <w:p w14:paraId="25FD05D3" w14:textId="77777777" w:rsidR="00DC17FD" w:rsidRPr="00B322A8" w:rsidRDefault="00DC17FD" w:rsidP="00C12606">
            <w:pPr>
              <w:pStyle w:val="TAL"/>
              <w:keepNext w:val="0"/>
            </w:pPr>
            <w:r w:rsidRPr="00B322A8">
              <w:t>9.56</w:t>
            </w:r>
          </w:p>
        </w:tc>
        <w:tc>
          <w:tcPr>
            <w:tcW w:w="873" w:type="dxa"/>
            <w:noWrap/>
            <w:hideMark/>
          </w:tcPr>
          <w:p w14:paraId="76D532C9" w14:textId="77777777" w:rsidR="00DC17FD" w:rsidRPr="00B322A8" w:rsidRDefault="00DC17FD" w:rsidP="00C12606">
            <w:pPr>
              <w:pStyle w:val="TAL"/>
              <w:keepNext w:val="0"/>
            </w:pPr>
            <w:r w:rsidRPr="00B322A8">
              <w:t>98.61</w:t>
            </w:r>
          </w:p>
        </w:tc>
      </w:tr>
      <w:tr w:rsidR="00DC17FD" w:rsidRPr="00B322A8" w14:paraId="01CD703B" w14:textId="77777777" w:rsidTr="00BA14A0">
        <w:trPr>
          <w:trHeight w:val="300"/>
          <w:tblHeader/>
        </w:trPr>
        <w:tc>
          <w:tcPr>
            <w:tcW w:w="1267" w:type="dxa"/>
            <w:noWrap/>
            <w:hideMark/>
          </w:tcPr>
          <w:p w14:paraId="6037F202" w14:textId="77777777" w:rsidR="00DC17FD" w:rsidRPr="00B322A8" w:rsidRDefault="00DC17FD" w:rsidP="00C12606">
            <w:pPr>
              <w:pStyle w:val="TAL"/>
              <w:keepNext w:val="0"/>
            </w:pPr>
            <w:r w:rsidRPr="00B322A8">
              <w:t>16</w:t>
            </w:r>
          </w:p>
        </w:tc>
        <w:tc>
          <w:tcPr>
            <w:tcW w:w="1100" w:type="dxa"/>
            <w:noWrap/>
            <w:hideMark/>
          </w:tcPr>
          <w:p w14:paraId="5D4C0D91" w14:textId="77777777" w:rsidR="00DC17FD" w:rsidRPr="00B322A8" w:rsidRDefault="00DC17FD" w:rsidP="00C12606">
            <w:pPr>
              <w:pStyle w:val="TAL"/>
              <w:keepNext w:val="0"/>
            </w:pPr>
            <w:r w:rsidRPr="00B322A8">
              <w:t>-16.7</w:t>
            </w:r>
          </w:p>
        </w:tc>
        <w:tc>
          <w:tcPr>
            <w:tcW w:w="2107" w:type="dxa"/>
            <w:noWrap/>
            <w:hideMark/>
          </w:tcPr>
          <w:p w14:paraId="49B16185" w14:textId="77777777" w:rsidR="00DC17FD" w:rsidRPr="00B322A8" w:rsidRDefault="00DC17FD" w:rsidP="00C12606">
            <w:pPr>
              <w:pStyle w:val="TAL"/>
              <w:keepNext w:val="0"/>
            </w:pPr>
            <w:r w:rsidRPr="00B322A8">
              <w:t>1114</w:t>
            </w:r>
          </w:p>
        </w:tc>
        <w:tc>
          <w:tcPr>
            <w:tcW w:w="2082" w:type="dxa"/>
            <w:noWrap/>
            <w:hideMark/>
          </w:tcPr>
          <w:p w14:paraId="34F71019" w14:textId="77777777" w:rsidR="00DC17FD" w:rsidRPr="00B322A8" w:rsidRDefault="00DC17FD" w:rsidP="00C12606">
            <w:pPr>
              <w:pStyle w:val="TAL"/>
              <w:keepNext w:val="0"/>
            </w:pPr>
            <w:r w:rsidRPr="00B322A8">
              <w:t>-55.67</w:t>
            </w:r>
          </w:p>
        </w:tc>
        <w:tc>
          <w:tcPr>
            <w:tcW w:w="1058" w:type="dxa"/>
            <w:noWrap/>
            <w:hideMark/>
          </w:tcPr>
          <w:p w14:paraId="05314E53" w14:textId="77777777" w:rsidR="00DC17FD" w:rsidRPr="00B322A8" w:rsidRDefault="00DC17FD" w:rsidP="00C12606">
            <w:pPr>
              <w:pStyle w:val="TAL"/>
              <w:keepNext w:val="0"/>
            </w:pPr>
            <w:r w:rsidRPr="00B322A8">
              <w:t>-63.05</w:t>
            </w:r>
          </w:p>
        </w:tc>
        <w:tc>
          <w:tcPr>
            <w:tcW w:w="873" w:type="dxa"/>
            <w:noWrap/>
            <w:hideMark/>
          </w:tcPr>
          <w:p w14:paraId="4F968551" w14:textId="77777777" w:rsidR="00DC17FD" w:rsidRPr="00B322A8" w:rsidRDefault="00DC17FD" w:rsidP="00C12606">
            <w:pPr>
              <w:pStyle w:val="TAL"/>
              <w:keepNext w:val="0"/>
            </w:pPr>
            <w:r w:rsidRPr="00B322A8">
              <w:t>9.56</w:t>
            </w:r>
          </w:p>
        </w:tc>
        <w:tc>
          <w:tcPr>
            <w:tcW w:w="873" w:type="dxa"/>
            <w:noWrap/>
            <w:hideMark/>
          </w:tcPr>
          <w:p w14:paraId="5C8552FC" w14:textId="77777777" w:rsidR="00DC17FD" w:rsidRPr="00B322A8" w:rsidRDefault="00DC17FD" w:rsidP="00C12606">
            <w:pPr>
              <w:pStyle w:val="TAL"/>
              <w:keepNext w:val="0"/>
            </w:pPr>
            <w:r w:rsidRPr="00B322A8">
              <w:t>98.33</w:t>
            </w:r>
          </w:p>
        </w:tc>
      </w:tr>
      <w:tr w:rsidR="00DC17FD" w:rsidRPr="00B322A8" w14:paraId="5B537A1B" w14:textId="77777777" w:rsidTr="00BA14A0">
        <w:trPr>
          <w:trHeight w:val="300"/>
          <w:tblHeader/>
        </w:trPr>
        <w:tc>
          <w:tcPr>
            <w:tcW w:w="1267" w:type="dxa"/>
            <w:noWrap/>
            <w:hideMark/>
          </w:tcPr>
          <w:p w14:paraId="41574360" w14:textId="77777777" w:rsidR="00DC17FD" w:rsidRPr="00B322A8" w:rsidRDefault="00DC17FD" w:rsidP="00C12606">
            <w:pPr>
              <w:pStyle w:val="TAL"/>
              <w:keepNext w:val="0"/>
            </w:pPr>
            <w:r w:rsidRPr="00B322A8">
              <w:t>17</w:t>
            </w:r>
          </w:p>
        </w:tc>
        <w:tc>
          <w:tcPr>
            <w:tcW w:w="1100" w:type="dxa"/>
            <w:noWrap/>
            <w:hideMark/>
          </w:tcPr>
          <w:p w14:paraId="4BC09FB4" w14:textId="77777777" w:rsidR="00DC17FD" w:rsidRPr="00B322A8" w:rsidRDefault="00DC17FD" w:rsidP="00C12606">
            <w:pPr>
              <w:pStyle w:val="TAL"/>
              <w:keepNext w:val="0"/>
            </w:pPr>
            <w:r w:rsidRPr="00B322A8">
              <w:t>-18.1</w:t>
            </w:r>
          </w:p>
        </w:tc>
        <w:tc>
          <w:tcPr>
            <w:tcW w:w="2107" w:type="dxa"/>
            <w:noWrap/>
            <w:hideMark/>
          </w:tcPr>
          <w:p w14:paraId="37BBA777" w14:textId="77777777" w:rsidR="00DC17FD" w:rsidRPr="00B322A8" w:rsidRDefault="00DC17FD" w:rsidP="00C12606">
            <w:pPr>
              <w:pStyle w:val="TAL"/>
              <w:keepNext w:val="0"/>
            </w:pPr>
            <w:r w:rsidRPr="00B322A8">
              <w:t>1486</w:t>
            </w:r>
          </w:p>
        </w:tc>
        <w:tc>
          <w:tcPr>
            <w:tcW w:w="2082" w:type="dxa"/>
            <w:noWrap/>
            <w:hideMark/>
          </w:tcPr>
          <w:p w14:paraId="3514495D" w14:textId="77777777" w:rsidR="00DC17FD" w:rsidRPr="00B322A8" w:rsidRDefault="00DC17FD" w:rsidP="00C12606">
            <w:pPr>
              <w:pStyle w:val="TAL"/>
              <w:keepNext w:val="0"/>
            </w:pPr>
            <w:r w:rsidRPr="00B322A8">
              <w:t>-76.7</w:t>
            </w:r>
          </w:p>
        </w:tc>
        <w:tc>
          <w:tcPr>
            <w:tcW w:w="1058" w:type="dxa"/>
            <w:noWrap/>
            <w:hideMark/>
          </w:tcPr>
          <w:p w14:paraId="664F330C" w14:textId="77777777" w:rsidR="00DC17FD" w:rsidRPr="00B322A8" w:rsidRDefault="00DC17FD" w:rsidP="00C12606">
            <w:pPr>
              <w:pStyle w:val="TAL"/>
              <w:keepNext w:val="0"/>
            </w:pPr>
            <w:r w:rsidRPr="00B322A8">
              <w:t>42.31</w:t>
            </w:r>
          </w:p>
        </w:tc>
        <w:tc>
          <w:tcPr>
            <w:tcW w:w="873" w:type="dxa"/>
            <w:noWrap/>
            <w:hideMark/>
          </w:tcPr>
          <w:p w14:paraId="07665164" w14:textId="77777777" w:rsidR="00DC17FD" w:rsidRPr="00B322A8" w:rsidRDefault="00DC17FD" w:rsidP="00C12606">
            <w:pPr>
              <w:pStyle w:val="TAL"/>
              <w:keepNext w:val="0"/>
            </w:pPr>
            <w:r w:rsidRPr="00B322A8">
              <w:t>9.56</w:t>
            </w:r>
          </w:p>
        </w:tc>
        <w:tc>
          <w:tcPr>
            <w:tcW w:w="873" w:type="dxa"/>
            <w:noWrap/>
            <w:hideMark/>
          </w:tcPr>
          <w:p w14:paraId="7B4D30BB" w14:textId="77777777" w:rsidR="00DC17FD" w:rsidRPr="00B322A8" w:rsidRDefault="00DC17FD" w:rsidP="00C12606">
            <w:pPr>
              <w:pStyle w:val="TAL"/>
              <w:keepNext w:val="0"/>
            </w:pPr>
            <w:r w:rsidRPr="00B322A8">
              <w:t>98.45</w:t>
            </w:r>
          </w:p>
        </w:tc>
      </w:tr>
      <w:tr w:rsidR="00DC17FD" w:rsidRPr="00B322A8" w14:paraId="239C2BB9" w14:textId="77777777" w:rsidTr="00BA14A0">
        <w:trPr>
          <w:trHeight w:val="300"/>
          <w:tblHeader/>
        </w:trPr>
        <w:tc>
          <w:tcPr>
            <w:tcW w:w="1267" w:type="dxa"/>
            <w:noWrap/>
            <w:hideMark/>
          </w:tcPr>
          <w:p w14:paraId="2C804789" w14:textId="77777777" w:rsidR="00DC17FD" w:rsidRPr="00B322A8" w:rsidRDefault="00DC17FD" w:rsidP="00C12606">
            <w:pPr>
              <w:pStyle w:val="TAL"/>
              <w:keepNext w:val="0"/>
            </w:pPr>
            <w:r w:rsidRPr="00B322A8">
              <w:t>18</w:t>
            </w:r>
          </w:p>
        </w:tc>
        <w:tc>
          <w:tcPr>
            <w:tcW w:w="1100" w:type="dxa"/>
            <w:noWrap/>
            <w:hideMark/>
          </w:tcPr>
          <w:p w14:paraId="5045118F" w14:textId="77777777" w:rsidR="00DC17FD" w:rsidRPr="00B322A8" w:rsidRDefault="00DC17FD" w:rsidP="00C12606">
            <w:pPr>
              <w:pStyle w:val="TAL"/>
              <w:keepNext w:val="0"/>
            </w:pPr>
            <w:r w:rsidRPr="00B322A8">
              <w:t>-21.6</w:t>
            </w:r>
          </w:p>
        </w:tc>
        <w:tc>
          <w:tcPr>
            <w:tcW w:w="2107" w:type="dxa"/>
            <w:noWrap/>
            <w:hideMark/>
          </w:tcPr>
          <w:p w14:paraId="04BF7D09" w14:textId="77777777" w:rsidR="00DC17FD" w:rsidRPr="00B322A8" w:rsidRDefault="00DC17FD" w:rsidP="00C12606">
            <w:pPr>
              <w:pStyle w:val="TAL"/>
              <w:keepNext w:val="0"/>
            </w:pPr>
            <w:r w:rsidRPr="00B322A8">
              <w:t>1623</w:t>
            </w:r>
          </w:p>
        </w:tc>
        <w:tc>
          <w:tcPr>
            <w:tcW w:w="2082" w:type="dxa"/>
            <w:noWrap/>
            <w:hideMark/>
          </w:tcPr>
          <w:p w14:paraId="412C6CD4" w14:textId="77777777" w:rsidR="00DC17FD" w:rsidRPr="00B322A8" w:rsidRDefault="00DC17FD" w:rsidP="00C12606">
            <w:pPr>
              <w:pStyle w:val="TAL"/>
              <w:keepNext w:val="0"/>
            </w:pPr>
            <w:r w:rsidRPr="00B322A8">
              <w:t>107.37</w:t>
            </w:r>
          </w:p>
        </w:tc>
        <w:tc>
          <w:tcPr>
            <w:tcW w:w="1058" w:type="dxa"/>
            <w:noWrap/>
            <w:hideMark/>
          </w:tcPr>
          <w:p w14:paraId="6057E172" w14:textId="77777777" w:rsidR="00DC17FD" w:rsidRPr="00B322A8" w:rsidRDefault="00DC17FD" w:rsidP="00C12606">
            <w:pPr>
              <w:pStyle w:val="TAL"/>
              <w:keepNext w:val="0"/>
            </w:pPr>
            <w:r w:rsidRPr="00B322A8">
              <w:t>36.37</w:t>
            </w:r>
          </w:p>
        </w:tc>
        <w:tc>
          <w:tcPr>
            <w:tcW w:w="873" w:type="dxa"/>
            <w:noWrap/>
            <w:hideMark/>
          </w:tcPr>
          <w:p w14:paraId="2670C9DA" w14:textId="77777777" w:rsidR="00DC17FD" w:rsidRPr="00B322A8" w:rsidRDefault="00DC17FD" w:rsidP="00C12606">
            <w:pPr>
              <w:pStyle w:val="TAL"/>
              <w:keepNext w:val="0"/>
            </w:pPr>
            <w:r w:rsidRPr="00B322A8">
              <w:t>9.56</w:t>
            </w:r>
          </w:p>
        </w:tc>
        <w:tc>
          <w:tcPr>
            <w:tcW w:w="873" w:type="dxa"/>
            <w:noWrap/>
            <w:hideMark/>
          </w:tcPr>
          <w:p w14:paraId="4FFC7833" w14:textId="77777777" w:rsidR="00DC17FD" w:rsidRPr="00B322A8" w:rsidRDefault="00DC17FD" w:rsidP="00C12606">
            <w:pPr>
              <w:pStyle w:val="TAL"/>
              <w:keepNext w:val="0"/>
            </w:pPr>
            <w:r w:rsidRPr="00B322A8">
              <w:t>103.38</w:t>
            </w:r>
          </w:p>
        </w:tc>
      </w:tr>
      <w:tr w:rsidR="00DC17FD" w:rsidRPr="00B322A8" w14:paraId="4E2DF9EC" w14:textId="77777777" w:rsidTr="00BA14A0">
        <w:trPr>
          <w:trHeight w:val="300"/>
          <w:tblHeader/>
        </w:trPr>
        <w:tc>
          <w:tcPr>
            <w:tcW w:w="1267" w:type="dxa"/>
            <w:noWrap/>
            <w:hideMark/>
          </w:tcPr>
          <w:p w14:paraId="394620F7" w14:textId="77777777" w:rsidR="00DC17FD" w:rsidRPr="00B322A8" w:rsidRDefault="00DC17FD" w:rsidP="00C12606">
            <w:pPr>
              <w:pStyle w:val="TAL"/>
              <w:keepNext w:val="0"/>
            </w:pPr>
            <w:r w:rsidRPr="00B322A8">
              <w:t>19</w:t>
            </w:r>
          </w:p>
        </w:tc>
        <w:tc>
          <w:tcPr>
            <w:tcW w:w="1100" w:type="dxa"/>
            <w:noWrap/>
            <w:hideMark/>
          </w:tcPr>
          <w:p w14:paraId="526B6584" w14:textId="77777777" w:rsidR="00DC17FD" w:rsidRPr="00B322A8" w:rsidRDefault="00DC17FD" w:rsidP="00C12606">
            <w:pPr>
              <w:pStyle w:val="TAL"/>
              <w:keepNext w:val="0"/>
            </w:pPr>
            <w:r w:rsidRPr="00B322A8">
              <w:t>-23.7</w:t>
            </w:r>
          </w:p>
        </w:tc>
        <w:tc>
          <w:tcPr>
            <w:tcW w:w="2107" w:type="dxa"/>
            <w:noWrap/>
            <w:hideMark/>
          </w:tcPr>
          <w:p w14:paraId="7D226539" w14:textId="77777777" w:rsidR="00DC17FD" w:rsidRPr="00B322A8" w:rsidRDefault="00DC17FD" w:rsidP="00C12606">
            <w:pPr>
              <w:pStyle w:val="TAL"/>
              <w:keepNext w:val="0"/>
            </w:pPr>
            <w:r w:rsidRPr="00B322A8">
              <w:t>1664</w:t>
            </w:r>
          </w:p>
        </w:tc>
        <w:tc>
          <w:tcPr>
            <w:tcW w:w="2082" w:type="dxa"/>
            <w:noWrap/>
            <w:hideMark/>
          </w:tcPr>
          <w:p w14:paraId="2B92279B" w14:textId="77777777" w:rsidR="00DC17FD" w:rsidRPr="00B322A8" w:rsidRDefault="00DC17FD" w:rsidP="00C12606">
            <w:pPr>
              <w:pStyle w:val="TAL"/>
              <w:keepNext w:val="0"/>
            </w:pPr>
            <w:r w:rsidRPr="00B322A8">
              <w:t>137.01</w:t>
            </w:r>
          </w:p>
        </w:tc>
        <w:tc>
          <w:tcPr>
            <w:tcW w:w="1058" w:type="dxa"/>
            <w:noWrap/>
            <w:hideMark/>
          </w:tcPr>
          <w:p w14:paraId="21062E5E" w14:textId="77777777" w:rsidR="00DC17FD" w:rsidRPr="00B322A8" w:rsidRDefault="00DC17FD" w:rsidP="00C12606">
            <w:pPr>
              <w:pStyle w:val="TAL"/>
              <w:keepNext w:val="0"/>
            </w:pPr>
            <w:r w:rsidRPr="00B322A8">
              <w:t>30.88</w:t>
            </w:r>
          </w:p>
        </w:tc>
        <w:tc>
          <w:tcPr>
            <w:tcW w:w="873" w:type="dxa"/>
            <w:noWrap/>
            <w:hideMark/>
          </w:tcPr>
          <w:p w14:paraId="052D8373" w14:textId="77777777" w:rsidR="00DC17FD" w:rsidRPr="00B322A8" w:rsidRDefault="00DC17FD" w:rsidP="00C12606">
            <w:pPr>
              <w:pStyle w:val="TAL"/>
              <w:keepNext w:val="0"/>
            </w:pPr>
            <w:r w:rsidRPr="00B322A8">
              <w:t>9.56</w:t>
            </w:r>
          </w:p>
        </w:tc>
        <w:tc>
          <w:tcPr>
            <w:tcW w:w="873" w:type="dxa"/>
            <w:noWrap/>
            <w:hideMark/>
          </w:tcPr>
          <w:p w14:paraId="3E188834" w14:textId="77777777" w:rsidR="00DC17FD" w:rsidRPr="00B322A8" w:rsidRDefault="00DC17FD" w:rsidP="00C12606">
            <w:pPr>
              <w:pStyle w:val="TAL"/>
              <w:keepNext w:val="0"/>
            </w:pPr>
            <w:r w:rsidRPr="00B322A8">
              <w:t>97.09</w:t>
            </w:r>
          </w:p>
        </w:tc>
      </w:tr>
      <w:tr w:rsidR="00DC17FD" w:rsidRPr="00B322A8" w14:paraId="10F2A8AB" w14:textId="77777777" w:rsidTr="00BA14A0">
        <w:trPr>
          <w:trHeight w:val="300"/>
          <w:tblHeader/>
        </w:trPr>
        <w:tc>
          <w:tcPr>
            <w:tcW w:w="1267" w:type="dxa"/>
            <w:noWrap/>
            <w:hideMark/>
          </w:tcPr>
          <w:p w14:paraId="54D9B411" w14:textId="77777777" w:rsidR="00DC17FD" w:rsidRPr="00B322A8" w:rsidRDefault="00DC17FD" w:rsidP="00C12606">
            <w:pPr>
              <w:pStyle w:val="TAL"/>
              <w:keepNext w:val="0"/>
            </w:pPr>
            <w:r w:rsidRPr="00B322A8">
              <w:t>20</w:t>
            </w:r>
          </w:p>
        </w:tc>
        <w:tc>
          <w:tcPr>
            <w:tcW w:w="1100" w:type="dxa"/>
            <w:noWrap/>
            <w:hideMark/>
          </w:tcPr>
          <w:p w14:paraId="3EDDC824" w14:textId="77777777" w:rsidR="00DC17FD" w:rsidRPr="00B322A8" w:rsidRDefault="00DC17FD" w:rsidP="00C12606">
            <w:pPr>
              <w:pStyle w:val="TAL"/>
              <w:keepNext w:val="0"/>
            </w:pPr>
            <w:r w:rsidRPr="00B322A8">
              <w:t>-24.3</w:t>
            </w:r>
          </w:p>
        </w:tc>
        <w:tc>
          <w:tcPr>
            <w:tcW w:w="2107" w:type="dxa"/>
            <w:noWrap/>
            <w:hideMark/>
          </w:tcPr>
          <w:p w14:paraId="5D53F05B" w14:textId="77777777" w:rsidR="00DC17FD" w:rsidRPr="00B322A8" w:rsidRDefault="00DC17FD" w:rsidP="00C12606">
            <w:pPr>
              <w:pStyle w:val="TAL"/>
              <w:keepNext w:val="0"/>
            </w:pPr>
            <w:r w:rsidRPr="00B322A8">
              <w:t>1747</w:t>
            </w:r>
          </w:p>
        </w:tc>
        <w:tc>
          <w:tcPr>
            <w:tcW w:w="2082" w:type="dxa"/>
            <w:noWrap/>
            <w:hideMark/>
          </w:tcPr>
          <w:p w14:paraId="7838C6BF" w14:textId="77777777" w:rsidR="00DC17FD" w:rsidRPr="00B322A8" w:rsidRDefault="00DC17FD" w:rsidP="00C12606">
            <w:pPr>
              <w:pStyle w:val="TAL"/>
              <w:keepNext w:val="0"/>
            </w:pPr>
            <w:r w:rsidRPr="00B322A8">
              <w:t>146.4</w:t>
            </w:r>
          </w:p>
        </w:tc>
        <w:tc>
          <w:tcPr>
            <w:tcW w:w="1058" w:type="dxa"/>
            <w:noWrap/>
            <w:hideMark/>
          </w:tcPr>
          <w:p w14:paraId="352D789C" w14:textId="77777777" w:rsidR="00DC17FD" w:rsidRPr="00B322A8" w:rsidRDefault="00DC17FD" w:rsidP="00C12606">
            <w:pPr>
              <w:pStyle w:val="TAL"/>
              <w:keepNext w:val="0"/>
            </w:pPr>
            <w:r w:rsidRPr="00B322A8">
              <w:t>-56.96</w:t>
            </w:r>
          </w:p>
        </w:tc>
        <w:tc>
          <w:tcPr>
            <w:tcW w:w="873" w:type="dxa"/>
            <w:noWrap/>
            <w:hideMark/>
          </w:tcPr>
          <w:p w14:paraId="2C78CFD1" w14:textId="77777777" w:rsidR="00DC17FD" w:rsidRPr="00B322A8" w:rsidRDefault="00DC17FD" w:rsidP="00C12606">
            <w:pPr>
              <w:pStyle w:val="TAL"/>
              <w:keepNext w:val="0"/>
            </w:pPr>
            <w:r w:rsidRPr="00B322A8">
              <w:t>9.56</w:t>
            </w:r>
          </w:p>
        </w:tc>
        <w:tc>
          <w:tcPr>
            <w:tcW w:w="873" w:type="dxa"/>
            <w:noWrap/>
            <w:hideMark/>
          </w:tcPr>
          <w:p w14:paraId="31C941EB" w14:textId="77777777" w:rsidR="00DC17FD" w:rsidRPr="00B322A8" w:rsidRDefault="00DC17FD" w:rsidP="00C12606">
            <w:pPr>
              <w:pStyle w:val="TAL"/>
              <w:keepNext w:val="0"/>
            </w:pPr>
            <w:r w:rsidRPr="00B322A8">
              <w:t>97.34</w:t>
            </w:r>
          </w:p>
        </w:tc>
      </w:tr>
      <w:tr w:rsidR="00DC17FD" w:rsidRPr="00B322A8" w14:paraId="7A273606" w14:textId="77777777" w:rsidTr="00BA14A0">
        <w:trPr>
          <w:trHeight w:val="300"/>
          <w:tblHeader/>
        </w:trPr>
        <w:tc>
          <w:tcPr>
            <w:tcW w:w="1267" w:type="dxa"/>
            <w:noWrap/>
            <w:hideMark/>
          </w:tcPr>
          <w:p w14:paraId="483D68DC" w14:textId="77777777" w:rsidR="00DC17FD" w:rsidRPr="00B322A8" w:rsidRDefault="00DC17FD" w:rsidP="00C12606">
            <w:pPr>
              <w:pStyle w:val="TAL"/>
              <w:keepNext w:val="0"/>
            </w:pPr>
            <w:r w:rsidRPr="00B322A8">
              <w:t>21</w:t>
            </w:r>
          </w:p>
        </w:tc>
        <w:tc>
          <w:tcPr>
            <w:tcW w:w="1100" w:type="dxa"/>
            <w:noWrap/>
            <w:hideMark/>
          </w:tcPr>
          <w:p w14:paraId="76EC975C" w14:textId="77777777" w:rsidR="00DC17FD" w:rsidRPr="00B322A8" w:rsidRDefault="00DC17FD" w:rsidP="00C12606">
            <w:pPr>
              <w:pStyle w:val="TAL"/>
              <w:keepNext w:val="0"/>
            </w:pPr>
            <w:r w:rsidRPr="00B322A8">
              <w:t>-22</w:t>
            </w:r>
          </w:p>
        </w:tc>
        <w:tc>
          <w:tcPr>
            <w:tcW w:w="2107" w:type="dxa"/>
            <w:noWrap/>
            <w:hideMark/>
          </w:tcPr>
          <w:p w14:paraId="6D77A3A6" w14:textId="77777777" w:rsidR="00DC17FD" w:rsidRPr="00B322A8" w:rsidRDefault="00DC17FD" w:rsidP="00C12606">
            <w:pPr>
              <w:pStyle w:val="TAL"/>
              <w:keepNext w:val="0"/>
            </w:pPr>
            <w:r w:rsidRPr="00B322A8">
              <w:t>1823</w:t>
            </w:r>
          </w:p>
        </w:tc>
        <w:tc>
          <w:tcPr>
            <w:tcW w:w="2082" w:type="dxa"/>
            <w:noWrap/>
            <w:hideMark/>
          </w:tcPr>
          <w:p w14:paraId="21CE01A1" w14:textId="77777777" w:rsidR="00DC17FD" w:rsidRPr="00B322A8" w:rsidRDefault="00DC17FD" w:rsidP="00C12606">
            <w:pPr>
              <w:pStyle w:val="TAL"/>
              <w:keepNext w:val="0"/>
            </w:pPr>
            <w:r w:rsidRPr="00B322A8">
              <w:t>100.07</w:t>
            </w:r>
          </w:p>
        </w:tc>
        <w:tc>
          <w:tcPr>
            <w:tcW w:w="1058" w:type="dxa"/>
            <w:noWrap/>
            <w:hideMark/>
          </w:tcPr>
          <w:p w14:paraId="77214DBC" w14:textId="77777777" w:rsidR="00DC17FD" w:rsidRPr="00B322A8" w:rsidRDefault="00DC17FD" w:rsidP="00C12606">
            <w:pPr>
              <w:pStyle w:val="TAL"/>
              <w:keepNext w:val="0"/>
            </w:pPr>
            <w:r w:rsidRPr="00B322A8">
              <w:t>-69.37</w:t>
            </w:r>
          </w:p>
        </w:tc>
        <w:tc>
          <w:tcPr>
            <w:tcW w:w="873" w:type="dxa"/>
            <w:noWrap/>
            <w:hideMark/>
          </w:tcPr>
          <w:p w14:paraId="53B013BE" w14:textId="77777777" w:rsidR="00DC17FD" w:rsidRPr="00B322A8" w:rsidRDefault="00DC17FD" w:rsidP="00C12606">
            <w:pPr>
              <w:pStyle w:val="TAL"/>
              <w:keepNext w:val="0"/>
            </w:pPr>
            <w:r w:rsidRPr="00B322A8">
              <w:t>9.56</w:t>
            </w:r>
          </w:p>
        </w:tc>
        <w:tc>
          <w:tcPr>
            <w:tcW w:w="873" w:type="dxa"/>
            <w:noWrap/>
            <w:hideMark/>
          </w:tcPr>
          <w:p w14:paraId="24F22FF9" w14:textId="77777777" w:rsidR="00DC17FD" w:rsidRPr="00B322A8" w:rsidRDefault="00DC17FD" w:rsidP="00C12606">
            <w:pPr>
              <w:pStyle w:val="TAL"/>
              <w:keepNext w:val="0"/>
            </w:pPr>
            <w:r w:rsidRPr="00B322A8">
              <w:t>103.79</w:t>
            </w:r>
          </w:p>
        </w:tc>
      </w:tr>
      <w:tr w:rsidR="00DC17FD" w:rsidRPr="00B322A8" w14:paraId="7C4AF2C4" w14:textId="77777777" w:rsidTr="00BA14A0">
        <w:trPr>
          <w:trHeight w:val="300"/>
          <w:tblHeader/>
        </w:trPr>
        <w:tc>
          <w:tcPr>
            <w:tcW w:w="1267" w:type="dxa"/>
            <w:noWrap/>
            <w:hideMark/>
          </w:tcPr>
          <w:p w14:paraId="4D508AD3" w14:textId="77777777" w:rsidR="00DC17FD" w:rsidRPr="00B322A8" w:rsidRDefault="00DC17FD" w:rsidP="00C12606">
            <w:pPr>
              <w:pStyle w:val="TAL"/>
              <w:keepNext w:val="0"/>
            </w:pPr>
            <w:r w:rsidRPr="00B322A8">
              <w:t>22</w:t>
            </w:r>
          </w:p>
        </w:tc>
        <w:tc>
          <w:tcPr>
            <w:tcW w:w="1100" w:type="dxa"/>
            <w:noWrap/>
            <w:hideMark/>
          </w:tcPr>
          <w:p w14:paraId="25EAAA3A" w14:textId="77777777" w:rsidR="00DC17FD" w:rsidRPr="00B322A8" w:rsidRDefault="00DC17FD" w:rsidP="00C12606">
            <w:pPr>
              <w:pStyle w:val="TAL"/>
              <w:keepNext w:val="0"/>
            </w:pPr>
            <w:r w:rsidRPr="00B322A8">
              <w:t>-25.3</w:t>
            </w:r>
          </w:p>
        </w:tc>
        <w:tc>
          <w:tcPr>
            <w:tcW w:w="2107" w:type="dxa"/>
            <w:noWrap/>
            <w:hideMark/>
          </w:tcPr>
          <w:p w14:paraId="36914A4A" w14:textId="77777777" w:rsidR="00DC17FD" w:rsidRPr="00B322A8" w:rsidRDefault="00DC17FD" w:rsidP="00C12606">
            <w:pPr>
              <w:pStyle w:val="TAL"/>
              <w:keepNext w:val="0"/>
            </w:pPr>
            <w:r w:rsidRPr="00B322A8">
              <w:t>1931</w:t>
            </w:r>
          </w:p>
        </w:tc>
        <w:tc>
          <w:tcPr>
            <w:tcW w:w="2082" w:type="dxa"/>
            <w:noWrap/>
            <w:hideMark/>
          </w:tcPr>
          <w:p w14:paraId="7EDBBCD7" w14:textId="77777777" w:rsidR="00DC17FD" w:rsidRPr="00B322A8" w:rsidRDefault="00DC17FD" w:rsidP="00C12606">
            <w:pPr>
              <w:pStyle w:val="TAL"/>
              <w:keepNext w:val="0"/>
            </w:pPr>
            <w:r w:rsidRPr="00B322A8">
              <w:t>-167.62</w:t>
            </w:r>
          </w:p>
        </w:tc>
        <w:tc>
          <w:tcPr>
            <w:tcW w:w="1058" w:type="dxa"/>
            <w:noWrap/>
            <w:hideMark/>
          </w:tcPr>
          <w:p w14:paraId="4EE87AA4" w14:textId="77777777" w:rsidR="00DC17FD" w:rsidRPr="00B322A8" w:rsidRDefault="00DC17FD" w:rsidP="00C12606">
            <w:pPr>
              <w:pStyle w:val="TAL"/>
              <w:keepNext w:val="0"/>
            </w:pPr>
            <w:r w:rsidRPr="00B322A8">
              <w:t>28.71</w:t>
            </w:r>
          </w:p>
        </w:tc>
        <w:tc>
          <w:tcPr>
            <w:tcW w:w="873" w:type="dxa"/>
            <w:noWrap/>
            <w:hideMark/>
          </w:tcPr>
          <w:p w14:paraId="47B5CD34" w14:textId="77777777" w:rsidR="00DC17FD" w:rsidRPr="00B322A8" w:rsidRDefault="00DC17FD" w:rsidP="00C12606">
            <w:pPr>
              <w:pStyle w:val="TAL"/>
              <w:keepNext w:val="0"/>
            </w:pPr>
            <w:r w:rsidRPr="00B322A8">
              <w:t>9.56</w:t>
            </w:r>
          </w:p>
        </w:tc>
        <w:tc>
          <w:tcPr>
            <w:tcW w:w="873" w:type="dxa"/>
            <w:noWrap/>
            <w:hideMark/>
          </w:tcPr>
          <w:p w14:paraId="248E25C0" w14:textId="77777777" w:rsidR="00DC17FD" w:rsidRPr="00B322A8" w:rsidRDefault="00DC17FD" w:rsidP="00C12606">
            <w:pPr>
              <w:pStyle w:val="TAL"/>
              <w:keepNext w:val="0"/>
            </w:pPr>
            <w:r w:rsidRPr="00B322A8">
              <w:t>97.59</w:t>
            </w:r>
          </w:p>
        </w:tc>
      </w:tr>
      <w:tr w:rsidR="00DC17FD" w:rsidRPr="00B322A8" w14:paraId="1C5157DB" w14:textId="77777777" w:rsidTr="00BA14A0">
        <w:trPr>
          <w:trHeight w:val="300"/>
          <w:tblHeader/>
        </w:trPr>
        <w:tc>
          <w:tcPr>
            <w:tcW w:w="1267" w:type="dxa"/>
            <w:noWrap/>
            <w:hideMark/>
          </w:tcPr>
          <w:p w14:paraId="625035FF" w14:textId="77777777" w:rsidR="00DC17FD" w:rsidRPr="00B322A8" w:rsidRDefault="00DC17FD" w:rsidP="00C12606">
            <w:pPr>
              <w:pStyle w:val="TAL"/>
              <w:keepNext w:val="0"/>
            </w:pPr>
            <w:r w:rsidRPr="00B322A8">
              <w:t>23</w:t>
            </w:r>
          </w:p>
        </w:tc>
        <w:tc>
          <w:tcPr>
            <w:tcW w:w="1100" w:type="dxa"/>
            <w:noWrap/>
            <w:hideMark/>
          </w:tcPr>
          <w:p w14:paraId="3A346DF3" w14:textId="77777777" w:rsidR="00DC17FD" w:rsidRPr="00B322A8" w:rsidRDefault="00DC17FD" w:rsidP="00C12606">
            <w:pPr>
              <w:pStyle w:val="TAL"/>
              <w:keepNext w:val="0"/>
            </w:pPr>
            <w:r w:rsidRPr="00B322A8">
              <w:t>-35.1</w:t>
            </w:r>
          </w:p>
        </w:tc>
        <w:tc>
          <w:tcPr>
            <w:tcW w:w="2107" w:type="dxa"/>
            <w:noWrap/>
            <w:hideMark/>
          </w:tcPr>
          <w:p w14:paraId="086AD5DA" w14:textId="77777777" w:rsidR="00DC17FD" w:rsidRPr="00B322A8" w:rsidRDefault="00DC17FD" w:rsidP="00C12606">
            <w:pPr>
              <w:pStyle w:val="TAL"/>
              <w:keepNext w:val="0"/>
            </w:pPr>
            <w:r w:rsidRPr="00B322A8">
              <w:t>3517</w:t>
            </w:r>
          </w:p>
        </w:tc>
        <w:tc>
          <w:tcPr>
            <w:tcW w:w="2082" w:type="dxa"/>
            <w:noWrap/>
            <w:hideMark/>
          </w:tcPr>
          <w:p w14:paraId="059AC61E" w14:textId="77777777" w:rsidR="00DC17FD" w:rsidRPr="00B322A8" w:rsidRDefault="00DC17FD" w:rsidP="00C12606">
            <w:pPr>
              <w:pStyle w:val="TAL"/>
              <w:keepNext w:val="0"/>
            </w:pPr>
            <w:r w:rsidRPr="00B322A8">
              <w:t>59.4</w:t>
            </w:r>
          </w:p>
        </w:tc>
        <w:tc>
          <w:tcPr>
            <w:tcW w:w="1058" w:type="dxa"/>
            <w:noWrap/>
            <w:hideMark/>
          </w:tcPr>
          <w:p w14:paraId="1DAF3009" w14:textId="77777777" w:rsidR="00DC17FD" w:rsidRPr="00B322A8" w:rsidRDefault="00DC17FD" w:rsidP="00C12606">
            <w:pPr>
              <w:pStyle w:val="TAL"/>
              <w:keepNext w:val="0"/>
            </w:pPr>
            <w:r w:rsidRPr="00B322A8">
              <w:t>-35.15</w:t>
            </w:r>
          </w:p>
        </w:tc>
        <w:tc>
          <w:tcPr>
            <w:tcW w:w="873" w:type="dxa"/>
            <w:noWrap/>
            <w:hideMark/>
          </w:tcPr>
          <w:p w14:paraId="64D29984" w14:textId="77777777" w:rsidR="00DC17FD" w:rsidRPr="00B322A8" w:rsidRDefault="00DC17FD" w:rsidP="00C12606">
            <w:pPr>
              <w:pStyle w:val="TAL"/>
              <w:keepNext w:val="0"/>
            </w:pPr>
            <w:r w:rsidRPr="00B322A8">
              <w:t>9.56</w:t>
            </w:r>
          </w:p>
        </w:tc>
        <w:tc>
          <w:tcPr>
            <w:tcW w:w="873" w:type="dxa"/>
            <w:noWrap/>
            <w:hideMark/>
          </w:tcPr>
          <w:p w14:paraId="7E584B65" w14:textId="77777777" w:rsidR="00DC17FD" w:rsidRPr="00B322A8" w:rsidRDefault="00DC17FD" w:rsidP="00C12606">
            <w:pPr>
              <w:pStyle w:val="TAL"/>
              <w:keepNext w:val="0"/>
            </w:pPr>
            <w:r w:rsidRPr="00B322A8">
              <w:t>102.68</w:t>
            </w:r>
          </w:p>
        </w:tc>
      </w:tr>
      <w:tr w:rsidR="00DC17FD" w:rsidRPr="00B322A8" w14:paraId="3C7FC8D4" w14:textId="77777777" w:rsidTr="00BA14A0">
        <w:trPr>
          <w:trHeight w:val="300"/>
          <w:tblHeader/>
        </w:trPr>
        <w:tc>
          <w:tcPr>
            <w:tcW w:w="1267" w:type="dxa"/>
            <w:noWrap/>
            <w:hideMark/>
          </w:tcPr>
          <w:p w14:paraId="77A43144" w14:textId="77777777" w:rsidR="00DC17FD" w:rsidRPr="00B322A8" w:rsidRDefault="00DC17FD" w:rsidP="00C12606">
            <w:pPr>
              <w:pStyle w:val="TAL"/>
              <w:keepNext w:val="0"/>
            </w:pPr>
            <w:r w:rsidRPr="00B322A8">
              <w:t>Ini. delay [ns]</w:t>
            </w:r>
          </w:p>
        </w:tc>
        <w:tc>
          <w:tcPr>
            <w:tcW w:w="1100" w:type="dxa"/>
            <w:noWrap/>
            <w:hideMark/>
          </w:tcPr>
          <w:p w14:paraId="7102ED32" w14:textId="77777777" w:rsidR="00DC17FD" w:rsidRPr="00B322A8" w:rsidRDefault="00DC17FD" w:rsidP="00C12606">
            <w:pPr>
              <w:pStyle w:val="TAL"/>
              <w:keepNext w:val="0"/>
            </w:pPr>
            <w:r w:rsidRPr="00B322A8">
              <w:t>XPR [dB]</w:t>
            </w:r>
          </w:p>
        </w:tc>
        <w:tc>
          <w:tcPr>
            <w:tcW w:w="2107" w:type="dxa"/>
            <w:noWrap/>
            <w:hideMark/>
          </w:tcPr>
          <w:p w14:paraId="18527BCC" w14:textId="77777777" w:rsidR="00DC17FD" w:rsidRPr="00B322A8" w:rsidRDefault="00DC17FD" w:rsidP="00C12606">
            <w:pPr>
              <w:pStyle w:val="TAL"/>
              <w:keepNext w:val="0"/>
            </w:pPr>
            <w:r w:rsidRPr="00B322A8">
              <w:t>PL [dB]</w:t>
            </w:r>
          </w:p>
        </w:tc>
        <w:tc>
          <w:tcPr>
            <w:tcW w:w="2082" w:type="dxa"/>
            <w:noWrap/>
            <w:hideMark/>
          </w:tcPr>
          <w:p w14:paraId="2F63F27D"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285A73C9" w14:textId="77777777" w:rsidR="00DC17FD" w:rsidRPr="00B322A8" w:rsidRDefault="00DC17FD" w:rsidP="00C12606">
            <w:pPr>
              <w:pStyle w:val="TAL"/>
              <w:keepNext w:val="0"/>
            </w:pPr>
            <w:r w:rsidRPr="00B322A8">
              <w:t>ASD [°]</w:t>
            </w:r>
          </w:p>
        </w:tc>
        <w:tc>
          <w:tcPr>
            <w:tcW w:w="873" w:type="dxa"/>
            <w:noWrap/>
            <w:hideMark/>
          </w:tcPr>
          <w:p w14:paraId="3118BFB6" w14:textId="77777777" w:rsidR="00DC17FD" w:rsidRPr="00B322A8" w:rsidRDefault="00DC17FD" w:rsidP="00C12606">
            <w:pPr>
              <w:pStyle w:val="TAL"/>
              <w:keepNext w:val="0"/>
            </w:pPr>
            <w:r w:rsidRPr="00B322A8">
              <w:t>ZSA [°]</w:t>
            </w:r>
          </w:p>
        </w:tc>
        <w:tc>
          <w:tcPr>
            <w:tcW w:w="873" w:type="dxa"/>
            <w:noWrap/>
            <w:hideMark/>
          </w:tcPr>
          <w:p w14:paraId="1D7F6CDB" w14:textId="77777777" w:rsidR="00DC17FD" w:rsidRPr="00B322A8" w:rsidRDefault="00DC17FD" w:rsidP="00C12606">
            <w:pPr>
              <w:pStyle w:val="TAL"/>
              <w:keepNext w:val="0"/>
            </w:pPr>
            <w:r w:rsidRPr="00B322A8">
              <w:t>ZSD [°]</w:t>
            </w:r>
          </w:p>
        </w:tc>
      </w:tr>
      <w:tr w:rsidR="00DC17FD" w:rsidRPr="00B322A8" w14:paraId="5E211E0F" w14:textId="77777777" w:rsidTr="00BA14A0">
        <w:trPr>
          <w:trHeight w:val="300"/>
          <w:tblHeader/>
        </w:trPr>
        <w:tc>
          <w:tcPr>
            <w:tcW w:w="1267" w:type="dxa"/>
            <w:noWrap/>
            <w:hideMark/>
          </w:tcPr>
          <w:p w14:paraId="0D483A7F" w14:textId="77777777" w:rsidR="00DC17FD" w:rsidRPr="00B322A8" w:rsidRDefault="00DC17FD" w:rsidP="00C12606">
            <w:pPr>
              <w:pStyle w:val="TAL"/>
              <w:keepNext w:val="0"/>
            </w:pPr>
            <w:r w:rsidRPr="00B322A8">
              <w:t>1312</w:t>
            </w:r>
          </w:p>
        </w:tc>
        <w:tc>
          <w:tcPr>
            <w:tcW w:w="1100" w:type="dxa"/>
            <w:noWrap/>
            <w:hideMark/>
          </w:tcPr>
          <w:p w14:paraId="26F8C692" w14:textId="77777777" w:rsidR="00DC17FD" w:rsidRPr="00B322A8" w:rsidRDefault="00DC17FD" w:rsidP="00C12606">
            <w:pPr>
              <w:pStyle w:val="TAL"/>
              <w:keepNext w:val="0"/>
            </w:pPr>
            <w:r w:rsidRPr="00B322A8">
              <w:t>10</w:t>
            </w:r>
          </w:p>
        </w:tc>
        <w:tc>
          <w:tcPr>
            <w:tcW w:w="2107" w:type="dxa"/>
            <w:noWrap/>
            <w:hideMark/>
          </w:tcPr>
          <w:p w14:paraId="30E69DDD" w14:textId="77777777" w:rsidR="00DC17FD" w:rsidRPr="00B322A8" w:rsidRDefault="00DC17FD" w:rsidP="00C12606">
            <w:pPr>
              <w:pStyle w:val="TAL"/>
              <w:keepNext w:val="0"/>
            </w:pPr>
            <w:r w:rsidRPr="00B322A8">
              <w:t>122.73</w:t>
            </w:r>
          </w:p>
        </w:tc>
        <w:tc>
          <w:tcPr>
            <w:tcW w:w="2082" w:type="dxa"/>
            <w:noWrap/>
            <w:hideMark/>
          </w:tcPr>
          <w:p w14:paraId="1A43046C" w14:textId="77777777" w:rsidR="00DC17FD" w:rsidRPr="00B322A8" w:rsidRDefault="00DC17FD" w:rsidP="00C12606">
            <w:pPr>
              <w:pStyle w:val="TAL"/>
              <w:keepNext w:val="0"/>
            </w:pPr>
            <w:r w:rsidRPr="00B322A8">
              <w:t>90</w:t>
            </w:r>
          </w:p>
        </w:tc>
        <w:tc>
          <w:tcPr>
            <w:tcW w:w="1058" w:type="dxa"/>
            <w:noWrap/>
            <w:hideMark/>
          </w:tcPr>
          <w:p w14:paraId="180D749C" w14:textId="77777777" w:rsidR="00DC17FD" w:rsidRPr="00B322A8" w:rsidRDefault="00DC17FD" w:rsidP="00C12606">
            <w:pPr>
              <w:pStyle w:val="TAL"/>
              <w:keepNext w:val="0"/>
            </w:pPr>
            <w:r w:rsidRPr="00B322A8">
              <w:t>1.75</w:t>
            </w:r>
          </w:p>
        </w:tc>
        <w:tc>
          <w:tcPr>
            <w:tcW w:w="873" w:type="dxa"/>
            <w:noWrap/>
            <w:hideMark/>
          </w:tcPr>
          <w:p w14:paraId="573F4230" w14:textId="77777777" w:rsidR="00DC17FD" w:rsidRPr="00B322A8" w:rsidRDefault="00DC17FD" w:rsidP="00C12606">
            <w:pPr>
              <w:pStyle w:val="TAL"/>
              <w:keepNext w:val="0"/>
            </w:pPr>
            <w:r w:rsidRPr="00B322A8">
              <w:t>0</w:t>
            </w:r>
          </w:p>
        </w:tc>
        <w:tc>
          <w:tcPr>
            <w:tcW w:w="873" w:type="dxa"/>
            <w:noWrap/>
            <w:hideMark/>
          </w:tcPr>
          <w:p w14:paraId="30DB0A26" w14:textId="77777777" w:rsidR="00DC17FD" w:rsidRPr="00B322A8" w:rsidRDefault="00DC17FD" w:rsidP="00C12606">
            <w:pPr>
              <w:pStyle w:val="TAL"/>
              <w:keepNext w:val="0"/>
            </w:pPr>
            <w:r w:rsidRPr="00B322A8">
              <w:t>0.12</w:t>
            </w:r>
          </w:p>
        </w:tc>
      </w:tr>
      <w:tr w:rsidR="00DC17FD" w:rsidRPr="00B322A8" w14:paraId="09DDAEE7" w14:textId="77777777" w:rsidTr="00BA14A0">
        <w:trPr>
          <w:trHeight w:val="300"/>
          <w:tblHeader/>
        </w:trPr>
        <w:tc>
          <w:tcPr>
            <w:tcW w:w="1267" w:type="dxa"/>
            <w:noWrap/>
            <w:hideMark/>
          </w:tcPr>
          <w:p w14:paraId="378AFF84" w14:textId="77777777" w:rsidR="00DC17FD" w:rsidRPr="00B322A8" w:rsidRDefault="00DC17FD" w:rsidP="00C12606">
            <w:pPr>
              <w:pStyle w:val="TAL"/>
              <w:keepNext w:val="0"/>
            </w:pPr>
            <w:r w:rsidRPr="00B322A8">
              <w:lastRenderedPageBreak/>
              <w:t>UE speed [m/s]</w:t>
            </w:r>
          </w:p>
        </w:tc>
        <w:tc>
          <w:tcPr>
            <w:tcW w:w="1100" w:type="dxa"/>
            <w:noWrap/>
            <w:hideMark/>
          </w:tcPr>
          <w:p w14:paraId="6A792B2A" w14:textId="77777777" w:rsidR="00DC17FD" w:rsidRPr="00B322A8" w:rsidRDefault="00DC17FD" w:rsidP="00C12606">
            <w:pPr>
              <w:pStyle w:val="TAL"/>
              <w:keepNext w:val="0"/>
            </w:pPr>
            <w:r w:rsidRPr="00B322A8">
              <w:t>UE DoT Az [°]</w:t>
            </w:r>
          </w:p>
        </w:tc>
        <w:tc>
          <w:tcPr>
            <w:tcW w:w="2107" w:type="dxa"/>
            <w:noWrap/>
            <w:hideMark/>
          </w:tcPr>
          <w:p w14:paraId="4579DDA6"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F38F8A7"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77A80637" w14:textId="77777777" w:rsidR="00DC17FD" w:rsidRPr="00B322A8" w:rsidRDefault="00DC17FD" w:rsidP="00C12606">
            <w:pPr>
              <w:pStyle w:val="TAL"/>
              <w:keepNext w:val="0"/>
            </w:pPr>
            <w:r w:rsidRPr="00B322A8">
              <w:t>K-factor [dB]</w:t>
            </w:r>
          </w:p>
        </w:tc>
        <w:tc>
          <w:tcPr>
            <w:tcW w:w="873" w:type="dxa"/>
            <w:noWrap/>
            <w:hideMark/>
          </w:tcPr>
          <w:p w14:paraId="04036D63" w14:textId="77777777" w:rsidR="00DC17FD" w:rsidRPr="00B322A8" w:rsidRDefault="00DC17FD" w:rsidP="00C12606">
            <w:pPr>
              <w:pStyle w:val="TAL"/>
              <w:keepNext w:val="0"/>
            </w:pPr>
            <w:r w:rsidRPr="00B322A8">
              <w:t xml:space="preserve"> </w:t>
            </w:r>
          </w:p>
        </w:tc>
        <w:tc>
          <w:tcPr>
            <w:tcW w:w="873" w:type="dxa"/>
            <w:noWrap/>
            <w:hideMark/>
          </w:tcPr>
          <w:p w14:paraId="128816C1" w14:textId="77777777" w:rsidR="00DC17FD" w:rsidRPr="00B322A8" w:rsidRDefault="00DC17FD" w:rsidP="00C12606">
            <w:pPr>
              <w:pStyle w:val="TAL"/>
              <w:keepNext w:val="0"/>
            </w:pPr>
          </w:p>
        </w:tc>
      </w:tr>
      <w:tr w:rsidR="00DC17FD" w:rsidRPr="00B322A8" w14:paraId="1BFB0D95" w14:textId="77777777" w:rsidTr="00BA14A0">
        <w:trPr>
          <w:trHeight w:val="300"/>
          <w:tblHeader/>
        </w:trPr>
        <w:tc>
          <w:tcPr>
            <w:tcW w:w="1267" w:type="dxa"/>
            <w:noWrap/>
            <w:hideMark/>
          </w:tcPr>
          <w:p w14:paraId="188B7DA8" w14:textId="77777777" w:rsidR="00DC17FD" w:rsidRPr="00B322A8" w:rsidRDefault="00DC17FD" w:rsidP="00C12606">
            <w:pPr>
              <w:pStyle w:val="TAL"/>
              <w:keepNext w:val="0"/>
            </w:pPr>
            <w:r w:rsidRPr="00B322A8">
              <w:t>0.833</w:t>
            </w:r>
          </w:p>
        </w:tc>
        <w:tc>
          <w:tcPr>
            <w:tcW w:w="1100" w:type="dxa"/>
            <w:noWrap/>
            <w:hideMark/>
          </w:tcPr>
          <w:p w14:paraId="3A60502D" w14:textId="77777777" w:rsidR="00DC17FD" w:rsidRPr="00B322A8" w:rsidRDefault="00DC17FD" w:rsidP="00C12606">
            <w:pPr>
              <w:pStyle w:val="TAL"/>
              <w:keepNext w:val="0"/>
            </w:pPr>
            <w:r w:rsidRPr="00B322A8">
              <w:t>34.08</w:t>
            </w:r>
          </w:p>
        </w:tc>
        <w:tc>
          <w:tcPr>
            <w:tcW w:w="2107" w:type="dxa"/>
            <w:noWrap/>
            <w:hideMark/>
          </w:tcPr>
          <w:p w14:paraId="1BF0A664" w14:textId="77777777" w:rsidR="00DC17FD" w:rsidRPr="00B322A8" w:rsidRDefault="00DC17FD" w:rsidP="00C12606">
            <w:pPr>
              <w:pStyle w:val="TAL"/>
              <w:keepNext w:val="0"/>
            </w:pPr>
            <w:r w:rsidRPr="00B322A8">
              <w:t>(</w:t>
            </w:r>
            <w:proofErr w:type="gramStart"/>
            <w:r w:rsidRPr="00B322A8">
              <w:t>380.81,-</w:t>
            </w:r>
            <w:proofErr w:type="gramEnd"/>
            <w:r w:rsidRPr="00B322A8">
              <w:t>96.14,1.5)</w:t>
            </w:r>
          </w:p>
        </w:tc>
        <w:tc>
          <w:tcPr>
            <w:tcW w:w="2082" w:type="dxa"/>
            <w:noWrap/>
            <w:hideMark/>
          </w:tcPr>
          <w:p w14:paraId="7A2C0E36" w14:textId="77777777" w:rsidR="00DC17FD" w:rsidRPr="00B322A8" w:rsidRDefault="00DC17FD" w:rsidP="00C12606">
            <w:pPr>
              <w:pStyle w:val="TAL"/>
              <w:keepNext w:val="0"/>
            </w:pPr>
            <w:r w:rsidRPr="00B322A8">
              <w:t>(0,0,25)</w:t>
            </w:r>
          </w:p>
        </w:tc>
        <w:tc>
          <w:tcPr>
            <w:tcW w:w="1058" w:type="dxa"/>
            <w:noWrap/>
            <w:hideMark/>
          </w:tcPr>
          <w:p w14:paraId="072A1D30" w14:textId="77777777" w:rsidR="00DC17FD" w:rsidRPr="00B322A8" w:rsidRDefault="00DC17FD" w:rsidP="00C12606">
            <w:pPr>
              <w:pStyle w:val="TAL"/>
              <w:keepNext w:val="0"/>
            </w:pPr>
            <w:r w:rsidRPr="00B322A8">
              <w:t>-</w:t>
            </w:r>
          </w:p>
        </w:tc>
        <w:tc>
          <w:tcPr>
            <w:tcW w:w="873" w:type="dxa"/>
            <w:noWrap/>
            <w:hideMark/>
          </w:tcPr>
          <w:p w14:paraId="75AE7FBE" w14:textId="77777777" w:rsidR="00DC17FD" w:rsidRPr="00B322A8" w:rsidRDefault="00DC17FD" w:rsidP="00C12606">
            <w:pPr>
              <w:pStyle w:val="TAL"/>
              <w:keepNext w:val="0"/>
            </w:pPr>
          </w:p>
        </w:tc>
        <w:tc>
          <w:tcPr>
            <w:tcW w:w="873" w:type="dxa"/>
            <w:noWrap/>
            <w:hideMark/>
          </w:tcPr>
          <w:p w14:paraId="42679CE6" w14:textId="77777777" w:rsidR="00DC17FD" w:rsidRPr="00B322A8" w:rsidRDefault="00DC17FD" w:rsidP="00C12606">
            <w:pPr>
              <w:pStyle w:val="TAL"/>
              <w:keepNext w:val="0"/>
            </w:pPr>
          </w:p>
        </w:tc>
      </w:tr>
      <w:tr w:rsidR="00DC17FD" w:rsidRPr="00B322A8" w14:paraId="2E303D47" w14:textId="77777777" w:rsidTr="00BA14A0">
        <w:trPr>
          <w:trHeight w:val="300"/>
          <w:tblHeader/>
        </w:trPr>
        <w:tc>
          <w:tcPr>
            <w:tcW w:w="1267" w:type="dxa"/>
            <w:noWrap/>
            <w:hideMark/>
          </w:tcPr>
          <w:p w14:paraId="0944C16F" w14:textId="77777777" w:rsidR="00DC17FD" w:rsidRPr="00B322A8" w:rsidRDefault="00DC17FD" w:rsidP="00C12606">
            <w:pPr>
              <w:pStyle w:val="TAL"/>
              <w:keepNext w:val="0"/>
            </w:pPr>
          </w:p>
        </w:tc>
        <w:tc>
          <w:tcPr>
            <w:tcW w:w="1100" w:type="dxa"/>
            <w:noWrap/>
            <w:hideMark/>
          </w:tcPr>
          <w:p w14:paraId="2DBD6A8F" w14:textId="77777777" w:rsidR="00DC17FD" w:rsidRPr="00B322A8" w:rsidRDefault="00DC17FD" w:rsidP="00C12606">
            <w:pPr>
              <w:pStyle w:val="TAL"/>
              <w:keepNext w:val="0"/>
            </w:pPr>
          </w:p>
        </w:tc>
        <w:tc>
          <w:tcPr>
            <w:tcW w:w="2107" w:type="dxa"/>
            <w:noWrap/>
            <w:hideMark/>
          </w:tcPr>
          <w:p w14:paraId="56ADC25F" w14:textId="77777777" w:rsidR="00DC17FD" w:rsidRPr="00B322A8" w:rsidRDefault="00DC17FD" w:rsidP="00C12606">
            <w:pPr>
              <w:pStyle w:val="TAL"/>
              <w:keepNext w:val="0"/>
            </w:pPr>
          </w:p>
        </w:tc>
        <w:tc>
          <w:tcPr>
            <w:tcW w:w="2082" w:type="dxa"/>
            <w:noWrap/>
            <w:hideMark/>
          </w:tcPr>
          <w:p w14:paraId="630688DB" w14:textId="77777777" w:rsidR="00DC17FD" w:rsidRPr="00B322A8" w:rsidRDefault="00DC17FD" w:rsidP="00C12606">
            <w:pPr>
              <w:pStyle w:val="TAL"/>
              <w:keepNext w:val="0"/>
            </w:pPr>
          </w:p>
        </w:tc>
        <w:tc>
          <w:tcPr>
            <w:tcW w:w="1058" w:type="dxa"/>
            <w:noWrap/>
            <w:hideMark/>
          </w:tcPr>
          <w:p w14:paraId="0CBD2B4E" w14:textId="77777777" w:rsidR="00DC17FD" w:rsidRPr="00B322A8" w:rsidRDefault="00DC17FD" w:rsidP="00C12606">
            <w:pPr>
              <w:pStyle w:val="TAL"/>
              <w:keepNext w:val="0"/>
            </w:pPr>
          </w:p>
        </w:tc>
        <w:tc>
          <w:tcPr>
            <w:tcW w:w="873" w:type="dxa"/>
            <w:noWrap/>
            <w:hideMark/>
          </w:tcPr>
          <w:p w14:paraId="5032F879" w14:textId="77777777" w:rsidR="00DC17FD" w:rsidRPr="00B322A8" w:rsidRDefault="00DC17FD" w:rsidP="00C12606">
            <w:pPr>
              <w:pStyle w:val="TAL"/>
              <w:keepNext w:val="0"/>
            </w:pPr>
          </w:p>
        </w:tc>
        <w:tc>
          <w:tcPr>
            <w:tcW w:w="873" w:type="dxa"/>
            <w:noWrap/>
            <w:hideMark/>
          </w:tcPr>
          <w:p w14:paraId="4E730915" w14:textId="77777777" w:rsidR="00DC17FD" w:rsidRPr="00B322A8" w:rsidRDefault="00DC17FD" w:rsidP="00C12606">
            <w:pPr>
              <w:pStyle w:val="TAL"/>
              <w:keepNext w:val="0"/>
            </w:pPr>
          </w:p>
        </w:tc>
      </w:tr>
      <w:tr w:rsidR="00DC17FD" w:rsidRPr="00B322A8" w14:paraId="670FC73F" w14:textId="77777777" w:rsidTr="00C12606">
        <w:trPr>
          <w:trHeight w:val="300"/>
          <w:tblHeader/>
        </w:trPr>
        <w:tc>
          <w:tcPr>
            <w:tcW w:w="1267" w:type="dxa"/>
            <w:shd w:val="clear" w:color="auto" w:fill="EDEDED" w:themeFill="accent3" w:themeFillTint="33"/>
            <w:noWrap/>
            <w:hideMark/>
          </w:tcPr>
          <w:p w14:paraId="0BAB8DAF" w14:textId="77777777" w:rsidR="00DC17FD" w:rsidRPr="00F94504" w:rsidRDefault="00DC17FD" w:rsidP="00C12606">
            <w:pPr>
              <w:pStyle w:val="TAL"/>
              <w:keepNext w:val="0"/>
              <w:rPr>
                <w:b/>
                <w:bCs/>
              </w:rPr>
            </w:pPr>
            <w:r w:rsidRPr="00F94504">
              <w:rPr>
                <w:b/>
                <w:bCs/>
              </w:rPr>
              <w:t>Way point</w:t>
            </w:r>
          </w:p>
        </w:tc>
        <w:tc>
          <w:tcPr>
            <w:tcW w:w="1100" w:type="dxa"/>
            <w:shd w:val="clear" w:color="auto" w:fill="EDEDED" w:themeFill="accent3" w:themeFillTint="33"/>
            <w:noWrap/>
            <w:hideMark/>
          </w:tcPr>
          <w:p w14:paraId="4F673197" w14:textId="77777777" w:rsidR="00DC17FD" w:rsidRPr="00F94504" w:rsidRDefault="00DC17FD" w:rsidP="00C12606">
            <w:pPr>
              <w:pStyle w:val="TAL"/>
              <w:keepNext w:val="0"/>
              <w:rPr>
                <w:b/>
                <w:bCs/>
              </w:rPr>
            </w:pPr>
            <w:r w:rsidRPr="00F94504">
              <w:rPr>
                <w:b/>
                <w:bCs/>
              </w:rPr>
              <w:t>11</w:t>
            </w:r>
          </w:p>
        </w:tc>
        <w:tc>
          <w:tcPr>
            <w:tcW w:w="2107" w:type="dxa"/>
            <w:shd w:val="clear" w:color="auto" w:fill="EDEDED" w:themeFill="accent3" w:themeFillTint="33"/>
            <w:noWrap/>
            <w:hideMark/>
          </w:tcPr>
          <w:p w14:paraId="44E63E7A" w14:textId="77777777" w:rsidR="00DC17FD" w:rsidRPr="00B322A8" w:rsidRDefault="00DC17FD" w:rsidP="00C12606">
            <w:pPr>
              <w:pStyle w:val="TAL"/>
              <w:keepNext w:val="0"/>
            </w:pPr>
          </w:p>
        </w:tc>
        <w:tc>
          <w:tcPr>
            <w:tcW w:w="2082" w:type="dxa"/>
            <w:shd w:val="clear" w:color="auto" w:fill="EDEDED" w:themeFill="accent3" w:themeFillTint="33"/>
            <w:noWrap/>
            <w:hideMark/>
          </w:tcPr>
          <w:p w14:paraId="4FF7B93E" w14:textId="77777777" w:rsidR="00DC17FD" w:rsidRPr="00B322A8" w:rsidRDefault="00DC17FD" w:rsidP="00C12606">
            <w:pPr>
              <w:pStyle w:val="TAL"/>
              <w:keepNext w:val="0"/>
            </w:pPr>
          </w:p>
        </w:tc>
        <w:tc>
          <w:tcPr>
            <w:tcW w:w="1058" w:type="dxa"/>
            <w:shd w:val="clear" w:color="auto" w:fill="EDEDED" w:themeFill="accent3" w:themeFillTint="33"/>
            <w:noWrap/>
            <w:hideMark/>
          </w:tcPr>
          <w:p w14:paraId="6D8A6114" w14:textId="77777777" w:rsidR="00DC17FD" w:rsidRPr="00B322A8" w:rsidRDefault="00DC17FD" w:rsidP="00C12606">
            <w:pPr>
              <w:pStyle w:val="TAL"/>
              <w:keepNext w:val="0"/>
            </w:pPr>
          </w:p>
        </w:tc>
        <w:tc>
          <w:tcPr>
            <w:tcW w:w="873" w:type="dxa"/>
            <w:shd w:val="clear" w:color="auto" w:fill="EDEDED" w:themeFill="accent3" w:themeFillTint="33"/>
            <w:noWrap/>
            <w:hideMark/>
          </w:tcPr>
          <w:p w14:paraId="70BB2922" w14:textId="77777777" w:rsidR="00DC17FD" w:rsidRPr="00B322A8" w:rsidRDefault="00DC17FD" w:rsidP="00C12606">
            <w:pPr>
              <w:pStyle w:val="TAL"/>
              <w:keepNext w:val="0"/>
            </w:pPr>
          </w:p>
        </w:tc>
        <w:tc>
          <w:tcPr>
            <w:tcW w:w="873" w:type="dxa"/>
            <w:shd w:val="clear" w:color="auto" w:fill="EDEDED" w:themeFill="accent3" w:themeFillTint="33"/>
            <w:noWrap/>
            <w:hideMark/>
          </w:tcPr>
          <w:p w14:paraId="5725FAB5" w14:textId="77777777" w:rsidR="00DC17FD" w:rsidRPr="00B322A8" w:rsidRDefault="00DC17FD" w:rsidP="00C12606">
            <w:pPr>
              <w:pStyle w:val="TAL"/>
              <w:keepNext w:val="0"/>
            </w:pPr>
          </w:p>
        </w:tc>
      </w:tr>
      <w:tr w:rsidR="00DC17FD" w:rsidRPr="00B322A8" w14:paraId="3D90DE9D" w14:textId="77777777" w:rsidTr="00BA14A0">
        <w:trPr>
          <w:trHeight w:val="300"/>
          <w:tblHeader/>
        </w:trPr>
        <w:tc>
          <w:tcPr>
            <w:tcW w:w="1267" w:type="dxa"/>
            <w:noWrap/>
            <w:hideMark/>
          </w:tcPr>
          <w:p w14:paraId="635B9F64" w14:textId="77777777" w:rsidR="00DC17FD" w:rsidRPr="00B322A8" w:rsidRDefault="00DC17FD" w:rsidP="00C12606">
            <w:pPr>
              <w:pStyle w:val="TAL"/>
              <w:keepNext w:val="0"/>
            </w:pPr>
            <w:r w:rsidRPr="00B322A8">
              <w:t>Cluster#</w:t>
            </w:r>
          </w:p>
        </w:tc>
        <w:tc>
          <w:tcPr>
            <w:tcW w:w="1100" w:type="dxa"/>
            <w:noWrap/>
            <w:hideMark/>
          </w:tcPr>
          <w:p w14:paraId="4CFEA18F" w14:textId="77777777" w:rsidR="00DC17FD" w:rsidRPr="00B322A8" w:rsidRDefault="00DC17FD" w:rsidP="00C12606">
            <w:pPr>
              <w:pStyle w:val="TAL"/>
              <w:keepNext w:val="0"/>
            </w:pPr>
            <w:r w:rsidRPr="00B322A8">
              <w:t>Power [dB]</w:t>
            </w:r>
          </w:p>
        </w:tc>
        <w:tc>
          <w:tcPr>
            <w:tcW w:w="2107" w:type="dxa"/>
            <w:noWrap/>
            <w:hideMark/>
          </w:tcPr>
          <w:p w14:paraId="5F88C9CF" w14:textId="77777777" w:rsidR="00DC17FD" w:rsidRPr="00B322A8" w:rsidRDefault="00DC17FD" w:rsidP="00C12606">
            <w:pPr>
              <w:pStyle w:val="TAL"/>
              <w:keepNext w:val="0"/>
            </w:pPr>
            <w:r w:rsidRPr="00B322A8">
              <w:t>Excess delay [ns]</w:t>
            </w:r>
          </w:p>
        </w:tc>
        <w:tc>
          <w:tcPr>
            <w:tcW w:w="2082" w:type="dxa"/>
            <w:noWrap/>
            <w:hideMark/>
          </w:tcPr>
          <w:p w14:paraId="1DB2E264" w14:textId="77777777" w:rsidR="00DC17FD" w:rsidRPr="00B322A8" w:rsidRDefault="00DC17FD" w:rsidP="00C12606">
            <w:pPr>
              <w:pStyle w:val="TAL"/>
              <w:keepNext w:val="0"/>
            </w:pPr>
            <w:proofErr w:type="spellStart"/>
            <w:r w:rsidRPr="00B322A8">
              <w:t>AoA</w:t>
            </w:r>
            <w:proofErr w:type="spellEnd"/>
            <w:r w:rsidRPr="00B322A8">
              <w:t xml:space="preserve"> [°]</w:t>
            </w:r>
          </w:p>
        </w:tc>
        <w:tc>
          <w:tcPr>
            <w:tcW w:w="1058" w:type="dxa"/>
            <w:noWrap/>
            <w:hideMark/>
          </w:tcPr>
          <w:p w14:paraId="72A3E826" w14:textId="77777777" w:rsidR="00DC17FD" w:rsidRPr="00B322A8" w:rsidRDefault="00DC17FD" w:rsidP="00C12606">
            <w:pPr>
              <w:pStyle w:val="TAL"/>
              <w:keepNext w:val="0"/>
            </w:pPr>
            <w:proofErr w:type="spellStart"/>
            <w:r w:rsidRPr="00B322A8">
              <w:t>AoD</w:t>
            </w:r>
            <w:proofErr w:type="spellEnd"/>
            <w:r w:rsidRPr="00B322A8">
              <w:t xml:space="preserve"> [°]</w:t>
            </w:r>
          </w:p>
        </w:tc>
        <w:tc>
          <w:tcPr>
            <w:tcW w:w="873" w:type="dxa"/>
            <w:noWrap/>
            <w:hideMark/>
          </w:tcPr>
          <w:p w14:paraId="150DE122" w14:textId="77777777" w:rsidR="00DC17FD" w:rsidRPr="00B322A8" w:rsidRDefault="00DC17FD" w:rsidP="00C12606">
            <w:pPr>
              <w:pStyle w:val="TAL"/>
              <w:keepNext w:val="0"/>
            </w:pPr>
            <w:r w:rsidRPr="00B322A8">
              <w:t>ASA [°]</w:t>
            </w:r>
          </w:p>
        </w:tc>
        <w:tc>
          <w:tcPr>
            <w:tcW w:w="873" w:type="dxa"/>
            <w:noWrap/>
            <w:hideMark/>
          </w:tcPr>
          <w:p w14:paraId="50829B69" w14:textId="77777777" w:rsidR="00DC17FD" w:rsidRPr="00B322A8" w:rsidRDefault="00DC17FD" w:rsidP="00C12606">
            <w:pPr>
              <w:pStyle w:val="TAL"/>
              <w:keepNext w:val="0"/>
            </w:pPr>
            <w:proofErr w:type="spellStart"/>
            <w:r w:rsidRPr="00B322A8">
              <w:t>ZoD</w:t>
            </w:r>
            <w:proofErr w:type="spellEnd"/>
            <w:r w:rsidRPr="00B322A8">
              <w:t xml:space="preserve"> [°]</w:t>
            </w:r>
          </w:p>
        </w:tc>
      </w:tr>
      <w:tr w:rsidR="00DC17FD" w:rsidRPr="00B322A8" w14:paraId="70231A17" w14:textId="77777777" w:rsidTr="00BA14A0">
        <w:trPr>
          <w:trHeight w:val="300"/>
          <w:tblHeader/>
        </w:trPr>
        <w:tc>
          <w:tcPr>
            <w:tcW w:w="1267" w:type="dxa"/>
            <w:noWrap/>
            <w:hideMark/>
          </w:tcPr>
          <w:p w14:paraId="79B91435" w14:textId="77777777" w:rsidR="00DC17FD" w:rsidRPr="00B322A8" w:rsidRDefault="00DC17FD" w:rsidP="00C12606">
            <w:pPr>
              <w:pStyle w:val="TAL"/>
              <w:keepNext w:val="0"/>
            </w:pPr>
            <w:r w:rsidRPr="00B322A8">
              <w:t>LOS</w:t>
            </w:r>
          </w:p>
        </w:tc>
        <w:tc>
          <w:tcPr>
            <w:tcW w:w="1100" w:type="dxa"/>
            <w:noWrap/>
            <w:hideMark/>
          </w:tcPr>
          <w:p w14:paraId="4C493A07" w14:textId="77777777" w:rsidR="00DC17FD" w:rsidRPr="00B322A8" w:rsidRDefault="00DC17FD" w:rsidP="00C12606">
            <w:pPr>
              <w:pStyle w:val="TAL"/>
              <w:keepNext w:val="0"/>
            </w:pPr>
            <w:r w:rsidRPr="00B322A8">
              <w:t>-0.51</w:t>
            </w:r>
          </w:p>
        </w:tc>
        <w:tc>
          <w:tcPr>
            <w:tcW w:w="2107" w:type="dxa"/>
            <w:noWrap/>
            <w:hideMark/>
          </w:tcPr>
          <w:p w14:paraId="3043F34A" w14:textId="77777777" w:rsidR="00DC17FD" w:rsidRPr="00B322A8" w:rsidRDefault="00DC17FD" w:rsidP="00C12606">
            <w:pPr>
              <w:pStyle w:val="TAL"/>
              <w:keepNext w:val="0"/>
            </w:pPr>
            <w:r w:rsidRPr="00B322A8">
              <w:t>0</w:t>
            </w:r>
          </w:p>
        </w:tc>
        <w:tc>
          <w:tcPr>
            <w:tcW w:w="2082" w:type="dxa"/>
            <w:noWrap/>
            <w:hideMark/>
          </w:tcPr>
          <w:p w14:paraId="39D92211" w14:textId="77777777" w:rsidR="00DC17FD" w:rsidRPr="00B322A8" w:rsidRDefault="00DC17FD" w:rsidP="00C12606">
            <w:pPr>
              <w:pStyle w:val="TAL"/>
              <w:keepNext w:val="0"/>
            </w:pPr>
            <w:r w:rsidRPr="00B322A8">
              <w:t>167.81</w:t>
            </w:r>
          </w:p>
        </w:tc>
        <w:tc>
          <w:tcPr>
            <w:tcW w:w="1058" w:type="dxa"/>
            <w:noWrap/>
            <w:hideMark/>
          </w:tcPr>
          <w:p w14:paraId="59FCCB41" w14:textId="77777777" w:rsidR="00DC17FD" w:rsidRPr="00B322A8" w:rsidRDefault="00DC17FD" w:rsidP="00C12606">
            <w:pPr>
              <w:pStyle w:val="TAL"/>
              <w:keepNext w:val="0"/>
            </w:pPr>
            <w:r w:rsidRPr="00B322A8">
              <w:t>-12.19</w:t>
            </w:r>
          </w:p>
        </w:tc>
        <w:tc>
          <w:tcPr>
            <w:tcW w:w="873" w:type="dxa"/>
            <w:noWrap/>
            <w:hideMark/>
          </w:tcPr>
          <w:p w14:paraId="520E57BA" w14:textId="77777777" w:rsidR="00DC17FD" w:rsidRPr="00B322A8" w:rsidRDefault="00DC17FD" w:rsidP="00C12606">
            <w:pPr>
              <w:pStyle w:val="TAL"/>
              <w:keepNext w:val="0"/>
            </w:pPr>
            <w:r w:rsidRPr="00B322A8">
              <w:t>0</w:t>
            </w:r>
          </w:p>
        </w:tc>
        <w:tc>
          <w:tcPr>
            <w:tcW w:w="873" w:type="dxa"/>
            <w:noWrap/>
            <w:hideMark/>
          </w:tcPr>
          <w:p w14:paraId="0B484F9E" w14:textId="77777777" w:rsidR="00DC17FD" w:rsidRPr="00B322A8" w:rsidRDefault="00DC17FD" w:rsidP="00C12606">
            <w:pPr>
              <w:pStyle w:val="TAL"/>
              <w:keepNext w:val="0"/>
            </w:pPr>
            <w:r w:rsidRPr="00B322A8">
              <w:t>93.32</w:t>
            </w:r>
          </w:p>
        </w:tc>
      </w:tr>
      <w:tr w:rsidR="00DC17FD" w:rsidRPr="00B322A8" w14:paraId="76F285AC" w14:textId="77777777" w:rsidTr="00BA14A0">
        <w:trPr>
          <w:trHeight w:val="300"/>
          <w:tblHeader/>
        </w:trPr>
        <w:tc>
          <w:tcPr>
            <w:tcW w:w="1267" w:type="dxa"/>
            <w:noWrap/>
            <w:hideMark/>
          </w:tcPr>
          <w:p w14:paraId="0DACDF51" w14:textId="77777777" w:rsidR="00DC17FD" w:rsidRPr="00B322A8" w:rsidRDefault="00DC17FD" w:rsidP="00C12606">
            <w:pPr>
              <w:pStyle w:val="TAL"/>
              <w:keepNext w:val="0"/>
            </w:pPr>
            <w:r w:rsidRPr="00B322A8">
              <w:t>1</w:t>
            </w:r>
          </w:p>
        </w:tc>
        <w:tc>
          <w:tcPr>
            <w:tcW w:w="1100" w:type="dxa"/>
            <w:noWrap/>
            <w:hideMark/>
          </w:tcPr>
          <w:p w14:paraId="3BFFDCC0" w14:textId="77777777" w:rsidR="00DC17FD" w:rsidRPr="00B322A8" w:rsidRDefault="00DC17FD" w:rsidP="00C12606">
            <w:pPr>
              <w:pStyle w:val="TAL"/>
              <w:keepNext w:val="0"/>
            </w:pPr>
            <w:r w:rsidRPr="00B322A8">
              <w:t>-13.83</w:t>
            </w:r>
          </w:p>
        </w:tc>
        <w:tc>
          <w:tcPr>
            <w:tcW w:w="2107" w:type="dxa"/>
            <w:noWrap/>
            <w:hideMark/>
          </w:tcPr>
          <w:p w14:paraId="61C47FAC" w14:textId="77777777" w:rsidR="00DC17FD" w:rsidRPr="00B322A8" w:rsidRDefault="00DC17FD" w:rsidP="00C12606">
            <w:pPr>
              <w:pStyle w:val="TAL"/>
              <w:keepNext w:val="0"/>
            </w:pPr>
            <w:r w:rsidRPr="00B322A8">
              <w:t>0</w:t>
            </w:r>
          </w:p>
        </w:tc>
        <w:tc>
          <w:tcPr>
            <w:tcW w:w="2082" w:type="dxa"/>
            <w:noWrap/>
            <w:hideMark/>
          </w:tcPr>
          <w:p w14:paraId="4A62E617" w14:textId="77777777" w:rsidR="00DC17FD" w:rsidRPr="00B322A8" w:rsidRDefault="00DC17FD" w:rsidP="00C12606">
            <w:pPr>
              <w:pStyle w:val="TAL"/>
              <w:keepNext w:val="0"/>
            </w:pPr>
            <w:r w:rsidRPr="00B322A8">
              <w:t>167.81</w:t>
            </w:r>
          </w:p>
        </w:tc>
        <w:tc>
          <w:tcPr>
            <w:tcW w:w="1058" w:type="dxa"/>
            <w:noWrap/>
            <w:hideMark/>
          </w:tcPr>
          <w:p w14:paraId="4F21DCD1" w14:textId="77777777" w:rsidR="00DC17FD" w:rsidRPr="00B322A8" w:rsidRDefault="00DC17FD" w:rsidP="00C12606">
            <w:pPr>
              <w:pStyle w:val="TAL"/>
              <w:keepNext w:val="0"/>
            </w:pPr>
            <w:r w:rsidRPr="00B322A8">
              <w:t>-12.19</w:t>
            </w:r>
          </w:p>
        </w:tc>
        <w:tc>
          <w:tcPr>
            <w:tcW w:w="873" w:type="dxa"/>
            <w:noWrap/>
            <w:hideMark/>
          </w:tcPr>
          <w:p w14:paraId="61211D4F" w14:textId="77777777" w:rsidR="00DC17FD" w:rsidRPr="00B322A8" w:rsidRDefault="00DC17FD" w:rsidP="00C12606">
            <w:pPr>
              <w:pStyle w:val="TAL"/>
              <w:keepNext w:val="0"/>
            </w:pPr>
            <w:r w:rsidRPr="00B322A8">
              <w:t>29.75</w:t>
            </w:r>
          </w:p>
        </w:tc>
        <w:tc>
          <w:tcPr>
            <w:tcW w:w="873" w:type="dxa"/>
            <w:noWrap/>
            <w:hideMark/>
          </w:tcPr>
          <w:p w14:paraId="4E6E424E" w14:textId="77777777" w:rsidR="00DC17FD" w:rsidRPr="00B322A8" w:rsidRDefault="00DC17FD" w:rsidP="00C12606">
            <w:pPr>
              <w:pStyle w:val="TAL"/>
              <w:keepNext w:val="0"/>
            </w:pPr>
            <w:r w:rsidRPr="00B322A8">
              <w:t>93.32</w:t>
            </w:r>
          </w:p>
        </w:tc>
      </w:tr>
      <w:tr w:rsidR="00DC17FD" w:rsidRPr="00B322A8" w14:paraId="2372A132" w14:textId="77777777" w:rsidTr="00BA14A0">
        <w:trPr>
          <w:trHeight w:val="300"/>
          <w:tblHeader/>
        </w:trPr>
        <w:tc>
          <w:tcPr>
            <w:tcW w:w="1267" w:type="dxa"/>
            <w:noWrap/>
            <w:hideMark/>
          </w:tcPr>
          <w:p w14:paraId="50FF016F" w14:textId="77777777" w:rsidR="00DC17FD" w:rsidRPr="00B322A8" w:rsidRDefault="00DC17FD" w:rsidP="00C12606">
            <w:pPr>
              <w:pStyle w:val="TAL"/>
              <w:keepNext w:val="0"/>
            </w:pPr>
            <w:r w:rsidRPr="00B322A8">
              <w:t>2</w:t>
            </w:r>
          </w:p>
        </w:tc>
        <w:tc>
          <w:tcPr>
            <w:tcW w:w="1100" w:type="dxa"/>
            <w:noWrap/>
            <w:hideMark/>
          </w:tcPr>
          <w:p w14:paraId="61E6D32B" w14:textId="77777777" w:rsidR="00DC17FD" w:rsidRPr="00B322A8" w:rsidRDefault="00DC17FD" w:rsidP="00C12606">
            <w:pPr>
              <w:pStyle w:val="TAL"/>
              <w:keepNext w:val="0"/>
            </w:pPr>
            <w:r w:rsidRPr="00B322A8">
              <w:t>-19.13</w:t>
            </w:r>
          </w:p>
        </w:tc>
        <w:tc>
          <w:tcPr>
            <w:tcW w:w="2107" w:type="dxa"/>
            <w:noWrap/>
            <w:hideMark/>
          </w:tcPr>
          <w:p w14:paraId="6F3FFC46" w14:textId="77777777" w:rsidR="00DC17FD" w:rsidRPr="00B322A8" w:rsidRDefault="00DC17FD" w:rsidP="00C12606">
            <w:pPr>
              <w:pStyle w:val="TAL"/>
              <w:keepNext w:val="0"/>
            </w:pPr>
            <w:r w:rsidRPr="00B322A8">
              <w:t>3</w:t>
            </w:r>
          </w:p>
        </w:tc>
        <w:tc>
          <w:tcPr>
            <w:tcW w:w="2082" w:type="dxa"/>
            <w:noWrap/>
            <w:hideMark/>
          </w:tcPr>
          <w:p w14:paraId="04BDF99A" w14:textId="77777777" w:rsidR="00DC17FD" w:rsidRPr="00B322A8" w:rsidRDefault="00DC17FD" w:rsidP="00C12606">
            <w:pPr>
              <w:pStyle w:val="TAL"/>
              <w:keepNext w:val="0"/>
            </w:pPr>
            <w:r w:rsidRPr="00B322A8">
              <w:t>-169.89</w:t>
            </w:r>
          </w:p>
        </w:tc>
        <w:tc>
          <w:tcPr>
            <w:tcW w:w="1058" w:type="dxa"/>
            <w:noWrap/>
            <w:hideMark/>
          </w:tcPr>
          <w:p w14:paraId="071D3947" w14:textId="77777777" w:rsidR="00DC17FD" w:rsidRPr="00B322A8" w:rsidRDefault="00DC17FD" w:rsidP="00C12606">
            <w:pPr>
              <w:pStyle w:val="TAL"/>
              <w:keepNext w:val="0"/>
            </w:pPr>
            <w:r w:rsidRPr="00B322A8">
              <w:t>67.57</w:t>
            </w:r>
          </w:p>
        </w:tc>
        <w:tc>
          <w:tcPr>
            <w:tcW w:w="873" w:type="dxa"/>
            <w:noWrap/>
            <w:hideMark/>
          </w:tcPr>
          <w:p w14:paraId="072B1257" w14:textId="77777777" w:rsidR="00DC17FD" w:rsidRPr="00B322A8" w:rsidRDefault="00DC17FD" w:rsidP="00C12606">
            <w:pPr>
              <w:pStyle w:val="TAL"/>
              <w:keepNext w:val="0"/>
            </w:pPr>
            <w:r w:rsidRPr="00B322A8">
              <w:t>29.75</w:t>
            </w:r>
          </w:p>
        </w:tc>
        <w:tc>
          <w:tcPr>
            <w:tcW w:w="873" w:type="dxa"/>
            <w:noWrap/>
            <w:hideMark/>
          </w:tcPr>
          <w:p w14:paraId="1A6B5A44" w14:textId="77777777" w:rsidR="00DC17FD" w:rsidRPr="00B322A8" w:rsidRDefault="00DC17FD" w:rsidP="00C12606">
            <w:pPr>
              <w:pStyle w:val="TAL"/>
              <w:keepNext w:val="0"/>
            </w:pPr>
            <w:r w:rsidRPr="00B322A8">
              <w:t>89.11</w:t>
            </w:r>
          </w:p>
        </w:tc>
      </w:tr>
      <w:tr w:rsidR="00DC17FD" w:rsidRPr="00B322A8" w14:paraId="2D27FBA3" w14:textId="77777777" w:rsidTr="00BA14A0">
        <w:trPr>
          <w:trHeight w:val="300"/>
          <w:tblHeader/>
        </w:trPr>
        <w:tc>
          <w:tcPr>
            <w:tcW w:w="1267" w:type="dxa"/>
            <w:noWrap/>
            <w:hideMark/>
          </w:tcPr>
          <w:p w14:paraId="7F9EC15E" w14:textId="77777777" w:rsidR="00DC17FD" w:rsidRPr="00B322A8" w:rsidRDefault="00DC17FD" w:rsidP="00C12606">
            <w:pPr>
              <w:pStyle w:val="TAL"/>
              <w:keepNext w:val="0"/>
            </w:pPr>
            <w:r w:rsidRPr="00B322A8">
              <w:t>3</w:t>
            </w:r>
          </w:p>
        </w:tc>
        <w:tc>
          <w:tcPr>
            <w:tcW w:w="1100" w:type="dxa"/>
            <w:noWrap/>
            <w:hideMark/>
          </w:tcPr>
          <w:p w14:paraId="086D3AEC" w14:textId="77777777" w:rsidR="00DC17FD" w:rsidRPr="00B322A8" w:rsidRDefault="00DC17FD" w:rsidP="00C12606">
            <w:pPr>
              <w:pStyle w:val="TAL"/>
              <w:keepNext w:val="0"/>
            </w:pPr>
            <w:r w:rsidRPr="00B322A8">
              <w:t>-21.33</w:t>
            </w:r>
          </w:p>
        </w:tc>
        <w:tc>
          <w:tcPr>
            <w:tcW w:w="2107" w:type="dxa"/>
            <w:noWrap/>
            <w:hideMark/>
          </w:tcPr>
          <w:p w14:paraId="617A284E" w14:textId="77777777" w:rsidR="00DC17FD" w:rsidRPr="00B322A8" w:rsidRDefault="00DC17FD" w:rsidP="00C12606">
            <w:pPr>
              <w:pStyle w:val="TAL"/>
              <w:keepNext w:val="0"/>
            </w:pPr>
            <w:r w:rsidRPr="00B322A8">
              <w:t>58</w:t>
            </w:r>
          </w:p>
        </w:tc>
        <w:tc>
          <w:tcPr>
            <w:tcW w:w="2082" w:type="dxa"/>
            <w:noWrap/>
            <w:hideMark/>
          </w:tcPr>
          <w:p w14:paraId="2669177F" w14:textId="77777777" w:rsidR="00DC17FD" w:rsidRPr="00B322A8" w:rsidRDefault="00DC17FD" w:rsidP="00C12606">
            <w:pPr>
              <w:pStyle w:val="TAL"/>
              <w:keepNext w:val="0"/>
            </w:pPr>
            <w:r w:rsidRPr="00B322A8">
              <w:t>-169.89</w:t>
            </w:r>
          </w:p>
        </w:tc>
        <w:tc>
          <w:tcPr>
            <w:tcW w:w="1058" w:type="dxa"/>
            <w:noWrap/>
            <w:hideMark/>
          </w:tcPr>
          <w:p w14:paraId="28B730D7" w14:textId="77777777" w:rsidR="00DC17FD" w:rsidRPr="00B322A8" w:rsidRDefault="00DC17FD" w:rsidP="00C12606">
            <w:pPr>
              <w:pStyle w:val="TAL"/>
              <w:keepNext w:val="0"/>
            </w:pPr>
            <w:r w:rsidRPr="00B322A8">
              <w:t>67.57</w:t>
            </w:r>
          </w:p>
        </w:tc>
        <w:tc>
          <w:tcPr>
            <w:tcW w:w="873" w:type="dxa"/>
            <w:noWrap/>
            <w:hideMark/>
          </w:tcPr>
          <w:p w14:paraId="16D96972" w14:textId="77777777" w:rsidR="00DC17FD" w:rsidRPr="00B322A8" w:rsidRDefault="00DC17FD" w:rsidP="00C12606">
            <w:pPr>
              <w:pStyle w:val="TAL"/>
              <w:keepNext w:val="0"/>
            </w:pPr>
            <w:r w:rsidRPr="00B322A8">
              <w:t>26.775</w:t>
            </w:r>
          </w:p>
        </w:tc>
        <w:tc>
          <w:tcPr>
            <w:tcW w:w="873" w:type="dxa"/>
            <w:noWrap/>
            <w:hideMark/>
          </w:tcPr>
          <w:p w14:paraId="2DAEFCE0" w14:textId="77777777" w:rsidR="00DC17FD" w:rsidRPr="00B322A8" w:rsidRDefault="00DC17FD" w:rsidP="00C12606">
            <w:pPr>
              <w:pStyle w:val="TAL"/>
              <w:keepNext w:val="0"/>
            </w:pPr>
            <w:r w:rsidRPr="00B322A8">
              <w:t>89.11</w:t>
            </w:r>
          </w:p>
        </w:tc>
      </w:tr>
      <w:tr w:rsidR="00DC17FD" w:rsidRPr="00B322A8" w14:paraId="454B9C16" w14:textId="77777777" w:rsidTr="00BA14A0">
        <w:trPr>
          <w:trHeight w:val="300"/>
          <w:tblHeader/>
        </w:trPr>
        <w:tc>
          <w:tcPr>
            <w:tcW w:w="1267" w:type="dxa"/>
            <w:noWrap/>
            <w:hideMark/>
          </w:tcPr>
          <w:p w14:paraId="71ED6305" w14:textId="77777777" w:rsidR="00DC17FD" w:rsidRPr="00B322A8" w:rsidRDefault="00DC17FD" w:rsidP="00C12606">
            <w:pPr>
              <w:pStyle w:val="TAL"/>
              <w:keepNext w:val="0"/>
            </w:pPr>
            <w:r w:rsidRPr="00B322A8">
              <w:t>4</w:t>
            </w:r>
          </w:p>
        </w:tc>
        <w:tc>
          <w:tcPr>
            <w:tcW w:w="1100" w:type="dxa"/>
            <w:noWrap/>
            <w:hideMark/>
          </w:tcPr>
          <w:p w14:paraId="3AFCA99B" w14:textId="77777777" w:rsidR="00DC17FD" w:rsidRPr="00B322A8" w:rsidRDefault="00DC17FD" w:rsidP="00C12606">
            <w:pPr>
              <w:pStyle w:val="TAL"/>
              <w:keepNext w:val="0"/>
            </w:pPr>
            <w:r w:rsidRPr="00B322A8">
              <w:t>-23.13</w:t>
            </w:r>
          </w:p>
        </w:tc>
        <w:tc>
          <w:tcPr>
            <w:tcW w:w="2107" w:type="dxa"/>
            <w:noWrap/>
            <w:hideMark/>
          </w:tcPr>
          <w:p w14:paraId="0A0383A4" w14:textId="77777777" w:rsidR="00DC17FD" w:rsidRPr="00B322A8" w:rsidRDefault="00DC17FD" w:rsidP="00C12606">
            <w:pPr>
              <w:pStyle w:val="TAL"/>
              <w:keepNext w:val="0"/>
            </w:pPr>
            <w:r w:rsidRPr="00B322A8">
              <w:t>128</w:t>
            </w:r>
          </w:p>
        </w:tc>
        <w:tc>
          <w:tcPr>
            <w:tcW w:w="2082" w:type="dxa"/>
            <w:noWrap/>
            <w:hideMark/>
          </w:tcPr>
          <w:p w14:paraId="43DDE65F" w14:textId="77777777" w:rsidR="00DC17FD" w:rsidRPr="00B322A8" w:rsidRDefault="00DC17FD" w:rsidP="00C12606">
            <w:pPr>
              <w:pStyle w:val="TAL"/>
              <w:keepNext w:val="0"/>
            </w:pPr>
            <w:r w:rsidRPr="00B322A8">
              <w:t>-169.89</w:t>
            </w:r>
          </w:p>
        </w:tc>
        <w:tc>
          <w:tcPr>
            <w:tcW w:w="1058" w:type="dxa"/>
            <w:noWrap/>
            <w:hideMark/>
          </w:tcPr>
          <w:p w14:paraId="32DBA267" w14:textId="77777777" w:rsidR="00DC17FD" w:rsidRPr="00B322A8" w:rsidRDefault="00DC17FD" w:rsidP="00C12606">
            <w:pPr>
              <w:pStyle w:val="TAL"/>
              <w:keepNext w:val="0"/>
            </w:pPr>
            <w:r w:rsidRPr="00B322A8">
              <w:t>67.57</w:t>
            </w:r>
          </w:p>
        </w:tc>
        <w:tc>
          <w:tcPr>
            <w:tcW w:w="873" w:type="dxa"/>
            <w:noWrap/>
            <w:hideMark/>
          </w:tcPr>
          <w:p w14:paraId="2EF225BB" w14:textId="77777777" w:rsidR="00DC17FD" w:rsidRPr="00B322A8" w:rsidRDefault="00DC17FD" w:rsidP="00C12606">
            <w:pPr>
              <w:pStyle w:val="TAL"/>
              <w:keepNext w:val="0"/>
            </w:pPr>
            <w:r w:rsidRPr="00B322A8">
              <w:t>23.8</w:t>
            </w:r>
          </w:p>
        </w:tc>
        <w:tc>
          <w:tcPr>
            <w:tcW w:w="873" w:type="dxa"/>
            <w:noWrap/>
            <w:hideMark/>
          </w:tcPr>
          <w:p w14:paraId="1A9E4862" w14:textId="77777777" w:rsidR="00DC17FD" w:rsidRPr="00B322A8" w:rsidRDefault="00DC17FD" w:rsidP="00C12606">
            <w:pPr>
              <w:pStyle w:val="TAL"/>
              <w:keepNext w:val="0"/>
            </w:pPr>
            <w:r w:rsidRPr="00B322A8">
              <w:t>89.11</w:t>
            </w:r>
          </w:p>
        </w:tc>
      </w:tr>
      <w:tr w:rsidR="00DC17FD" w:rsidRPr="00B322A8" w14:paraId="239C464E" w14:textId="77777777" w:rsidTr="00BA14A0">
        <w:trPr>
          <w:trHeight w:val="300"/>
          <w:tblHeader/>
        </w:trPr>
        <w:tc>
          <w:tcPr>
            <w:tcW w:w="1267" w:type="dxa"/>
            <w:noWrap/>
            <w:hideMark/>
          </w:tcPr>
          <w:p w14:paraId="00AFD296" w14:textId="77777777" w:rsidR="00DC17FD" w:rsidRPr="00B322A8" w:rsidRDefault="00DC17FD" w:rsidP="00C12606">
            <w:pPr>
              <w:pStyle w:val="TAL"/>
              <w:keepNext w:val="0"/>
            </w:pPr>
            <w:r w:rsidRPr="00B322A8">
              <w:t>5</w:t>
            </w:r>
          </w:p>
        </w:tc>
        <w:tc>
          <w:tcPr>
            <w:tcW w:w="1100" w:type="dxa"/>
            <w:noWrap/>
            <w:hideMark/>
          </w:tcPr>
          <w:p w14:paraId="742E68C1" w14:textId="77777777" w:rsidR="00DC17FD" w:rsidRPr="00B322A8" w:rsidRDefault="00DC17FD" w:rsidP="00C12606">
            <w:pPr>
              <w:pStyle w:val="TAL"/>
              <w:keepNext w:val="0"/>
            </w:pPr>
            <w:r w:rsidRPr="00B322A8">
              <w:t>-18.23</w:t>
            </w:r>
          </w:p>
        </w:tc>
        <w:tc>
          <w:tcPr>
            <w:tcW w:w="2107" w:type="dxa"/>
            <w:noWrap/>
            <w:hideMark/>
          </w:tcPr>
          <w:p w14:paraId="3375B105" w14:textId="77777777" w:rsidR="00DC17FD" w:rsidRPr="00B322A8" w:rsidRDefault="00DC17FD" w:rsidP="00C12606">
            <w:pPr>
              <w:pStyle w:val="TAL"/>
              <w:keepNext w:val="0"/>
            </w:pPr>
            <w:r w:rsidRPr="00B322A8">
              <w:t>132</w:t>
            </w:r>
          </w:p>
        </w:tc>
        <w:tc>
          <w:tcPr>
            <w:tcW w:w="2082" w:type="dxa"/>
            <w:noWrap/>
            <w:hideMark/>
          </w:tcPr>
          <w:p w14:paraId="4514EA67" w14:textId="77777777" w:rsidR="00DC17FD" w:rsidRPr="00B322A8" w:rsidRDefault="00DC17FD" w:rsidP="00C12606">
            <w:pPr>
              <w:pStyle w:val="TAL"/>
              <w:keepNext w:val="0"/>
            </w:pPr>
            <w:r w:rsidRPr="00B322A8">
              <w:t>104.58</w:t>
            </w:r>
          </w:p>
        </w:tc>
        <w:tc>
          <w:tcPr>
            <w:tcW w:w="1058" w:type="dxa"/>
            <w:noWrap/>
            <w:hideMark/>
          </w:tcPr>
          <w:p w14:paraId="4E71463C" w14:textId="77777777" w:rsidR="00DC17FD" w:rsidRPr="00B322A8" w:rsidRDefault="00DC17FD" w:rsidP="00C12606">
            <w:pPr>
              <w:pStyle w:val="TAL"/>
              <w:keepNext w:val="0"/>
            </w:pPr>
            <w:r w:rsidRPr="00B322A8">
              <w:t>-0.57</w:t>
            </w:r>
          </w:p>
        </w:tc>
        <w:tc>
          <w:tcPr>
            <w:tcW w:w="873" w:type="dxa"/>
            <w:noWrap/>
            <w:hideMark/>
          </w:tcPr>
          <w:p w14:paraId="6AA05D50" w14:textId="77777777" w:rsidR="00DC17FD" w:rsidRPr="00B322A8" w:rsidRDefault="00DC17FD" w:rsidP="00C12606">
            <w:pPr>
              <w:pStyle w:val="TAL"/>
              <w:keepNext w:val="0"/>
            </w:pPr>
            <w:r w:rsidRPr="00B322A8">
              <w:t>29.75</w:t>
            </w:r>
          </w:p>
        </w:tc>
        <w:tc>
          <w:tcPr>
            <w:tcW w:w="873" w:type="dxa"/>
            <w:noWrap/>
            <w:hideMark/>
          </w:tcPr>
          <w:p w14:paraId="2528A706" w14:textId="77777777" w:rsidR="00DC17FD" w:rsidRPr="00B322A8" w:rsidRDefault="00DC17FD" w:rsidP="00C12606">
            <w:pPr>
              <w:pStyle w:val="TAL"/>
              <w:keepNext w:val="0"/>
            </w:pPr>
            <w:r w:rsidRPr="00B322A8">
              <w:t>93</w:t>
            </w:r>
          </w:p>
        </w:tc>
      </w:tr>
      <w:tr w:rsidR="00DC17FD" w:rsidRPr="00B322A8" w14:paraId="7BA371A1" w14:textId="77777777" w:rsidTr="00BA14A0">
        <w:trPr>
          <w:trHeight w:val="300"/>
          <w:tblHeader/>
        </w:trPr>
        <w:tc>
          <w:tcPr>
            <w:tcW w:w="1267" w:type="dxa"/>
            <w:noWrap/>
            <w:hideMark/>
          </w:tcPr>
          <w:p w14:paraId="3D41EFDC" w14:textId="77777777" w:rsidR="00DC17FD" w:rsidRPr="00B322A8" w:rsidRDefault="00DC17FD" w:rsidP="00C12606">
            <w:pPr>
              <w:pStyle w:val="TAL"/>
              <w:keepNext w:val="0"/>
            </w:pPr>
            <w:r w:rsidRPr="00B322A8">
              <w:t>6</w:t>
            </w:r>
          </w:p>
        </w:tc>
        <w:tc>
          <w:tcPr>
            <w:tcW w:w="1100" w:type="dxa"/>
            <w:noWrap/>
            <w:hideMark/>
          </w:tcPr>
          <w:p w14:paraId="259B9660" w14:textId="77777777" w:rsidR="00DC17FD" w:rsidRPr="00B322A8" w:rsidRDefault="00DC17FD" w:rsidP="00C12606">
            <w:pPr>
              <w:pStyle w:val="TAL"/>
              <w:keepNext w:val="0"/>
            </w:pPr>
            <w:r w:rsidRPr="00B322A8">
              <w:t>-23.23</w:t>
            </w:r>
          </w:p>
        </w:tc>
        <w:tc>
          <w:tcPr>
            <w:tcW w:w="2107" w:type="dxa"/>
            <w:noWrap/>
            <w:hideMark/>
          </w:tcPr>
          <w:p w14:paraId="5CE4B757" w14:textId="77777777" w:rsidR="00DC17FD" w:rsidRPr="00B322A8" w:rsidRDefault="00DC17FD" w:rsidP="00C12606">
            <w:pPr>
              <w:pStyle w:val="TAL"/>
              <w:keepNext w:val="0"/>
            </w:pPr>
            <w:r w:rsidRPr="00B322A8">
              <w:t>167</w:t>
            </w:r>
          </w:p>
        </w:tc>
        <w:tc>
          <w:tcPr>
            <w:tcW w:w="2082" w:type="dxa"/>
            <w:noWrap/>
            <w:hideMark/>
          </w:tcPr>
          <w:p w14:paraId="4D5A75F9" w14:textId="77777777" w:rsidR="00DC17FD" w:rsidRPr="00B322A8" w:rsidRDefault="00DC17FD" w:rsidP="00C12606">
            <w:pPr>
              <w:pStyle w:val="TAL"/>
              <w:keepNext w:val="0"/>
            </w:pPr>
            <w:r w:rsidRPr="00B322A8">
              <w:t>-32.27</w:t>
            </w:r>
          </w:p>
        </w:tc>
        <w:tc>
          <w:tcPr>
            <w:tcW w:w="1058" w:type="dxa"/>
            <w:noWrap/>
            <w:hideMark/>
          </w:tcPr>
          <w:p w14:paraId="226CA47B" w14:textId="77777777" w:rsidR="00DC17FD" w:rsidRPr="00B322A8" w:rsidRDefault="00DC17FD" w:rsidP="00C12606">
            <w:pPr>
              <w:pStyle w:val="TAL"/>
              <w:keepNext w:val="0"/>
            </w:pPr>
            <w:r w:rsidRPr="00B322A8">
              <w:t>18.75</w:t>
            </w:r>
          </w:p>
        </w:tc>
        <w:tc>
          <w:tcPr>
            <w:tcW w:w="873" w:type="dxa"/>
            <w:noWrap/>
            <w:hideMark/>
          </w:tcPr>
          <w:p w14:paraId="3CEEC00D" w14:textId="77777777" w:rsidR="00DC17FD" w:rsidRPr="00B322A8" w:rsidRDefault="00DC17FD" w:rsidP="00C12606">
            <w:pPr>
              <w:pStyle w:val="TAL"/>
              <w:keepNext w:val="0"/>
            </w:pPr>
            <w:r w:rsidRPr="00B322A8">
              <w:t>29.75</w:t>
            </w:r>
          </w:p>
        </w:tc>
        <w:tc>
          <w:tcPr>
            <w:tcW w:w="873" w:type="dxa"/>
            <w:noWrap/>
            <w:hideMark/>
          </w:tcPr>
          <w:p w14:paraId="2E4A837F" w14:textId="77777777" w:rsidR="00DC17FD" w:rsidRPr="00B322A8" w:rsidRDefault="00DC17FD" w:rsidP="00C12606">
            <w:pPr>
              <w:pStyle w:val="TAL"/>
              <w:keepNext w:val="0"/>
            </w:pPr>
            <w:r w:rsidRPr="00B322A8">
              <w:t>93.32</w:t>
            </w:r>
          </w:p>
        </w:tc>
      </w:tr>
      <w:tr w:rsidR="00DC17FD" w:rsidRPr="00B322A8" w14:paraId="1F46D177" w14:textId="77777777" w:rsidTr="00BA14A0">
        <w:trPr>
          <w:trHeight w:val="300"/>
          <w:tblHeader/>
        </w:trPr>
        <w:tc>
          <w:tcPr>
            <w:tcW w:w="1267" w:type="dxa"/>
            <w:noWrap/>
            <w:hideMark/>
          </w:tcPr>
          <w:p w14:paraId="484B2D2A" w14:textId="77777777" w:rsidR="00DC17FD" w:rsidRPr="00B322A8" w:rsidRDefault="00DC17FD" w:rsidP="00C12606">
            <w:pPr>
              <w:pStyle w:val="TAL"/>
              <w:keepNext w:val="0"/>
            </w:pPr>
            <w:r w:rsidRPr="00B322A8">
              <w:t>7</w:t>
            </w:r>
          </w:p>
        </w:tc>
        <w:tc>
          <w:tcPr>
            <w:tcW w:w="1100" w:type="dxa"/>
            <w:noWrap/>
            <w:hideMark/>
          </w:tcPr>
          <w:p w14:paraId="071091E2" w14:textId="77777777" w:rsidR="00DC17FD" w:rsidRPr="00B322A8" w:rsidRDefault="00DC17FD" w:rsidP="00C12606">
            <w:pPr>
              <w:pStyle w:val="TAL"/>
              <w:keepNext w:val="0"/>
            </w:pPr>
            <w:r w:rsidRPr="00B322A8">
              <w:t>-20.43</w:t>
            </w:r>
          </w:p>
        </w:tc>
        <w:tc>
          <w:tcPr>
            <w:tcW w:w="2107" w:type="dxa"/>
            <w:noWrap/>
            <w:hideMark/>
          </w:tcPr>
          <w:p w14:paraId="21B9349D" w14:textId="77777777" w:rsidR="00DC17FD" w:rsidRPr="00B322A8" w:rsidRDefault="00DC17FD" w:rsidP="00C12606">
            <w:pPr>
              <w:pStyle w:val="TAL"/>
              <w:keepNext w:val="0"/>
            </w:pPr>
            <w:r w:rsidRPr="00B322A8">
              <w:t>170</w:t>
            </w:r>
          </w:p>
        </w:tc>
        <w:tc>
          <w:tcPr>
            <w:tcW w:w="2082" w:type="dxa"/>
            <w:noWrap/>
            <w:hideMark/>
          </w:tcPr>
          <w:p w14:paraId="592436A3" w14:textId="77777777" w:rsidR="00DC17FD" w:rsidRPr="00B322A8" w:rsidRDefault="00DC17FD" w:rsidP="00C12606">
            <w:pPr>
              <w:pStyle w:val="TAL"/>
              <w:keepNext w:val="0"/>
            </w:pPr>
            <w:r w:rsidRPr="00B322A8">
              <w:t>104.58</w:t>
            </w:r>
          </w:p>
        </w:tc>
        <w:tc>
          <w:tcPr>
            <w:tcW w:w="1058" w:type="dxa"/>
            <w:noWrap/>
            <w:hideMark/>
          </w:tcPr>
          <w:p w14:paraId="5D50EF9E" w14:textId="77777777" w:rsidR="00DC17FD" w:rsidRPr="00B322A8" w:rsidRDefault="00DC17FD" w:rsidP="00C12606">
            <w:pPr>
              <w:pStyle w:val="TAL"/>
              <w:keepNext w:val="0"/>
            </w:pPr>
            <w:r w:rsidRPr="00B322A8">
              <w:t>-0.57</w:t>
            </w:r>
          </w:p>
        </w:tc>
        <w:tc>
          <w:tcPr>
            <w:tcW w:w="873" w:type="dxa"/>
            <w:noWrap/>
            <w:hideMark/>
          </w:tcPr>
          <w:p w14:paraId="05056987" w14:textId="77777777" w:rsidR="00DC17FD" w:rsidRPr="00B322A8" w:rsidRDefault="00DC17FD" w:rsidP="00C12606">
            <w:pPr>
              <w:pStyle w:val="TAL"/>
              <w:keepNext w:val="0"/>
            </w:pPr>
            <w:r w:rsidRPr="00B322A8">
              <w:t>26.775</w:t>
            </w:r>
          </w:p>
        </w:tc>
        <w:tc>
          <w:tcPr>
            <w:tcW w:w="873" w:type="dxa"/>
            <w:noWrap/>
            <w:hideMark/>
          </w:tcPr>
          <w:p w14:paraId="3BAE0D73" w14:textId="77777777" w:rsidR="00DC17FD" w:rsidRPr="00B322A8" w:rsidRDefault="00DC17FD" w:rsidP="00C12606">
            <w:pPr>
              <w:pStyle w:val="TAL"/>
              <w:keepNext w:val="0"/>
            </w:pPr>
            <w:r w:rsidRPr="00B322A8">
              <w:t>93</w:t>
            </w:r>
          </w:p>
        </w:tc>
      </w:tr>
      <w:tr w:rsidR="00DC17FD" w:rsidRPr="00B322A8" w14:paraId="3B9F056C" w14:textId="77777777" w:rsidTr="00BA14A0">
        <w:trPr>
          <w:trHeight w:val="300"/>
          <w:tblHeader/>
        </w:trPr>
        <w:tc>
          <w:tcPr>
            <w:tcW w:w="1267" w:type="dxa"/>
            <w:noWrap/>
            <w:hideMark/>
          </w:tcPr>
          <w:p w14:paraId="7ADE9027" w14:textId="77777777" w:rsidR="00DC17FD" w:rsidRPr="00B322A8" w:rsidRDefault="00DC17FD" w:rsidP="00C12606">
            <w:pPr>
              <w:pStyle w:val="TAL"/>
              <w:keepNext w:val="0"/>
            </w:pPr>
            <w:r w:rsidRPr="00B322A8">
              <w:t>8</w:t>
            </w:r>
          </w:p>
        </w:tc>
        <w:tc>
          <w:tcPr>
            <w:tcW w:w="1100" w:type="dxa"/>
            <w:noWrap/>
            <w:hideMark/>
          </w:tcPr>
          <w:p w14:paraId="474D24C6" w14:textId="77777777" w:rsidR="00DC17FD" w:rsidRPr="00B322A8" w:rsidRDefault="00DC17FD" w:rsidP="00C12606">
            <w:pPr>
              <w:pStyle w:val="TAL"/>
              <w:keepNext w:val="0"/>
            </w:pPr>
            <w:r w:rsidRPr="00B322A8">
              <w:t>-22.23</w:t>
            </w:r>
          </w:p>
        </w:tc>
        <w:tc>
          <w:tcPr>
            <w:tcW w:w="2107" w:type="dxa"/>
            <w:noWrap/>
            <w:hideMark/>
          </w:tcPr>
          <w:p w14:paraId="75889C77" w14:textId="77777777" w:rsidR="00DC17FD" w:rsidRPr="00B322A8" w:rsidRDefault="00DC17FD" w:rsidP="00C12606">
            <w:pPr>
              <w:pStyle w:val="TAL"/>
              <w:keepNext w:val="0"/>
            </w:pPr>
            <w:r w:rsidRPr="00B322A8">
              <w:t>244</w:t>
            </w:r>
          </w:p>
        </w:tc>
        <w:tc>
          <w:tcPr>
            <w:tcW w:w="2082" w:type="dxa"/>
            <w:noWrap/>
            <w:hideMark/>
          </w:tcPr>
          <w:p w14:paraId="14E76796" w14:textId="77777777" w:rsidR="00DC17FD" w:rsidRPr="00B322A8" w:rsidRDefault="00DC17FD" w:rsidP="00C12606">
            <w:pPr>
              <w:pStyle w:val="TAL"/>
              <w:keepNext w:val="0"/>
            </w:pPr>
            <w:r w:rsidRPr="00B322A8">
              <w:t>104.58</w:t>
            </w:r>
          </w:p>
        </w:tc>
        <w:tc>
          <w:tcPr>
            <w:tcW w:w="1058" w:type="dxa"/>
            <w:noWrap/>
            <w:hideMark/>
          </w:tcPr>
          <w:p w14:paraId="0C7D9DC4" w14:textId="77777777" w:rsidR="00DC17FD" w:rsidRPr="00B322A8" w:rsidRDefault="00DC17FD" w:rsidP="00C12606">
            <w:pPr>
              <w:pStyle w:val="TAL"/>
              <w:keepNext w:val="0"/>
            </w:pPr>
            <w:r w:rsidRPr="00B322A8">
              <w:t>-0.57</w:t>
            </w:r>
          </w:p>
        </w:tc>
        <w:tc>
          <w:tcPr>
            <w:tcW w:w="873" w:type="dxa"/>
            <w:noWrap/>
            <w:hideMark/>
          </w:tcPr>
          <w:p w14:paraId="4A1A2B7D" w14:textId="77777777" w:rsidR="00DC17FD" w:rsidRPr="00B322A8" w:rsidRDefault="00DC17FD" w:rsidP="00C12606">
            <w:pPr>
              <w:pStyle w:val="TAL"/>
              <w:keepNext w:val="0"/>
            </w:pPr>
            <w:r w:rsidRPr="00B322A8">
              <w:t>23.8</w:t>
            </w:r>
          </w:p>
        </w:tc>
        <w:tc>
          <w:tcPr>
            <w:tcW w:w="873" w:type="dxa"/>
            <w:noWrap/>
            <w:hideMark/>
          </w:tcPr>
          <w:p w14:paraId="69033898" w14:textId="77777777" w:rsidR="00DC17FD" w:rsidRPr="00B322A8" w:rsidRDefault="00DC17FD" w:rsidP="00C12606">
            <w:pPr>
              <w:pStyle w:val="TAL"/>
              <w:keepNext w:val="0"/>
            </w:pPr>
            <w:r w:rsidRPr="00B322A8">
              <w:t>93</w:t>
            </w:r>
          </w:p>
        </w:tc>
      </w:tr>
      <w:tr w:rsidR="00DC17FD" w:rsidRPr="00B322A8" w14:paraId="2A412B80" w14:textId="77777777" w:rsidTr="00BA14A0">
        <w:trPr>
          <w:trHeight w:val="300"/>
          <w:tblHeader/>
        </w:trPr>
        <w:tc>
          <w:tcPr>
            <w:tcW w:w="1267" w:type="dxa"/>
            <w:noWrap/>
            <w:hideMark/>
          </w:tcPr>
          <w:p w14:paraId="5E9FD0C8" w14:textId="77777777" w:rsidR="00DC17FD" w:rsidRPr="00B322A8" w:rsidRDefault="00DC17FD" w:rsidP="00C12606">
            <w:pPr>
              <w:pStyle w:val="TAL"/>
              <w:keepNext w:val="0"/>
            </w:pPr>
            <w:r w:rsidRPr="00B322A8">
              <w:t>9</w:t>
            </w:r>
          </w:p>
        </w:tc>
        <w:tc>
          <w:tcPr>
            <w:tcW w:w="1100" w:type="dxa"/>
            <w:noWrap/>
            <w:hideMark/>
          </w:tcPr>
          <w:p w14:paraId="34196C9D" w14:textId="77777777" w:rsidR="00DC17FD" w:rsidRPr="00B322A8" w:rsidRDefault="00DC17FD" w:rsidP="00C12606">
            <w:pPr>
              <w:pStyle w:val="TAL"/>
              <w:keepNext w:val="0"/>
            </w:pPr>
            <w:r w:rsidRPr="00B322A8">
              <w:t>-28.13</w:t>
            </w:r>
          </w:p>
        </w:tc>
        <w:tc>
          <w:tcPr>
            <w:tcW w:w="2107" w:type="dxa"/>
            <w:noWrap/>
            <w:hideMark/>
          </w:tcPr>
          <w:p w14:paraId="4E688259" w14:textId="77777777" w:rsidR="00DC17FD" w:rsidRPr="00B322A8" w:rsidRDefault="00DC17FD" w:rsidP="00C12606">
            <w:pPr>
              <w:pStyle w:val="TAL"/>
              <w:keepNext w:val="0"/>
            </w:pPr>
            <w:r w:rsidRPr="00B322A8">
              <w:t>380</w:t>
            </w:r>
          </w:p>
        </w:tc>
        <w:tc>
          <w:tcPr>
            <w:tcW w:w="2082" w:type="dxa"/>
            <w:noWrap/>
            <w:hideMark/>
          </w:tcPr>
          <w:p w14:paraId="1A5D7CD5" w14:textId="77777777" w:rsidR="00DC17FD" w:rsidRPr="00B322A8" w:rsidRDefault="00DC17FD" w:rsidP="00C12606">
            <w:pPr>
              <w:pStyle w:val="TAL"/>
              <w:keepNext w:val="0"/>
            </w:pPr>
            <w:r w:rsidRPr="00B322A8">
              <w:t>135.44</w:t>
            </w:r>
          </w:p>
        </w:tc>
        <w:tc>
          <w:tcPr>
            <w:tcW w:w="1058" w:type="dxa"/>
            <w:noWrap/>
            <w:hideMark/>
          </w:tcPr>
          <w:p w14:paraId="0F8AAB75" w14:textId="77777777" w:rsidR="00DC17FD" w:rsidRPr="00B322A8" w:rsidRDefault="00DC17FD" w:rsidP="00C12606">
            <w:pPr>
              <w:pStyle w:val="TAL"/>
              <w:keepNext w:val="0"/>
            </w:pPr>
            <w:r w:rsidRPr="00B322A8">
              <w:t>-69.86</w:t>
            </w:r>
          </w:p>
        </w:tc>
        <w:tc>
          <w:tcPr>
            <w:tcW w:w="873" w:type="dxa"/>
            <w:noWrap/>
            <w:hideMark/>
          </w:tcPr>
          <w:p w14:paraId="55E06432" w14:textId="77777777" w:rsidR="00DC17FD" w:rsidRPr="00B322A8" w:rsidRDefault="00DC17FD" w:rsidP="00C12606">
            <w:pPr>
              <w:pStyle w:val="TAL"/>
              <w:keepNext w:val="0"/>
            </w:pPr>
            <w:r w:rsidRPr="00B322A8">
              <w:t>29.75</w:t>
            </w:r>
          </w:p>
        </w:tc>
        <w:tc>
          <w:tcPr>
            <w:tcW w:w="873" w:type="dxa"/>
            <w:noWrap/>
            <w:hideMark/>
          </w:tcPr>
          <w:p w14:paraId="1C70B0F3" w14:textId="77777777" w:rsidR="00DC17FD" w:rsidRPr="00B322A8" w:rsidRDefault="00DC17FD" w:rsidP="00C12606">
            <w:pPr>
              <w:pStyle w:val="TAL"/>
              <w:keepNext w:val="0"/>
            </w:pPr>
            <w:r w:rsidRPr="00B322A8">
              <w:t>90.05</w:t>
            </w:r>
          </w:p>
        </w:tc>
      </w:tr>
      <w:tr w:rsidR="00DC17FD" w:rsidRPr="00B322A8" w14:paraId="53B8A09D" w14:textId="77777777" w:rsidTr="00BA14A0">
        <w:trPr>
          <w:trHeight w:val="300"/>
          <w:tblHeader/>
        </w:trPr>
        <w:tc>
          <w:tcPr>
            <w:tcW w:w="1267" w:type="dxa"/>
            <w:noWrap/>
            <w:hideMark/>
          </w:tcPr>
          <w:p w14:paraId="212EA372" w14:textId="77777777" w:rsidR="00DC17FD" w:rsidRPr="00B322A8" w:rsidRDefault="00DC17FD" w:rsidP="00C12606">
            <w:pPr>
              <w:pStyle w:val="TAL"/>
              <w:keepNext w:val="0"/>
            </w:pPr>
            <w:r w:rsidRPr="00B322A8">
              <w:t>10</w:t>
            </w:r>
          </w:p>
        </w:tc>
        <w:tc>
          <w:tcPr>
            <w:tcW w:w="1100" w:type="dxa"/>
            <w:noWrap/>
            <w:hideMark/>
          </w:tcPr>
          <w:p w14:paraId="15410D01" w14:textId="77777777" w:rsidR="00DC17FD" w:rsidRPr="00B322A8" w:rsidRDefault="00DC17FD" w:rsidP="00C12606">
            <w:pPr>
              <w:pStyle w:val="TAL"/>
              <w:keepNext w:val="0"/>
            </w:pPr>
            <w:r w:rsidRPr="00B322A8">
              <w:t>-23.93</w:t>
            </w:r>
          </w:p>
        </w:tc>
        <w:tc>
          <w:tcPr>
            <w:tcW w:w="2107" w:type="dxa"/>
            <w:noWrap/>
            <w:hideMark/>
          </w:tcPr>
          <w:p w14:paraId="7B9CA8DD" w14:textId="77777777" w:rsidR="00DC17FD" w:rsidRPr="00B322A8" w:rsidRDefault="00DC17FD" w:rsidP="00C12606">
            <w:pPr>
              <w:pStyle w:val="TAL"/>
              <w:keepNext w:val="0"/>
            </w:pPr>
            <w:r w:rsidRPr="00B322A8">
              <w:t>747</w:t>
            </w:r>
          </w:p>
        </w:tc>
        <w:tc>
          <w:tcPr>
            <w:tcW w:w="2082" w:type="dxa"/>
            <w:noWrap/>
            <w:hideMark/>
          </w:tcPr>
          <w:p w14:paraId="44072DC1" w14:textId="77777777" w:rsidR="00DC17FD" w:rsidRPr="00B322A8" w:rsidRDefault="00DC17FD" w:rsidP="00C12606">
            <w:pPr>
              <w:pStyle w:val="TAL"/>
              <w:keepNext w:val="0"/>
            </w:pPr>
            <w:r w:rsidRPr="00B322A8">
              <w:t>-26.7</w:t>
            </w:r>
          </w:p>
        </w:tc>
        <w:tc>
          <w:tcPr>
            <w:tcW w:w="1058" w:type="dxa"/>
            <w:noWrap/>
            <w:hideMark/>
          </w:tcPr>
          <w:p w14:paraId="62732E89" w14:textId="77777777" w:rsidR="00DC17FD" w:rsidRPr="00B322A8" w:rsidRDefault="00DC17FD" w:rsidP="00C12606">
            <w:pPr>
              <w:pStyle w:val="TAL"/>
              <w:keepNext w:val="0"/>
            </w:pPr>
            <w:r w:rsidRPr="00B322A8">
              <w:t>-41.61</w:t>
            </w:r>
          </w:p>
        </w:tc>
        <w:tc>
          <w:tcPr>
            <w:tcW w:w="873" w:type="dxa"/>
            <w:noWrap/>
            <w:hideMark/>
          </w:tcPr>
          <w:p w14:paraId="77CD2D69" w14:textId="77777777" w:rsidR="00DC17FD" w:rsidRPr="00B322A8" w:rsidRDefault="00DC17FD" w:rsidP="00C12606">
            <w:pPr>
              <w:pStyle w:val="TAL"/>
              <w:keepNext w:val="0"/>
            </w:pPr>
            <w:r w:rsidRPr="00B322A8">
              <w:t>29.75</w:t>
            </w:r>
          </w:p>
        </w:tc>
        <w:tc>
          <w:tcPr>
            <w:tcW w:w="873" w:type="dxa"/>
            <w:noWrap/>
            <w:hideMark/>
          </w:tcPr>
          <w:p w14:paraId="155407B6" w14:textId="77777777" w:rsidR="00DC17FD" w:rsidRPr="00B322A8" w:rsidRDefault="00DC17FD" w:rsidP="00C12606">
            <w:pPr>
              <w:pStyle w:val="TAL"/>
              <w:keepNext w:val="0"/>
            </w:pPr>
            <w:r w:rsidRPr="00B322A8">
              <w:t>90.99</w:t>
            </w:r>
          </w:p>
        </w:tc>
      </w:tr>
      <w:tr w:rsidR="00DC17FD" w:rsidRPr="00B322A8" w14:paraId="25EC6350" w14:textId="77777777" w:rsidTr="00BA14A0">
        <w:trPr>
          <w:trHeight w:val="300"/>
          <w:tblHeader/>
        </w:trPr>
        <w:tc>
          <w:tcPr>
            <w:tcW w:w="1267" w:type="dxa"/>
            <w:noWrap/>
            <w:hideMark/>
          </w:tcPr>
          <w:p w14:paraId="6CF69C85" w14:textId="77777777" w:rsidR="00DC17FD" w:rsidRPr="00B322A8" w:rsidRDefault="00DC17FD" w:rsidP="00C12606">
            <w:pPr>
              <w:pStyle w:val="TAL"/>
              <w:keepNext w:val="0"/>
            </w:pPr>
            <w:r w:rsidRPr="00B322A8">
              <w:t>11</w:t>
            </w:r>
          </w:p>
        </w:tc>
        <w:tc>
          <w:tcPr>
            <w:tcW w:w="1100" w:type="dxa"/>
            <w:noWrap/>
            <w:hideMark/>
          </w:tcPr>
          <w:p w14:paraId="4BDF9353" w14:textId="77777777" w:rsidR="00DC17FD" w:rsidRPr="00B322A8" w:rsidRDefault="00DC17FD" w:rsidP="00C12606">
            <w:pPr>
              <w:pStyle w:val="TAL"/>
              <w:keepNext w:val="0"/>
            </w:pPr>
            <w:r w:rsidRPr="00B322A8">
              <w:t>-25.13</w:t>
            </w:r>
          </w:p>
        </w:tc>
        <w:tc>
          <w:tcPr>
            <w:tcW w:w="2107" w:type="dxa"/>
            <w:noWrap/>
            <w:hideMark/>
          </w:tcPr>
          <w:p w14:paraId="5B23BE7A" w14:textId="77777777" w:rsidR="00DC17FD" w:rsidRPr="00B322A8" w:rsidRDefault="00DC17FD" w:rsidP="00C12606">
            <w:pPr>
              <w:pStyle w:val="TAL"/>
              <w:keepNext w:val="0"/>
            </w:pPr>
            <w:r w:rsidRPr="00B322A8">
              <w:t>887</w:t>
            </w:r>
          </w:p>
        </w:tc>
        <w:tc>
          <w:tcPr>
            <w:tcW w:w="2082" w:type="dxa"/>
            <w:noWrap/>
            <w:hideMark/>
          </w:tcPr>
          <w:p w14:paraId="054F3AAC" w14:textId="77777777" w:rsidR="00DC17FD" w:rsidRPr="00B322A8" w:rsidRDefault="00DC17FD" w:rsidP="00C12606">
            <w:pPr>
              <w:pStyle w:val="TAL"/>
              <w:keepNext w:val="0"/>
            </w:pPr>
            <w:r w:rsidRPr="00B322A8">
              <w:t>32.45</w:t>
            </w:r>
          </w:p>
        </w:tc>
        <w:tc>
          <w:tcPr>
            <w:tcW w:w="1058" w:type="dxa"/>
            <w:noWrap/>
            <w:hideMark/>
          </w:tcPr>
          <w:p w14:paraId="4B8A7E9F" w14:textId="77777777" w:rsidR="00DC17FD" w:rsidRPr="00B322A8" w:rsidRDefault="00DC17FD" w:rsidP="00C12606">
            <w:pPr>
              <w:pStyle w:val="TAL"/>
              <w:keepNext w:val="0"/>
            </w:pPr>
            <w:r w:rsidRPr="00B322A8">
              <w:t>34.84</w:t>
            </w:r>
          </w:p>
        </w:tc>
        <w:tc>
          <w:tcPr>
            <w:tcW w:w="873" w:type="dxa"/>
            <w:noWrap/>
            <w:hideMark/>
          </w:tcPr>
          <w:p w14:paraId="1B288510" w14:textId="77777777" w:rsidR="00DC17FD" w:rsidRPr="00B322A8" w:rsidRDefault="00DC17FD" w:rsidP="00C12606">
            <w:pPr>
              <w:pStyle w:val="TAL"/>
              <w:keepNext w:val="0"/>
            </w:pPr>
            <w:r w:rsidRPr="00B322A8">
              <w:t>29.75</w:t>
            </w:r>
          </w:p>
        </w:tc>
        <w:tc>
          <w:tcPr>
            <w:tcW w:w="873" w:type="dxa"/>
            <w:noWrap/>
            <w:hideMark/>
          </w:tcPr>
          <w:p w14:paraId="7C856E7B" w14:textId="77777777" w:rsidR="00DC17FD" w:rsidRPr="00B322A8" w:rsidRDefault="00DC17FD" w:rsidP="00C12606">
            <w:pPr>
              <w:pStyle w:val="TAL"/>
              <w:keepNext w:val="0"/>
            </w:pPr>
            <w:r w:rsidRPr="00B322A8">
              <w:t>95.03</w:t>
            </w:r>
          </w:p>
        </w:tc>
      </w:tr>
      <w:tr w:rsidR="00DC17FD" w:rsidRPr="00B322A8" w14:paraId="740DC516" w14:textId="77777777" w:rsidTr="00BA14A0">
        <w:trPr>
          <w:trHeight w:val="300"/>
          <w:tblHeader/>
        </w:trPr>
        <w:tc>
          <w:tcPr>
            <w:tcW w:w="1267" w:type="dxa"/>
            <w:noWrap/>
            <w:hideMark/>
          </w:tcPr>
          <w:p w14:paraId="78AACD00" w14:textId="77777777" w:rsidR="00DC17FD" w:rsidRPr="00B322A8" w:rsidRDefault="00DC17FD" w:rsidP="00C12606">
            <w:pPr>
              <w:pStyle w:val="TAL"/>
              <w:keepNext w:val="0"/>
            </w:pPr>
            <w:r w:rsidRPr="00B322A8">
              <w:t>12</w:t>
            </w:r>
          </w:p>
        </w:tc>
        <w:tc>
          <w:tcPr>
            <w:tcW w:w="1100" w:type="dxa"/>
            <w:noWrap/>
            <w:hideMark/>
          </w:tcPr>
          <w:p w14:paraId="4B876A24" w14:textId="77777777" w:rsidR="00DC17FD" w:rsidRPr="00B322A8" w:rsidRDefault="00DC17FD" w:rsidP="00C12606">
            <w:pPr>
              <w:pStyle w:val="TAL"/>
              <w:keepNext w:val="0"/>
            </w:pPr>
            <w:r w:rsidRPr="00B322A8">
              <w:t>-30.33</w:t>
            </w:r>
          </w:p>
        </w:tc>
        <w:tc>
          <w:tcPr>
            <w:tcW w:w="2107" w:type="dxa"/>
            <w:noWrap/>
            <w:hideMark/>
          </w:tcPr>
          <w:p w14:paraId="24FFCBB5" w14:textId="77777777" w:rsidR="00DC17FD" w:rsidRPr="00B322A8" w:rsidRDefault="00DC17FD" w:rsidP="00C12606">
            <w:pPr>
              <w:pStyle w:val="TAL"/>
              <w:keepNext w:val="0"/>
            </w:pPr>
            <w:r w:rsidRPr="00B322A8">
              <w:t>913</w:t>
            </w:r>
          </w:p>
        </w:tc>
        <w:tc>
          <w:tcPr>
            <w:tcW w:w="2082" w:type="dxa"/>
            <w:noWrap/>
            <w:hideMark/>
          </w:tcPr>
          <w:p w14:paraId="0436B66D" w14:textId="77777777" w:rsidR="00DC17FD" w:rsidRPr="00B322A8" w:rsidRDefault="00DC17FD" w:rsidP="00C12606">
            <w:pPr>
              <w:pStyle w:val="TAL"/>
              <w:keepNext w:val="0"/>
            </w:pPr>
            <w:r w:rsidRPr="00B322A8">
              <w:t>83.41</w:t>
            </w:r>
          </w:p>
        </w:tc>
        <w:tc>
          <w:tcPr>
            <w:tcW w:w="1058" w:type="dxa"/>
            <w:noWrap/>
            <w:hideMark/>
          </w:tcPr>
          <w:p w14:paraId="420114A4" w14:textId="77777777" w:rsidR="00DC17FD" w:rsidRPr="00B322A8" w:rsidRDefault="00DC17FD" w:rsidP="00C12606">
            <w:pPr>
              <w:pStyle w:val="TAL"/>
              <w:keepNext w:val="0"/>
            </w:pPr>
            <w:r w:rsidRPr="00B322A8">
              <w:t>-130.31</w:t>
            </w:r>
          </w:p>
        </w:tc>
        <w:tc>
          <w:tcPr>
            <w:tcW w:w="873" w:type="dxa"/>
            <w:noWrap/>
            <w:hideMark/>
          </w:tcPr>
          <w:p w14:paraId="3E81B564" w14:textId="77777777" w:rsidR="00DC17FD" w:rsidRPr="00B322A8" w:rsidRDefault="00DC17FD" w:rsidP="00C12606">
            <w:pPr>
              <w:pStyle w:val="TAL"/>
              <w:keepNext w:val="0"/>
            </w:pPr>
            <w:r w:rsidRPr="00B322A8">
              <w:t>29.75</w:t>
            </w:r>
          </w:p>
        </w:tc>
        <w:tc>
          <w:tcPr>
            <w:tcW w:w="873" w:type="dxa"/>
            <w:noWrap/>
            <w:hideMark/>
          </w:tcPr>
          <w:p w14:paraId="111880B1" w14:textId="77777777" w:rsidR="00DC17FD" w:rsidRPr="00B322A8" w:rsidRDefault="00DC17FD" w:rsidP="00C12606">
            <w:pPr>
              <w:pStyle w:val="TAL"/>
              <w:keepNext w:val="0"/>
            </w:pPr>
            <w:r w:rsidRPr="00B322A8">
              <w:t>87.43</w:t>
            </w:r>
          </w:p>
        </w:tc>
      </w:tr>
      <w:tr w:rsidR="00DC17FD" w:rsidRPr="00B322A8" w14:paraId="0A339A6C" w14:textId="77777777" w:rsidTr="00BA14A0">
        <w:trPr>
          <w:trHeight w:val="300"/>
          <w:tblHeader/>
        </w:trPr>
        <w:tc>
          <w:tcPr>
            <w:tcW w:w="1267" w:type="dxa"/>
            <w:noWrap/>
            <w:hideMark/>
          </w:tcPr>
          <w:p w14:paraId="4F4EE570" w14:textId="77777777" w:rsidR="00DC17FD" w:rsidRPr="00B322A8" w:rsidRDefault="00DC17FD" w:rsidP="00C12606">
            <w:pPr>
              <w:pStyle w:val="TAL"/>
              <w:keepNext w:val="0"/>
            </w:pPr>
            <w:r w:rsidRPr="00B322A8">
              <w:t>13</w:t>
            </w:r>
          </w:p>
        </w:tc>
        <w:tc>
          <w:tcPr>
            <w:tcW w:w="1100" w:type="dxa"/>
            <w:noWrap/>
            <w:hideMark/>
          </w:tcPr>
          <w:p w14:paraId="20C4CAB0" w14:textId="77777777" w:rsidR="00DC17FD" w:rsidRPr="00B322A8" w:rsidRDefault="00DC17FD" w:rsidP="00C12606">
            <w:pPr>
              <w:pStyle w:val="TAL"/>
              <w:keepNext w:val="0"/>
            </w:pPr>
            <w:r w:rsidRPr="00B322A8">
              <w:t>-28.03</w:t>
            </w:r>
          </w:p>
        </w:tc>
        <w:tc>
          <w:tcPr>
            <w:tcW w:w="2107" w:type="dxa"/>
            <w:noWrap/>
            <w:hideMark/>
          </w:tcPr>
          <w:p w14:paraId="38A082FA" w14:textId="77777777" w:rsidR="00DC17FD" w:rsidRPr="00B322A8" w:rsidRDefault="00DC17FD" w:rsidP="00C12606">
            <w:pPr>
              <w:pStyle w:val="TAL"/>
              <w:keepNext w:val="0"/>
            </w:pPr>
            <w:r w:rsidRPr="00B322A8">
              <w:t>1178</w:t>
            </w:r>
          </w:p>
        </w:tc>
        <w:tc>
          <w:tcPr>
            <w:tcW w:w="2082" w:type="dxa"/>
            <w:noWrap/>
            <w:hideMark/>
          </w:tcPr>
          <w:p w14:paraId="00CD7DC7" w14:textId="77777777" w:rsidR="00DC17FD" w:rsidRPr="00B322A8" w:rsidRDefault="00DC17FD" w:rsidP="00C12606">
            <w:pPr>
              <w:pStyle w:val="TAL"/>
              <w:keepNext w:val="0"/>
            </w:pPr>
            <w:r w:rsidRPr="00B322A8">
              <w:t>165.59</w:t>
            </w:r>
          </w:p>
        </w:tc>
        <w:tc>
          <w:tcPr>
            <w:tcW w:w="1058" w:type="dxa"/>
            <w:noWrap/>
            <w:hideMark/>
          </w:tcPr>
          <w:p w14:paraId="665EDD4F" w14:textId="77777777" w:rsidR="00DC17FD" w:rsidRPr="00B322A8" w:rsidRDefault="00DC17FD" w:rsidP="00C12606">
            <w:pPr>
              <w:pStyle w:val="TAL"/>
              <w:keepNext w:val="0"/>
            </w:pPr>
            <w:r w:rsidRPr="00B322A8">
              <w:t>56.84</w:t>
            </w:r>
          </w:p>
        </w:tc>
        <w:tc>
          <w:tcPr>
            <w:tcW w:w="873" w:type="dxa"/>
            <w:noWrap/>
            <w:hideMark/>
          </w:tcPr>
          <w:p w14:paraId="605D0B5F" w14:textId="77777777" w:rsidR="00DC17FD" w:rsidRPr="00B322A8" w:rsidRDefault="00DC17FD" w:rsidP="00C12606">
            <w:pPr>
              <w:pStyle w:val="TAL"/>
              <w:keepNext w:val="0"/>
            </w:pPr>
            <w:r w:rsidRPr="00B322A8">
              <w:t>29.75</w:t>
            </w:r>
          </w:p>
        </w:tc>
        <w:tc>
          <w:tcPr>
            <w:tcW w:w="873" w:type="dxa"/>
            <w:noWrap/>
            <w:hideMark/>
          </w:tcPr>
          <w:p w14:paraId="6C8A217D" w14:textId="77777777" w:rsidR="00DC17FD" w:rsidRPr="00B322A8" w:rsidRDefault="00DC17FD" w:rsidP="00C12606">
            <w:pPr>
              <w:pStyle w:val="TAL"/>
              <w:keepNext w:val="0"/>
            </w:pPr>
            <w:r w:rsidRPr="00B322A8">
              <w:t>89.44</w:t>
            </w:r>
          </w:p>
        </w:tc>
      </w:tr>
      <w:tr w:rsidR="00DC17FD" w:rsidRPr="00B322A8" w14:paraId="52C08657" w14:textId="77777777" w:rsidTr="00BA14A0">
        <w:trPr>
          <w:trHeight w:val="300"/>
          <w:tblHeader/>
        </w:trPr>
        <w:tc>
          <w:tcPr>
            <w:tcW w:w="1267" w:type="dxa"/>
            <w:noWrap/>
            <w:hideMark/>
          </w:tcPr>
          <w:p w14:paraId="78B7C4D2" w14:textId="77777777" w:rsidR="00DC17FD" w:rsidRPr="00B322A8" w:rsidRDefault="00DC17FD" w:rsidP="00C12606">
            <w:pPr>
              <w:pStyle w:val="TAL"/>
              <w:keepNext w:val="0"/>
            </w:pPr>
            <w:r w:rsidRPr="00B322A8">
              <w:t>Ini. delay [ns]</w:t>
            </w:r>
          </w:p>
        </w:tc>
        <w:tc>
          <w:tcPr>
            <w:tcW w:w="1100" w:type="dxa"/>
            <w:noWrap/>
            <w:hideMark/>
          </w:tcPr>
          <w:p w14:paraId="3D06B735" w14:textId="77777777" w:rsidR="00DC17FD" w:rsidRPr="00B322A8" w:rsidRDefault="00DC17FD" w:rsidP="00C12606">
            <w:pPr>
              <w:pStyle w:val="TAL"/>
              <w:keepNext w:val="0"/>
            </w:pPr>
            <w:r w:rsidRPr="00B322A8">
              <w:t>XPR [dB]</w:t>
            </w:r>
          </w:p>
        </w:tc>
        <w:tc>
          <w:tcPr>
            <w:tcW w:w="2107" w:type="dxa"/>
            <w:noWrap/>
            <w:hideMark/>
          </w:tcPr>
          <w:p w14:paraId="45AF3D1A" w14:textId="77777777" w:rsidR="00DC17FD" w:rsidRPr="00B322A8" w:rsidRDefault="00DC17FD" w:rsidP="00C12606">
            <w:pPr>
              <w:pStyle w:val="TAL"/>
              <w:keepNext w:val="0"/>
            </w:pPr>
            <w:r w:rsidRPr="00B322A8">
              <w:t>PL [dB]</w:t>
            </w:r>
          </w:p>
        </w:tc>
        <w:tc>
          <w:tcPr>
            <w:tcW w:w="2082" w:type="dxa"/>
            <w:noWrap/>
            <w:hideMark/>
          </w:tcPr>
          <w:p w14:paraId="6EC7E7E8" w14:textId="77777777" w:rsidR="00DC17FD" w:rsidRPr="00B322A8" w:rsidRDefault="00DC17FD" w:rsidP="00C12606">
            <w:pPr>
              <w:pStyle w:val="TAL"/>
              <w:keepNext w:val="0"/>
            </w:pPr>
            <w:proofErr w:type="spellStart"/>
            <w:r w:rsidRPr="00B322A8">
              <w:t>ZoA</w:t>
            </w:r>
            <w:proofErr w:type="spellEnd"/>
            <w:r w:rsidRPr="00B322A8">
              <w:t xml:space="preserve"> [°]</w:t>
            </w:r>
          </w:p>
        </w:tc>
        <w:tc>
          <w:tcPr>
            <w:tcW w:w="1058" w:type="dxa"/>
            <w:noWrap/>
            <w:hideMark/>
          </w:tcPr>
          <w:p w14:paraId="0618AAD8" w14:textId="77777777" w:rsidR="00DC17FD" w:rsidRPr="00B322A8" w:rsidRDefault="00DC17FD" w:rsidP="00C12606">
            <w:pPr>
              <w:pStyle w:val="TAL"/>
              <w:keepNext w:val="0"/>
            </w:pPr>
            <w:r w:rsidRPr="00B322A8">
              <w:t>ASD [°]</w:t>
            </w:r>
          </w:p>
        </w:tc>
        <w:tc>
          <w:tcPr>
            <w:tcW w:w="873" w:type="dxa"/>
            <w:noWrap/>
            <w:hideMark/>
          </w:tcPr>
          <w:p w14:paraId="7B5EC1CF" w14:textId="77777777" w:rsidR="00DC17FD" w:rsidRPr="00B322A8" w:rsidRDefault="00DC17FD" w:rsidP="00C12606">
            <w:pPr>
              <w:pStyle w:val="TAL"/>
              <w:keepNext w:val="0"/>
            </w:pPr>
            <w:r w:rsidRPr="00B322A8">
              <w:t>ZSA [°]</w:t>
            </w:r>
          </w:p>
        </w:tc>
        <w:tc>
          <w:tcPr>
            <w:tcW w:w="873" w:type="dxa"/>
            <w:noWrap/>
            <w:hideMark/>
          </w:tcPr>
          <w:p w14:paraId="7D3E1BE1" w14:textId="77777777" w:rsidR="00DC17FD" w:rsidRPr="00B322A8" w:rsidRDefault="00DC17FD" w:rsidP="00C12606">
            <w:pPr>
              <w:pStyle w:val="TAL"/>
              <w:keepNext w:val="0"/>
            </w:pPr>
            <w:r w:rsidRPr="00B322A8">
              <w:t>ZSD [°]</w:t>
            </w:r>
          </w:p>
        </w:tc>
      </w:tr>
      <w:tr w:rsidR="00DC17FD" w:rsidRPr="00B322A8" w14:paraId="0BEC7889" w14:textId="77777777" w:rsidTr="00BA14A0">
        <w:trPr>
          <w:trHeight w:val="300"/>
          <w:tblHeader/>
        </w:trPr>
        <w:tc>
          <w:tcPr>
            <w:tcW w:w="1267" w:type="dxa"/>
            <w:noWrap/>
            <w:hideMark/>
          </w:tcPr>
          <w:p w14:paraId="3EEE9E55" w14:textId="77777777" w:rsidR="00DC17FD" w:rsidRPr="00B322A8" w:rsidRDefault="00DC17FD" w:rsidP="00C12606">
            <w:pPr>
              <w:pStyle w:val="TAL"/>
              <w:keepNext w:val="0"/>
            </w:pPr>
            <w:r w:rsidRPr="00B322A8">
              <w:t>1355</w:t>
            </w:r>
          </w:p>
        </w:tc>
        <w:tc>
          <w:tcPr>
            <w:tcW w:w="1100" w:type="dxa"/>
            <w:noWrap/>
            <w:hideMark/>
          </w:tcPr>
          <w:p w14:paraId="633CFDD7" w14:textId="77777777" w:rsidR="00DC17FD" w:rsidRPr="00B322A8" w:rsidRDefault="00DC17FD" w:rsidP="00C12606">
            <w:pPr>
              <w:pStyle w:val="TAL"/>
              <w:keepNext w:val="0"/>
            </w:pPr>
            <w:r w:rsidRPr="00B322A8">
              <w:t>11</w:t>
            </w:r>
          </w:p>
        </w:tc>
        <w:tc>
          <w:tcPr>
            <w:tcW w:w="2107" w:type="dxa"/>
            <w:noWrap/>
            <w:hideMark/>
          </w:tcPr>
          <w:p w14:paraId="35E30E94" w14:textId="77777777" w:rsidR="00DC17FD" w:rsidRPr="00B322A8" w:rsidRDefault="00DC17FD" w:rsidP="00C12606">
            <w:pPr>
              <w:pStyle w:val="TAL"/>
              <w:keepNext w:val="0"/>
            </w:pPr>
            <w:r w:rsidRPr="00B322A8">
              <w:t>93.44</w:t>
            </w:r>
          </w:p>
        </w:tc>
        <w:tc>
          <w:tcPr>
            <w:tcW w:w="2082" w:type="dxa"/>
            <w:noWrap/>
            <w:hideMark/>
          </w:tcPr>
          <w:p w14:paraId="62B305B3" w14:textId="77777777" w:rsidR="00DC17FD" w:rsidRPr="00B322A8" w:rsidRDefault="00DC17FD" w:rsidP="00C12606">
            <w:pPr>
              <w:pStyle w:val="TAL"/>
              <w:keepNext w:val="0"/>
            </w:pPr>
            <w:r w:rsidRPr="00B322A8">
              <w:t>90</w:t>
            </w:r>
          </w:p>
        </w:tc>
        <w:tc>
          <w:tcPr>
            <w:tcW w:w="1058" w:type="dxa"/>
            <w:noWrap/>
            <w:hideMark/>
          </w:tcPr>
          <w:p w14:paraId="08EE9E3D" w14:textId="77777777" w:rsidR="00DC17FD" w:rsidRPr="00B322A8" w:rsidRDefault="00DC17FD" w:rsidP="00C12606">
            <w:pPr>
              <w:pStyle w:val="TAL"/>
              <w:keepNext w:val="0"/>
            </w:pPr>
            <w:r w:rsidRPr="00B322A8">
              <w:t>4.47</w:t>
            </w:r>
          </w:p>
        </w:tc>
        <w:tc>
          <w:tcPr>
            <w:tcW w:w="873" w:type="dxa"/>
            <w:noWrap/>
            <w:hideMark/>
          </w:tcPr>
          <w:p w14:paraId="45394774" w14:textId="77777777" w:rsidR="00DC17FD" w:rsidRPr="00B322A8" w:rsidRDefault="00DC17FD" w:rsidP="00C12606">
            <w:pPr>
              <w:pStyle w:val="TAL"/>
              <w:keepNext w:val="0"/>
            </w:pPr>
            <w:r w:rsidRPr="00B322A8">
              <w:t>0</w:t>
            </w:r>
          </w:p>
        </w:tc>
        <w:tc>
          <w:tcPr>
            <w:tcW w:w="873" w:type="dxa"/>
            <w:noWrap/>
            <w:hideMark/>
          </w:tcPr>
          <w:p w14:paraId="4176F6F2" w14:textId="77777777" w:rsidR="00DC17FD" w:rsidRPr="00B322A8" w:rsidRDefault="00DC17FD" w:rsidP="00C12606">
            <w:pPr>
              <w:pStyle w:val="TAL"/>
              <w:keepNext w:val="0"/>
            </w:pPr>
            <w:r w:rsidRPr="00B322A8">
              <w:t>0.97</w:t>
            </w:r>
          </w:p>
        </w:tc>
      </w:tr>
      <w:tr w:rsidR="00DC17FD" w:rsidRPr="00B322A8" w14:paraId="43ADD77F" w14:textId="77777777" w:rsidTr="00BA14A0">
        <w:trPr>
          <w:trHeight w:val="300"/>
          <w:tblHeader/>
        </w:trPr>
        <w:tc>
          <w:tcPr>
            <w:tcW w:w="1267" w:type="dxa"/>
            <w:noWrap/>
            <w:hideMark/>
          </w:tcPr>
          <w:p w14:paraId="09D8D25A" w14:textId="77777777" w:rsidR="00DC17FD" w:rsidRPr="00B322A8" w:rsidRDefault="00DC17FD" w:rsidP="00C12606">
            <w:pPr>
              <w:pStyle w:val="TAL"/>
              <w:keepNext w:val="0"/>
            </w:pPr>
            <w:r w:rsidRPr="00B322A8">
              <w:t>UE speed [m/s]</w:t>
            </w:r>
          </w:p>
        </w:tc>
        <w:tc>
          <w:tcPr>
            <w:tcW w:w="1100" w:type="dxa"/>
            <w:noWrap/>
            <w:hideMark/>
          </w:tcPr>
          <w:p w14:paraId="5E0A6B1C" w14:textId="77777777" w:rsidR="00DC17FD" w:rsidRPr="00B322A8" w:rsidRDefault="00DC17FD" w:rsidP="00C12606">
            <w:pPr>
              <w:pStyle w:val="TAL"/>
              <w:keepNext w:val="0"/>
            </w:pPr>
            <w:r w:rsidRPr="00B322A8">
              <w:t>UE DoT Az [°]</w:t>
            </w:r>
          </w:p>
        </w:tc>
        <w:tc>
          <w:tcPr>
            <w:tcW w:w="2107" w:type="dxa"/>
            <w:noWrap/>
            <w:hideMark/>
          </w:tcPr>
          <w:p w14:paraId="50BBF5A6" w14:textId="77777777" w:rsidR="00DC17FD" w:rsidRPr="00B322A8" w:rsidRDefault="00DC17FD"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5CBD165" w14:textId="77777777" w:rsidR="00DC17FD" w:rsidRPr="00B322A8" w:rsidRDefault="00DC17FD"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72D05B5" w14:textId="77777777" w:rsidR="00DC17FD" w:rsidRPr="00B322A8" w:rsidRDefault="00DC17FD" w:rsidP="00C12606">
            <w:pPr>
              <w:pStyle w:val="TAL"/>
              <w:keepNext w:val="0"/>
            </w:pPr>
            <w:r w:rsidRPr="00B322A8">
              <w:t>K-factor [dB]</w:t>
            </w:r>
          </w:p>
        </w:tc>
        <w:tc>
          <w:tcPr>
            <w:tcW w:w="873" w:type="dxa"/>
            <w:noWrap/>
            <w:hideMark/>
          </w:tcPr>
          <w:p w14:paraId="6540A773" w14:textId="77777777" w:rsidR="00DC17FD" w:rsidRPr="00B322A8" w:rsidRDefault="00DC17FD" w:rsidP="00C12606">
            <w:pPr>
              <w:pStyle w:val="TAL"/>
              <w:keepNext w:val="0"/>
            </w:pPr>
            <w:r w:rsidRPr="00B322A8">
              <w:t xml:space="preserve"> </w:t>
            </w:r>
          </w:p>
        </w:tc>
        <w:tc>
          <w:tcPr>
            <w:tcW w:w="873" w:type="dxa"/>
            <w:noWrap/>
            <w:hideMark/>
          </w:tcPr>
          <w:p w14:paraId="7C64D78B" w14:textId="77777777" w:rsidR="00DC17FD" w:rsidRPr="00B322A8" w:rsidRDefault="00DC17FD" w:rsidP="00C12606">
            <w:pPr>
              <w:pStyle w:val="TAL"/>
              <w:keepNext w:val="0"/>
            </w:pPr>
          </w:p>
        </w:tc>
      </w:tr>
      <w:tr w:rsidR="00DC17FD" w:rsidRPr="00B322A8" w14:paraId="167F211E" w14:textId="77777777" w:rsidTr="00BA14A0">
        <w:trPr>
          <w:trHeight w:val="300"/>
          <w:tblHeader/>
        </w:trPr>
        <w:tc>
          <w:tcPr>
            <w:tcW w:w="1267" w:type="dxa"/>
            <w:noWrap/>
            <w:hideMark/>
          </w:tcPr>
          <w:p w14:paraId="7F310178" w14:textId="77777777" w:rsidR="00DC17FD" w:rsidRPr="00B322A8" w:rsidRDefault="00DC17FD" w:rsidP="00C12606">
            <w:pPr>
              <w:pStyle w:val="TAL"/>
              <w:keepNext w:val="0"/>
            </w:pPr>
            <w:r w:rsidRPr="00B322A8">
              <w:t>8.33</w:t>
            </w:r>
          </w:p>
        </w:tc>
        <w:tc>
          <w:tcPr>
            <w:tcW w:w="1100" w:type="dxa"/>
            <w:noWrap/>
            <w:hideMark/>
          </w:tcPr>
          <w:p w14:paraId="16124CBC" w14:textId="77777777" w:rsidR="00DC17FD" w:rsidRPr="00B322A8" w:rsidRDefault="00DC17FD" w:rsidP="00C12606">
            <w:pPr>
              <w:pStyle w:val="TAL"/>
              <w:keepNext w:val="0"/>
            </w:pPr>
            <w:r w:rsidRPr="00B322A8">
              <w:t>65.26</w:t>
            </w:r>
          </w:p>
        </w:tc>
        <w:tc>
          <w:tcPr>
            <w:tcW w:w="2107" w:type="dxa"/>
            <w:noWrap/>
            <w:hideMark/>
          </w:tcPr>
          <w:p w14:paraId="571690C0" w14:textId="77777777" w:rsidR="00DC17FD" w:rsidRPr="00B322A8" w:rsidRDefault="00DC17FD" w:rsidP="00C12606">
            <w:pPr>
              <w:pStyle w:val="TAL"/>
              <w:keepNext w:val="0"/>
            </w:pPr>
            <w:r w:rsidRPr="00B322A8">
              <w:t>(</w:t>
            </w:r>
            <w:proofErr w:type="gramStart"/>
            <w:r w:rsidRPr="00B322A8">
              <w:t>396.39,-</w:t>
            </w:r>
            <w:proofErr w:type="gramEnd"/>
            <w:r w:rsidRPr="00B322A8">
              <w:t>85.60,1.5)</w:t>
            </w:r>
          </w:p>
        </w:tc>
        <w:tc>
          <w:tcPr>
            <w:tcW w:w="2082" w:type="dxa"/>
            <w:noWrap/>
            <w:hideMark/>
          </w:tcPr>
          <w:p w14:paraId="17BC0865" w14:textId="77777777" w:rsidR="00DC17FD" w:rsidRPr="00B322A8" w:rsidRDefault="00DC17FD" w:rsidP="00C12606">
            <w:pPr>
              <w:pStyle w:val="TAL"/>
              <w:keepNext w:val="0"/>
            </w:pPr>
            <w:r w:rsidRPr="00B322A8">
              <w:t>(0,0,25)</w:t>
            </w:r>
          </w:p>
        </w:tc>
        <w:tc>
          <w:tcPr>
            <w:tcW w:w="1058" w:type="dxa"/>
            <w:noWrap/>
            <w:hideMark/>
          </w:tcPr>
          <w:p w14:paraId="239ABAB9" w14:textId="77777777" w:rsidR="00DC17FD" w:rsidRPr="00B322A8" w:rsidRDefault="00DC17FD" w:rsidP="00C12606">
            <w:pPr>
              <w:pStyle w:val="TAL"/>
              <w:keepNext w:val="0"/>
            </w:pPr>
            <w:r w:rsidRPr="00B322A8">
              <w:t>9</w:t>
            </w:r>
          </w:p>
        </w:tc>
        <w:tc>
          <w:tcPr>
            <w:tcW w:w="873" w:type="dxa"/>
            <w:noWrap/>
            <w:hideMark/>
          </w:tcPr>
          <w:p w14:paraId="01FA0F3F" w14:textId="77777777" w:rsidR="00DC17FD" w:rsidRPr="00B322A8" w:rsidRDefault="00DC17FD" w:rsidP="00C12606">
            <w:pPr>
              <w:pStyle w:val="TAL"/>
              <w:keepNext w:val="0"/>
            </w:pPr>
          </w:p>
        </w:tc>
        <w:tc>
          <w:tcPr>
            <w:tcW w:w="873" w:type="dxa"/>
            <w:noWrap/>
            <w:hideMark/>
          </w:tcPr>
          <w:p w14:paraId="712794AA" w14:textId="77777777" w:rsidR="00DC17FD" w:rsidRPr="00B322A8" w:rsidRDefault="00DC17FD" w:rsidP="00C12606">
            <w:pPr>
              <w:pStyle w:val="TAL"/>
              <w:keepNext w:val="0"/>
            </w:pPr>
          </w:p>
        </w:tc>
      </w:tr>
    </w:tbl>
    <w:p w14:paraId="4762CABF" w14:textId="77777777" w:rsidR="007748F0" w:rsidRPr="00B322A8" w:rsidRDefault="007748F0" w:rsidP="007748F0"/>
    <w:p w14:paraId="3408CDAA" w14:textId="13213686" w:rsidR="007748F0" w:rsidRPr="00B322A8" w:rsidRDefault="007748F0" w:rsidP="007748F0">
      <w:pPr>
        <w:pStyle w:val="TH"/>
        <w:keepNext w:val="0"/>
      </w:pPr>
      <w:bookmarkStart w:id="192" w:name="_Ref82675644"/>
      <w:r w:rsidRPr="00B322A8">
        <w:t>Table A-2</w:t>
      </w:r>
      <w:r w:rsidR="00A442A8">
        <w:rPr>
          <w:rFonts w:hint="eastAsia"/>
          <w:lang w:eastAsia="zh-CN"/>
        </w:rPr>
        <w:t>:</w:t>
      </w:r>
      <w:r w:rsidRPr="00B322A8">
        <w:t xml:space="preserve"> </w:t>
      </w:r>
      <w:bookmarkEnd w:id="192"/>
      <w:r w:rsidRPr="00B322A8">
        <w:t xml:space="preserve">Parameter Table for Dynamic </w:t>
      </w:r>
      <w:proofErr w:type="spellStart"/>
      <w:r w:rsidRPr="00B322A8">
        <w:t>UMi</w:t>
      </w:r>
      <w:proofErr w:type="spellEnd"/>
      <w:r w:rsidRPr="00B322A8">
        <w:t xml:space="preserve"> Channel Model </w:t>
      </w:r>
      <w:r w:rsidR="00DC17FD">
        <w:t>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C0436C" w:rsidRPr="00B322A8" w14:paraId="18079730" w14:textId="77777777" w:rsidTr="00C12606">
        <w:trPr>
          <w:trHeight w:val="300"/>
          <w:tblHeader/>
        </w:trPr>
        <w:tc>
          <w:tcPr>
            <w:tcW w:w="1267" w:type="dxa"/>
            <w:shd w:val="clear" w:color="auto" w:fill="EDEDED" w:themeFill="accent3" w:themeFillTint="33"/>
            <w:noWrap/>
            <w:hideMark/>
          </w:tcPr>
          <w:p w14:paraId="62602209" w14:textId="77777777" w:rsidR="00C0436C" w:rsidRPr="00B322A8" w:rsidRDefault="00C0436C" w:rsidP="00C12606">
            <w:pPr>
              <w:pStyle w:val="TAH"/>
            </w:pPr>
            <w:r w:rsidRPr="00B322A8">
              <w:t>Way point</w:t>
            </w:r>
          </w:p>
        </w:tc>
        <w:tc>
          <w:tcPr>
            <w:tcW w:w="1100" w:type="dxa"/>
            <w:shd w:val="clear" w:color="auto" w:fill="EDEDED" w:themeFill="accent3" w:themeFillTint="33"/>
            <w:noWrap/>
            <w:hideMark/>
          </w:tcPr>
          <w:p w14:paraId="1D06AFA7" w14:textId="77777777" w:rsidR="00C0436C" w:rsidRPr="00B322A8" w:rsidRDefault="00C0436C" w:rsidP="00C12606">
            <w:pPr>
              <w:pStyle w:val="TAH"/>
            </w:pPr>
            <w:r w:rsidRPr="00B322A8">
              <w:t>1</w:t>
            </w:r>
          </w:p>
        </w:tc>
        <w:tc>
          <w:tcPr>
            <w:tcW w:w="2107" w:type="dxa"/>
            <w:shd w:val="clear" w:color="auto" w:fill="EDEDED" w:themeFill="accent3" w:themeFillTint="33"/>
            <w:noWrap/>
            <w:hideMark/>
          </w:tcPr>
          <w:p w14:paraId="248D613A" w14:textId="77777777" w:rsidR="00C0436C" w:rsidRPr="00B322A8" w:rsidRDefault="00C0436C" w:rsidP="00C12606">
            <w:pPr>
              <w:pStyle w:val="TAH"/>
            </w:pPr>
          </w:p>
        </w:tc>
        <w:tc>
          <w:tcPr>
            <w:tcW w:w="2082" w:type="dxa"/>
            <w:shd w:val="clear" w:color="auto" w:fill="EDEDED" w:themeFill="accent3" w:themeFillTint="33"/>
            <w:noWrap/>
            <w:hideMark/>
          </w:tcPr>
          <w:p w14:paraId="5ED7B374" w14:textId="77777777" w:rsidR="00C0436C" w:rsidRPr="00B322A8" w:rsidRDefault="00C0436C" w:rsidP="00C12606">
            <w:pPr>
              <w:pStyle w:val="TAH"/>
            </w:pPr>
          </w:p>
        </w:tc>
        <w:tc>
          <w:tcPr>
            <w:tcW w:w="1117" w:type="dxa"/>
            <w:shd w:val="clear" w:color="auto" w:fill="EDEDED" w:themeFill="accent3" w:themeFillTint="33"/>
            <w:noWrap/>
            <w:hideMark/>
          </w:tcPr>
          <w:p w14:paraId="140C4AA0" w14:textId="77777777" w:rsidR="00C0436C" w:rsidRPr="00B322A8" w:rsidRDefault="00C0436C" w:rsidP="00C12606">
            <w:pPr>
              <w:pStyle w:val="TAH"/>
            </w:pPr>
          </w:p>
        </w:tc>
        <w:tc>
          <w:tcPr>
            <w:tcW w:w="873" w:type="dxa"/>
            <w:shd w:val="clear" w:color="auto" w:fill="EDEDED" w:themeFill="accent3" w:themeFillTint="33"/>
            <w:noWrap/>
            <w:hideMark/>
          </w:tcPr>
          <w:p w14:paraId="36979BAA" w14:textId="77777777" w:rsidR="00C0436C" w:rsidRPr="00B322A8" w:rsidRDefault="00C0436C" w:rsidP="00C12606">
            <w:pPr>
              <w:pStyle w:val="TAH"/>
            </w:pPr>
          </w:p>
        </w:tc>
        <w:tc>
          <w:tcPr>
            <w:tcW w:w="873" w:type="dxa"/>
            <w:shd w:val="clear" w:color="auto" w:fill="EDEDED" w:themeFill="accent3" w:themeFillTint="33"/>
            <w:noWrap/>
            <w:hideMark/>
          </w:tcPr>
          <w:p w14:paraId="713BA3CB" w14:textId="77777777" w:rsidR="00C0436C" w:rsidRPr="00B322A8" w:rsidRDefault="00C0436C" w:rsidP="00C12606">
            <w:pPr>
              <w:pStyle w:val="TAH"/>
            </w:pPr>
          </w:p>
        </w:tc>
      </w:tr>
      <w:tr w:rsidR="00C0436C" w:rsidRPr="00B322A8" w14:paraId="45C338A6" w14:textId="77777777" w:rsidTr="00C12606">
        <w:trPr>
          <w:trHeight w:val="300"/>
        </w:trPr>
        <w:tc>
          <w:tcPr>
            <w:tcW w:w="1267" w:type="dxa"/>
            <w:noWrap/>
            <w:hideMark/>
          </w:tcPr>
          <w:p w14:paraId="763FCA66" w14:textId="77777777" w:rsidR="00C0436C" w:rsidRPr="00B322A8" w:rsidRDefault="00C0436C" w:rsidP="00C12606">
            <w:pPr>
              <w:pStyle w:val="TAL"/>
              <w:keepNext w:val="0"/>
            </w:pPr>
            <w:r w:rsidRPr="00B322A8">
              <w:t>Cluster#</w:t>
            </w:r>
          </w:p>
        </w:tc>
        <w:tc>
          <w:tcPr>
            <w:tcW w:w="1100" w:type="dxa"/>
            <w:noWrap/>
            <w:hideMark/>
          </w:tcPr>
          <w:p w14:paraId="0844B394" w14:textId="77777777" w:rsidR="00C0436C" w:rsidRPr="00B322A8" w:rsidRDefault="00C0436C" w:rsidP="00C12606">
            <w:pPr>
              <w:pStyle w:val="TAL"/>
              <w:keepNext w:val="0"/>
            </w:pPr>
            <w:r w:rsidRPr="00B322A8">
              <w:t>Power [dB]</w:t>
            </w:r>
          </w:p>
        </w:tc>
        <w:tc>
          <w:tcPr>
            <w:tcW w:w="2107" w:type="dxa"/>
            <w:noWrap/>
            <w:hideMark/>
          </w:tcPr>
          <w:p w14:paraId="4EA9E671" w14:textId="77777777" w:rsidR="00C0436C" w:rsidRPr="00B322A8" w:rsidRDefault="00C0436C" w:rsidP="00C12606">
            <w:pPr>
              <w:pStyle w:val="TAL"/>
              <w:keepNext w:val="0"/>
            </w:pPr>
            <w:r w:rsidRPr="00B322A8">
              <w:t>Excess delay [ns]</w:t>
            </w:r>
          </w:p>
        </w:tc>
        <w:tc>
          <w:tcPr>
            <w:tcW w:w="2082" w:type="dxa"/>
            <w:noWrap/>
            <w:hideMark/>
          </w:tcPr>
          <w:p w14:paraId="66FA674C"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2F59BE2E"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20E1AFF2" w14:textId="77777777" w:rsidR="00C0436C" w:rsidRPr="00B322A8" w:rsidRDefault="00C0436C" w:rsidP="00C12606">
            <w:pPr>
              <w:pStyle w:val="TAL"/>
              <w:keepNext w:val="0"/>
            </w:pPr>
            <w:r w:rsidRPr="00B322A8">
              <w:t>ASA [°]</w:t>
            </w:r>
          </w:p>
        </w:tc>
        <w:tc>
          <w:tcPr>
            <w:tcW w:w="873" w:type="dxa"/>
            <w:noWrap/>
            <w:hideMark/>
          </w:tcPr>
          <w:p w14:paraId="0D27AA76"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095E22FC" w14:textId="77777777" w:rsidTr="00C12606">
        <w:trPr>
          <w:trHeight w:val="300"/>
        </w:trPr>
        <w:tc>
          <w:tcPr>
            <w:tcW w:w="1267" w:type="dxa"/>
            <w:noWrap/>
            <w:hideMark/>
          </w:tcPr>
          <w:p w14:paraId="6D611297" w14:textId="77777777" w:rsidR="00C0436C" w:rsidRPr="00B322A8" w:rsidRDefault="00C0436C" w:rsidP="00C12606">
            <w:pPr>
              <w:pStyle w:val="TAL"/>
              <w:keepNext w:val="0"/>
            </w:pPr>
            <w:r w:rsidRPr="00B322A8">
              <w:t>1</w:t>
            </w:r>
          </w:p>
        </w:tc>
        <w:tc>
          <w:tcPr>
            <w:tcW w:w="1100" w:type="dxa"/>
            <w:noWrap/>
            <w:hideMark/>
          </w:tcPr>
          <w:p w14:paraId="40132656" w14:textId="77777777" w:rsidR="00C0436C" w:rsidRPr="00B322A8" w:rsidRDefault="00C0436C" w:rsidP="00C12606">
            <w:pPr>
              <w:pStyle w:val="TAL"/>
              <w:keepNext w:val="0"/>
            </w:pPr>
            <w:r w:rsidRPr="00B322A8">
              <w:t>-12.09</w:t>
            </w:r>
          </w:p>
        </w:tc>
        <w:tc>
          <w:tcPr>
            <w:tcW w:w="2107" w:type="dxa"/>
            <w:noWrap/>
            <w:hideMark/>
          </w:tcPr>
          <w:p w14:paraId="39B29845" w14:textId="3AEDE7F0" w:rsidR="00C0436C" w:rsidRPr="00B322A8" w:rsidRDefault="00C0436C" w:rsidP="00C12606">
            <w:pPr>
              <w:pStyle w:val="TAL"/>
              <w:keepNext w:val="0"/>
            </w:pPr>
            <w:r w:rsidRPr="00741AD3">
              <w:t>0</w:t>
            </w:r>
          </w:p>
        </w:tc>
        <w:tc>
          <w:tcPr>
            <w:tcW w:w="2082" w:type="dxa"/>
            <w:noWrap/>
            <w:hideMark/>
          </w:tcPr>
          <w:p w14:paraId="13885F8B" w14:textId="53E7BC1A" w:rsidR="00C0436C" w:rsidRPr="00B322A8" w:rsidRDefault="00C0436C" w:rsidP="00C12606">
            <w:pPr>
              <w:pStyle w:val="TAL"/>
              <w:keepNext w:val="0"/>
            </w:pPr>
            <w:r w:rsidRPr="00741AD3">
              <w:t>-120.32</w:t>
            </w:r>
          </w:p>
        </w:tc>
        <w:tc>
          <w:tcPr>
            <w:tcW w:w="1117" w:type="dxa"/>
            <w:noWrap/>
            <w:hideMark/>
          </w:tcPr>
          <w:p w14:paraId="71C60E1E" w14:textId="7C280A15" w:rsidR="00C0436C" w:rsidRPr="00B322A8" w:rsidRDefault="00C0436C" w:rsidP="00C12606">
            <w:pPr>
              <w:pStyle w:val="TAL"/>
              <w:keepNext w:val="0"/>
            </w:pPr>
            <w:r w:rsidRPr="00741AD3">
              <w:t>-37.16</w:t>
            </w:r>
          </w:p>
        </w:tc>
        <w:tc>
          <w:tcPr>
            <w:tcW w:w="873" w:type="dxa"/>
            <w:noWrap/>
            <w:hideMark/>
          </w:tcPr>
          <w:p w14:paraId="56187EB2" w14:textId="77777777" w:rsidR="00C0436C" w:rsidRPr="00B322A8" w:rsidRDefault="00C0436C" w:rsidP="00C12606">
            <w:pPr>
              <w:pStyle w:val="TAL"/>
              <w:keepNext w:val="0"/>
            </w:pPr>
            <w:r w:rsidRPr="00B322A8">
              <w:t>12.29</w:t>
            </w:r>
          </w:p>
        </w:tc>
        <w:tc>
          <w:tcPr>
            <w:tcW w:w="873" w:type="dxa"/>
            <w:noWrap/>
            <w:hideMark/>
          </w:tcPr>
          <w:p w14:paraId="04C15ECA" w14:textId="77777777" w:rsidR="00C0436C" w:rsidRPr="00B322A8" w:rsidRDefault="00C0436C" w:rsidP="00C12606">
            <w:pPr>
              <w:pStyle w:val="TAL"/>
              <w:keepNext w:val="0"/>
            </w:pPr>
            <w:r w:rsidRPr="00B322A8">
              <w:t>100.34</w:t>
            </w:r>
          </w:p>
        </w:tc>
      </w:tr>
      <w:tr w:rsidR="00C0436C" w:rsidRPr="00B322A8" w14:paraId="1528281A" w14:textId="77777777" w:rsidTr="00C12606">
        <w:trPr>
          <w:trHeight w:val="300"/>
        </w:trPr>
        <w:tc>
          <w:tcPr>
            <w:tcW w:w="1267" w:type="dxa"/>
            <w:noWrap/>
            <w:hideMark/>
          </w:tcPr>
          <w:p w14:paraId="7B70C87A" w14:textId="77777777" w:rsidR="00C0436C" w:rsidRPr="00B322A8" w:rsidRDefault="00C0436C" w:rsidP="00C12606">
            <w:pPr>
              <w:pStyle w:val="TAL"/>
              <w:keepNext w:val="0"/>
            </w:pPr>
            <w:r w:rsidRPr="00B322A8">
              <w:t>2</w:t>
            </w:r>
          </w:p>
        </w:tc>
        <w:tc>
          <w:tcPr>
            <w:tcW w:w="1100" w:type="dxa"/>
            <w:noWrap/>
            <w:hideMark/>
          </w:tcPr>
          <w:p w14:paraId="30C7F399" w14:textId="77777777" w:rsidR="00C0436C" w:rsidRPr="00B322A8" w:rsidRDefault="00C0436C" w:rsidP="00C12606">
            <w:pPr>
              <w:pStyle w:val="TAL"/>
              <w:keepNext w:val="0"/>
            </w:pPr>
            <w:r w:rsidRPr="00B322A8">
              <w:t>-8.89</w:t>
            </w:r>
          </w:p>
        </w:tc>
        <w:tc>
          <w:tcPr>
            <w:tcW w:w="2107" w:type="dxa"/>
            <w:noWrap/>
            <w:hideMark/>
          </w:tcPr>
          <w:p w14:paraId="01D8F10E" w14:textId="2717C343" w:rsidR="00C0436C" w:rsidRPr="00B322A8" w:rsidRDefault="00C0436C" w:rsidP="00C12606">
            <w:pPr>
              <w:pStyle w:val="TAL"/>
              <w:keepNext w:val="0"/>
            </w:pPr>
            <w:r w:rsidRPr="00741AD3">
              <w:t>23</w:t>
            </w:r>
          </w:p>
        </w:tc>
        <w:tc>
          <w:tcPr>
            <w:tcW w:w="2082" w:type="dxa"/>
            <w:noWrap/>
            <w:hideMark/>
          </w:tcPr>
          <w:p w14:paraId="7AA44999" w14:textId="55AAB017" w:rsidR="00C0436C" w:rsidRPr="00B322A8" w:rsidRDefault="00C0436C" w:rsidP="00C12606">
            <w:pPr>
              <w:pStyle w:val="TAL"/>
              <w:keepNext w:val="0"/>
            </w:pPr>
            <w:r w:rsidRPr="00741AD3">
              <w:t>125.38</w:t>
            </w:r>
          </w:p>
        </w:tc>
        <w:tc>
          <w:tcPr>
            <w:tcW w:w="1117" w:type="dxa"/>
            <w:noWrap/>
            <w:hideMark/>
          </w:tcPr>
          <w:p w14:paraId="0BA87689" w14:textId="10323887" w:rsidR="00C0436C" w:rsidRPr="00B322A8" w:rsidRDefault="00C0436C" w:rsidP="00C12606">
            <w:pPr>
              <w:pStyle w:val="TAL"/>
              <w:keepNext w:val="0"/>
            </w:pPr>
            <w:r w:rsidRPr="00741AD3">
              <w:t>-21.64</w:t>
            </w:r>
          </w:p>
        </w:tc>
        <w:tc>
          <w:tcPr>
            <w:tcW w:w="873" w:type="dxa"/>
            <w:noWrap/>
            <w:hideMark/>
          </w:tcPr>
          <w:p w14:paraId="58D82B3A" w14:textId="77777777" w:rsidR="00C0436C" w:rsidRPr="00B322A8" w:rsidRDefault="00C0436C" w:rsidP="00C12606">
            <w:pPr>
              <w:pStyle w:val="TAL"/>
              <w:keepNext w:val="0"/>
            </w:pPr>
            <w:r w:rsidRPr="00B322A8">
              <w:t>12.29</w:t>
            </w:r>
          </w:p>
        </w:tc>
        <w:tc>
          <w:tcPr>
            <w:tcW w:w="873" w:type="dxa"/>
            <w:noWrap/>
            <w:hideMark/>
          </w:tcPr>
          <w:p w14:paraId="77FF3884" w14:textId="77777777" w:rsidR="00C0436C" w:rsidRPr="00B322A8" w:rsidRDefault="00C0436C" w:rsidP="00C12606">
            <w:pPr>
              <w:pStyle w:val="TAL"/>
              <w:keepNext w:val="0"/>
            </w:pPr>
            <w:r w:rsidRPr="00B322A8">
              <w:t>100.44</w:t>
            </w:r>
          </w:p>
        </w:tc>
      </w:tr>
      <w:tr w:rsidR="00C0436C" w:rsidRPr="00B322A8" w14:paraId="77765FF7" w14:textId="77777777" w:rsidTr="00C12606">
        <w:trPr>
          <w:trHeight w:val="300"/>
        </w:trPr>
        <w:tc>
          <w:tcPr>
            <w:tcW w:w="1267" w:type="dxa"/>
            <w:noWrap/>
            <w:hideMark/>
          </w:tcPr>
          <w:p w14:paraId="40972292" w14:textId="77777777" w:rsidR="00C0436C" w:rsidRPr="00B322A8" w:rsidRDefault="00C0436C" w:rsidP="00C12606">
            <w:pPr>
              <w:pStyle w:val="TAL"/>
              <w:keepNext w:val="0"/>
            </w:pPr>
            <w:r w:rsidRPr="00B322A8">
              <w:t>3</w:t>
            </w:r>
          </w:p>
        </w:tc>
        <w:tc>
          <w:tcPr>
            <w:tcW w:w="1100" w:type="dxa"/>
            <w:noWrap/>
            <w:hideMark/>
          </w:tcPr>
          <w:p w14:paraId="01160C91" w14:textId="77777777" w:rsidR="00C0436C" w:rsidRPr="00B322A8" w:rsidRDefault="00C0436C" w:rsidP="00C12606">
            <w:pPr>
              <w:pStyle w:val="TAL"/>
              <w:keepNext w:val="0"/>
            </w:pPr>
            <w:r w:rsidRPr="00B322A8">
              <w:t>-10.19</w:t>
            </w:r>
          </w:p>
        </w:tc>
        <w:tc>
          <w:tcPr>
            <w:tcW w:w="2107" w:type="dxa"/>
            <w:noWrap/>
            <w:hideMark/>
          </w:tcPr>
          <w:p w14:paraId="45ECBBC4" w14:textId="71AF422C" w:rsidR="00C0436C" w:rsidRPr="00B322A8" w:rsidRDefault="00C0436C" w:rsidP="00C12606">
            <w:pPr>
              <w:pStyle w:val="TAL"/>
              <w:keepNext w:val="0"/>
            </w:pPr>
            <w:r w:rsidRPr="00741AD3">
              <w:t>24</w:t>
            </w:r>
          </w:p>
        </w:tc>
        <w:tc>
          <w:tcPr>
            <w:tcW w:w="2082" w:type="dxa"/>
            <w:noWrap/>
            <w:hideMark/>
          </w:tcPr>
          <w:p w14:paraId="25EC24AC" w14:textId="6B8A757D" w:rsidR="00C0436C" w:rsidRPr="00B322A8" w:rsidRDefault="00C0436C" w:rsidP="00C12606">
            <w:pPr>
              <w:pStyle w:val="TAL"/>
              <w:keepNext w:val="0"/>
            </w:pPr>
            <w:r w:rsidRPr="00741AD3">
              <w:t>-142.11</w:t>
            </w:r>
          </w:p>
        </w:tc>
        <w:tc>
          <w:tcPr>
            <w:tcW w:w="1117" w:type="dxa"/>
            <w:noWrap/>
            <w:hideMark/>
          </w:tcPr>
          <w:p w14:paraId="6F47B0F3" w14:textId="39CA1EA4" w:rsidR="00C0436C" w:rsidRPr="00B322A8" w:rsidRDefault="00C0436C" w:rsidP="00C12606">
            <w:pPr>
              <w:pStyle w:val="TAL"/>
              <w:keepNext w:val="0"/>
            </w:pPr>
            <w:r w:rsidRPr="00741AD3">
              <w:t>-33.31</w:t>
            </w:r>
          </w:p>
        </w:tc>
        <w:tc>
          <w:tcPr>
            <w:tcW w:w="873" w:type="dxa"/>
            <w:noWrap/>
            <w:hideMark/>
          </w:tcPr>
          <w:p w14:paraId="2C5C4BA5" w14:textId="77777777" w:rsidR="00C0436C" w:rsidRPr="00B322A8" w:rsidRDefault="00C0436C" w:rsidP="00C12606">
            <w:pPr>
              <w:pStyle w:val="TAL"/>
              <w:keepNext w:val="0"/>
            </w:pPr>
            <w:r w:rsidRPr="00B322A8">
              <w:t>12.29</w:t>
            </w:r>
          </w:p>
        </w:tc>
        <w:tc>
          <w:tcPr>
            <w:tcW w:w="873" w:type="dxa"/>
            <w:noWrap/>
            <w:hideMark/>
          </w:tcPr>
          <w:p w14:paraId="6BCECC09" w14:textId="77777777" w:rsidR="00C0436C" w:rsidRPr="00B322A8" w:rsidRDefault="00C0436C" w:rsidP="00C12606">
            <w:pPr>
              <w:pStyle w:val="TAL"/>
              <w:keepNext w:val="0"/>
            </w:pPr>
            <w:r w:rsidRPr="00B322A8">
              <w:t>100.6</w:t>
            </w:r>
          </w:p>
        </w:tc>
      </w:tr>
      <w:tr w:rsidR="00C0436C" w:rsidRPr="00B322A8" w14:paraId="38EA8C70" w14:textId="77777777" w:rsidTr="00C12606">
        <w:trPr>
          <w:trHeight w:val="300"/>
        </w:trPr>
        <w:tc>
          <w:tcPr>
            <w:tcW w:w="1267" w:type="dxa"/>
            <w:noWrap/>
            <w:hideMark/>
          </w:tcPr>
          <w:p w14:paraId="134C79C0" w14:textId="77777777" w:rsidR="00C0436C" w:rsidRPr="00B322A8" w:rsidRDefault="00C0436C" w:rsidP="00C12606">
            <w:pPr>
              <w:pStyle w:val="TAL"/>
              <w:keepNext w:val="0"/>
            </w:pPr>
            <w:r w:rsidRPr="00B322A8">
              <w:t>4</w:t>
            </w:r>
          </w:p>
        </w:tc>
        <w:tc>
          <w:tcPr>
            <w:tcW w:w="1100" w:type="dxa"/>
            <w:noWrap/>
            <w:hideMark/>
          </w:tcPr>
          <w:p w14:paraId="77E76754" w14:textId="77777777" w:rsidR="00C0436C" w:rsidRPr="00B322A8" w:rsidRDefault="00C0436C" w:rsidP="00C12606">
            <w:pPr>
              <w:pStyle w:val="TAL"/>
              <w:keepNext w:val="0"/>
            </w:pPr>
            <w:r w:rsidRPr="00B322A8">
              <w:t>-11.19</w:t>
            </w:r>
          </w:p>
        </w:tc>
        <w:tc>
          <w:tcPr>
            <w:tcW w:w="2107" w:type="dxa"/>
            <w:noWrap/>
            <w:hideMark/>
          </w:tcPr>
          <w:p w14:paraId="037404A5" w14:textId="1A065884" w:rsidR="00C0436C" w:rsidRPr="00B322A8" w:rsidRDefault="00C0436C" w:rsidP="00C12606">
            <w:pPr>
              <w:pStyle w:val="TAL"/>
              <w:keepNext w:val="0"/>
            </w:pPr>
            <w:r w:rsidRPr="00741AD3">
              <w:t>24</w:t>
            </w:r>
          </w:p>
        </w:tc>
        <w:tc>
          <w:tcPr>
            <w:tcW w:w="2082" w:type="dxa"/>
            <w:noWrap/>
            <w:hideMark/>
          </w:tcPr>
          <w:p w14:paraId="14E2DCA0" w14:textId="007E78C1" w:rsidR="00C0436C" w:rsidRPr="00B322A8" w:rsidRDefault="00C0436C" w:rsidP="00C12606">
            <w:pPr>
              <w:pStyle w:val="TAL"/>
              <w:keepNext w:val="0"/>
            </w:pPr>
            <w:r w:rsidRPr="00741AD3">
              <w:t>125.38</w:t>
            </w:r>
          </w:p>
        </w:tc>
        <w:tc>
          <w:tcPr>
            <w:tcW w:w="1117" w:type="dxa"/>
            <w:noWrap/>
            <w:hideMark/>
          </w:tcPr>
          <w:p w14:paraId="5E369FD1" w14:textId="0EEB2B74" w:rsidR="00C0436C" w:rsidRPr="00B322A8" w:rsidRDefault="00C0436C" w:rsidP="00C12606">
            <w:pPr>
              <w:pStyle w:val="TAL"/>
              <w:keepNext w:val="0"/>
            </w:pPr>
            <w:r w:rsidRPr="00741AD3">
              <w:t>-21.64</w:t>
            </w:r>
          </w:p>
        </w:tc>
        <w:tc>
          <w:tcPr>
            <w:tcW w:w="873" w:type="dxa"/>
            <w:noWrap/>
            <w:hideMark/>
          </w:tcPr>
          <w:p w14:paraId="709E0FE1" w14:textId="77777777" w:rsidR="00C0436C" w:rsidRPr="00B322A8" w:rsidRDefault="00C0436C" w:rsidP="00C12606">
            <w:pPr>
              <w:pStyle w:val="TAL"/>
              <w:keepNext w:val="0"/>
            </w:pPr>
            <w:r w:rsidRPr="00B322A8">
              <w:t>11.061</w:t>
            </w:r>
          </w:p>
        </w:tc>
        <w:tc>
          <w:tcPr>
            <w:tcW w:w="873" w:type="dxa"/>
            <w:noWrap/>
            <w:hideMark/>
          </w:tcPr>
          <w:p w14:paraId="7AD42DB6" w14:textId="77777777" w:rsidR="00C0436C" w:rsidRPr="00B322A8" w:rsidRDefault="00C0436C" w:rsidP="00C12606">
            <w:pPr>
              <w:pStyle w:val="TAL"/>
              <w:keepNext w:val="0"/>
            </w:pPr>
            <w:r w:rsidRPr="00B322A8">
              <w:t>100.44</w:t>
            </w:r>
          </w:p>
        </w:tc>
      </w:tr>
      <w:tr w:rsidR="00C0436C" w:rsidRPr="00B322A8" w14:paraId="51259EDD" w14:textId="77777777" w:rsidTr="00C12606">
        <w:trPr>
          <w:trHeight w:val="300"/>
        </w:trPr>
        <w:tc>
          <w:tcPr>
            <w:tcW w:w="1267" w:type="dxa"/>
            <w:noWrap/>
            <w:hideMark/>
          </w:tcPr>
          <w:p w14:paraId="191A7F21" w14:textId="77777777" w:rsidR="00C0436C" w:rsidRPr="00B322A8" w:rsidRDefault="00C0436C" w:rsidP="00C12606">
            <w:pPr>
              <w:pStyle w:val="TAL"/>
              <w:keepNext w:val="0"/>
            </w:pPr>
            <w:r w:rsidRPr="00B322A8">
              <w:t>5</w:t>
            </w:r>
          </w:p>
        </w:tc>
        <w:tc>
          <w:tcPr>
            <w:tcW w:w="1100" w:type="dxa"/>
            <w:noWrap/>
            <w:hideMark/>
          </w:tcPr>
          <w:p w14:paraId="288BD1AF" w14:textId="77777777" w:rsidR="00C0436C" w:rsidRPr="00B322A8" w:rsidRDefault="00C0436C" w:rsidP="00C12606">
            <w:pPr>
              <w:pStyle w:val="TAL"/>
              <w:keepNext w:val="0"/>
            </w:pPr>
            <w:r w:rsidRPr="00B322A8">
              <w:t>-12.89</w:t>
            </w:r>
          </w:p>
        </w:tc>
        <w:tc>
          <w:tcPr>
            <w:tcW w:w="2107" w:type="dxa"/>
            <w:noWrap/>
            <w:hideMark/>
          </w:tcPr>
          <w:p w14:paraId="16F7DF00" w14:textId="6EEEC27A" w:rsidR="00C0436C" w:rsidRPr="00B322A8" w:rsidRDefault="00C0436C" w:rsidP="00C12606">
            <w:pPr>
              <w:pStyle w:val="TAL"/>
              <w:keepNext w:val="0"/>
            </w:pPr>
            <w:r w:rsidRPr="00741AD3">
              <w:t>26</w:t>
            </w:r>
          </w:p>
        </w:tc>
        <w:tc>
          <w:tcPr>
            <w:tcW w:w="2082" w:type="dxa"/>
            <w:noWrap/>
            <w:hideMark/>
          </w:tcPr>
          <w:p w14:paraId="3E32ADDC" w14:textId="58A7B6A5" w:rsidR="00C0436C" w:rsidRPr="00B322A8" w:rsidRDefault="00C0436C" w:rsidP="00C12606">
            <w:pPr>
              <w:pStyle w:val="TAL"/>
              <w:keepNext w:val="0"/>
            </w:pPr>
            <w:r w:rsidRPr="00741AD3">
              <w:t>125.38</w:t>
            </w:r>
          </w:p>
        </w:tc>
        <w:tc>
          <w:tcPr>
            <w:tcW w:w="1117" w:type="dxa"/>
            <w:noWrap/>
            <w:hideMark/>
          </w:tcPr>
          <w:p w14:paraId="3944A6DE" w14:textId="3516C4F7" w:rsidR="00C0436C" w:rsidRPr="00B322A8" w:rsidRDefault="00C0436C" w:rsidP="00C12606">
            <w:pPr>
              <w:pStyle w:val="TAL"/>
              <w:keepNext w:val="0"/>
            </w:pPr>
            <w:r w:rsidRPr="00741AD3">
              <w:t>-21.64</w:t>
            </w:r>
          </w:p>
        </w:tc>
        <w:tc>
          <w:tcPr>
            <w:tcW w:w="873" w:type="dxa"/>
            <w:noWrap/>
            <w:hideMark/>
          </w:tcPr>
          <w:p w14:paraId="19C2533D" w14:textId="77777777" w:rsidR="00C0436C" w:rsidRPr="00B322A8" w:rsidRDefault="00C0436C" w:rsidP="00C12606">
            <w:pPr>
              <w:pStyle w:val="TAL"/>
              <w:keepNext w:val="0"/>
            </w:pPr>
            <w:r w:rsidRPr="00B322A8">
              <w:t>9.832</w:t>
            </w:r>
          </w:p>
        </w:tc>
        <w:tc>
          <w:tcPr>
            <w:tcW w:w="873" w:type="dxa"/>
            <w:noWrap/>
            <w:hideMark/>
          </w:tcPr>
          <w:p w14:paraId="4F0014AA" w14:textId="77777777" w:rsidR="00C0436C" w:rsidRPr="00B322A8" w:rsidRDefault="00C0436C" w:rsidP="00C12606">
            <w:pPr>
              <w:pStyle w:val="TAL"/>
              <w:keepNext w:val="0"/>
            </w:pPr>
            <w:r w:rsidRPr="00B322A8">
              <w:t>100.44</w:t>
            </w:r>
          </w:p>
        </w:tc>
      </w:tr>
      <w:tr w:rsidR="00C0436C" w:rsidRPr="00B322A8" w14:paraId="24FC461D" w14:textId="77777777" w:rsidTr="00C12606">
        <w:trPr>
          <w:trHeight w:val="300"/>
        </w:trPr>
        <w:tc>
          <w:tcPr>
            <w:tcW w:w="1267" w:type="dxa"/>
            <w:noWrap/>
            <w:hideMark/>
          </w:tcPr>
          <w:p w14:paraId="2B4C6DB6" w14:textId="77777777" w:rsidR="00C0436C" w:rsidRPr="00B322A8" w:rsidRDefault="00C0436C" w:rsidP="00C12606">
            <w:pPr>
              <w:pStyle w:val="TAL"/>
              <w:keepNext w:val="0"/>
            </w:pPr>
            <w:r w:rsidRPr="00B322A8">
              <w:t>6</w:t>
            </w:r>
          </w:p>
        </w:tc>
        <w:tc>
          <w:tcPr>
            <w:tcW w:w="1100" w:type="dxa"/>
            <w:noWrap/>
            <w:hideMark/>
          </w:tcPr>
          <w:p w14:paraId="2E19A866" w14:textId="77777777" w:rsidR="00C0436C" w:rsidRPr="00B322A8" w:rsidRDefault="00C0436C" w:rsidP="00C12606">
            <w:pPr>
              <w:pStyle w:val="TAL"/>
              <w:keepNext w:val="0"/>
            </w:pPr>
            <w:r w:rsidRPr="00B322A8">
              <w:t>-7.69</w:t>
            </w:r>
          </w:p>
        </w:tc>
        <w:tc>
          <w:tcPr>
            <w:tcW w:w="2107" w:type="dxa"/>
            <w:noWrap/>
            <w:hideMark/>
          </w:tcPr>
          <w:p w14:paraId="295E1D42" w14:textId="458EF638" w:rsidR="00C0436C" w:rsidRPr="00B322A8" w:rsidRDefault="00C0436C" w:rsidP="00C12606">
            <w:pPr>
              <w:pStyle w:val="TAL"/>
              <w:keepNext w:val="0"/>
            </w:pPr>
            <w:r w:rsidRPr="00741AD3">
              <w:t>70</w:t>
            </w:r>
          </w:p>
        </w:tc>
        <w:tc>
          <w:tcPr>
            <w:tcW w:w="2082" w:type="dxa"/>
            <w:noWrap/>
            <w:hideMark/>
          </w:tcPr>
          <w:p w14:paraId="1A953C67" w14:textId="1888AEEB" w:rsidR="00C0436C" w:rsidRPr="00B322A8" w:rsidRDefault="00C0436C" w:rsidP="00C12606">
            <w:pPr>
              <w:pStyle w:val="TAL"/>
              <w:keepNext w:val="0"/>
            </w:pPr>
            <w:r w:rsidRPr="00741AD3">
              <w:t>166.82</w:t>
            </w:r>
          </w:p>
        </w:tc>
        <w:tc>
          <w:tcPr>
            <w:tcW w:w="1117" w:type="dxa"/>
            <w:noWrap/>
            <w:hideMark/>
          </w:tcPr>
          <w:p w14:paraId="6A3B0392" w14:textId="4EAB286A" w:rsidR="00C0436C" w:rsidRPr="00B322A8" w:rsidRDefault="00C0436C" w:rsidP="00C12606">
            <w:pPr>
              <w:pStyle w:val="TAL"/>
              <w:keepNext w:val="0"/>
            </w:pPr>
            <w:r w:rsidRPr="00741AD3">
              <w:t>-6.59</w:t>
            </w:r>
          </w:p>
        </w:tc>
        <w:tc>
          <w:tcPr>
            <w:tcW w:w="873" w:type="dxa"/>
            <w:noWrap/>
            <w:hideMark/>
          </w:tcPr>
          <w:p w14:paraId="7504F52B" w14:textId="77777777" w:rsidR="00C0436C" w:rsidRPr="00B322A8" w:rsidRDefault="00C0436C" w:rsidP="00C12606">
            <w:pPr>
              <w:pStyle w:val="TAL"/>
              <w:keepNext w:val="0"/>
            </w:pPr>
            <w:r w:rsidRPr="00B322A8">
              <w:t>12.29</w:t>
            </w:r>
          </w:p>
        </w:tc>
        <w:tc>
          <w:tcPr>
            <w:tcW w:w="873" w:type="dxa"/>
            <w:noWrap/>
            <w:hideMark/>
          </w:tcPr>
          <w:p w14:paraId="5A3E597F" w14:textId="77777777" w:rsidR="00C0436C" w:rsidRPr="00B322A8" w:rsidRDefault="00C0436C" w:rsidP="00C12606">
            <w:pPr>
              <w:pStyle w:val="TAL"/>
              <w:keepNext w:val="0"/>
            </w:pPr>
            <w:r w:rsidRPr="00B322A8">
              <w:t>100.49</w:t>
            </w:r>
          </w:p>
        </w:tc>
      </w:tr>
      <w:tr w:rsidR="00C0436C" w:rsidRPr="00B322A8" w14:paraId="6A4AB516" w14:textId="77777777" w:rsidTr="00C12606">
        <w:trPr>
          <w:trHeight w:val="300"/>
        </w:trPr>
        <w:tc>
          <w:tcPr>
            <w:tcW w:w="1267" w:type="dxa"/>
            <w:noWrap/>
            <w:hideMark/>
          </w:tcPr>
          <w:p w14:paraId="7D1A8C5D" w14:textId="77777777" w:rsidR="00C0436C" w:rsidRPr="00B322A8" w:rsidRDefault="00C0436C" w:rsidP="00C12606">
            <w:pPr>
              <w:pStyle w:val="TAL"/>
              <w:keepNext w:val="0"/>
            </w:pPr>
            <w:r w:rsidRPr="00B322A8">
              <w:t>7</w:t>
            </w:r>
          </w:p>
        </w:tc>
        <w:tc>
          <w:tcPr>
            <w:tcW w:w="1100" w:type="dxa"/>
            <w:noWrap/>
            <w:hideMark/>
          </w:tcPr>
          <w:p w14:paraId="7E87D713" w14:textId="77777777" w:rsidR="00C0436C" w:rsidRPr="00B322A8" w:rsidRDefault="00C0436C" w:rsidP="00C12606">
            <w:pPr>
              <w:pStyle w:val="TAL"/>
              <w:keepNext w:val="0"/>
            </w:pPr>
            <w:r w:rsidRPr="00B322A8">
              <w:t>-9.89</w:t>
            </w:r>
          </w:p>
        </w:tc>
        <w:tc>
          <w:tcPr>
            <w:tcW w:w="2107" w:type="dxa"/>
            <w:noWrap/>
            <w:hideMark/>
          </w:tcPr>
          <w:p w14:paraId="3C52E784" w14:textId="173A4972" w:rsidR="00C0436C" w:rsidRPr="00B322A8" w:rsidRDefault="00C0436C" w:rsidP="00C12606">
            <w:pPr>
              <w:pStyle w:val="TAL"/>
              <w:keepNext w:val="0"/>
            </w:pPr>
            <w:r w:rsidRPr="00741AD3">
              <w:t>71</w:t>
            </w:r>
          </w:p>
        </w:tc>
        <w:tc>
          <w:tcPr>
            <w:tcW w:w="2082" w:type="dxa"/>
            <w:noWrap/>
            <w:hideMark/>
          </w:tcPr>
          <w:p w14:paraId="53889748" w14:textId="32205336" w:rsidR="00C0436C" w:rsidRPr="00B322A8" w:rsidRDefault="00C0436C" w:rsidP="00C12606">
            <w:pPr>
              <w:pStyle w:val="TAL"/>
              <w:keepNext w:val="0"/>
            </w:pPr>
            <w:r w:rsidRPr="00741AD3">
              <w:t>166.82</w:t>
            </w:r>
          </w:p>
        </w:tc>
        <w:tc>
          <w:tcPr>
            <w:tcW w:w="1117" w:type="dxa"/>
            <w:noWrap/>
            <w:hideMark/>
          </w:tcPr>
          <w:p w14:paraId="3A208750" w14:textId="1D250C52" w:rsidR="00C0436C" w:rsidRPr="00B322A8" w:rsidRDefault="00C0436C" w:rsidP="00C12606">
            <w:pPr>
              <w:pStyle w:val="TAL"/>
              <w:keepNext w:val="0"/>
            </w:pPr>
            <w:r w:rsidRPr="00741AD3">
              <w:t>-6.59</w:t>
            </w:r>
          </w:p>
        </w:tc>
        <w:tc>
          <w:tcPr>
            <w:tcW w:w="873" w:type="dxa"/>
            <w:noWrap/>
            <w:hideMark/>
          </w:tcPr>
          <w:p w14:paraId="0CF3DFF5" w14:textId="77777777" w:rsidR="00C0436C" w:rsidRPr="00B322A8" w:rsidRDefault="00C0436C" w:rsidP="00C12606">
            <w:pPr>
              <w:pStyle w:val="TAL"/>
              <w:keepNext w:val="0"/>
            </w:pPr>
            <w:r w:rsidRPr="00B322A8">
              <w:t>11.061</w:t>
            </w:r>
          </w:p>
        </w:tc>
        <w:tc>
          <w:tcPr>
            <w:tcW w:w="873" w:type="dxa"/>
            <w:noWrap/>
            <w:hideMark/>
          </w:tcPr>
          <w:p w14:paraId="02E36FF5" w14:textId="77777777" w:rsidR="00C0436C" w:rsidRPr="00B322A8" w:rsidRDefault="00C0436C" w:rsidP="00C12606">
            <w:pPr>
              <w:pStyle w:val="TAL"/>
              <w:keepNext w:val="0"/>
            </w:pPr>
            <w:r w:rsidRPr="00B322A8">
              <w:t>100.49</w:t>
            </w:r>
          </w:p>
        </w:tc>
      </w:tr>
      <w:tr w:rsidR="00C0436C" w:rsidRPr="00B322A8" w14:paraId="13905415" w14:textId="77777777" w:rsidTr="00C12606">
        <w:trPr>
          <w:trHeight w:val="300"/>
        </w:trPr>
        <w:tc>
          <w:tcPr>
            <w:tcW w:w="1267" w:type="dxa"/>
            <w:noWrap/>
            <w:hideMark/>
          </w:tcPr>
          <w:p w14:paraId="4F11F7D7" w14:textId="77777777" w:rsidR="00C0436C" w:rsidRPr="00B322A8" w:rsidRDefault="00C0436C" w:rsidP="00C12606">
            <w:pPr>
              <w:pStyle w:val="TAL"/>
              <w:keepNext w:val="0"/>
            </w:pPr>
            <w:r w:rsidRPr="00B322A8">
              <w:t>8</w:t>
            </w:r>
          </w:p>
        </w:tc>
        <w:tc>
          <w:tcPr>
            <w:tcW w:w="1100" w:type="dxa"/>
            <w:noWrap/>
            <w:hideMark/>
          </w:tcPr>
          <w:p w14:paraId="7F5DE4B1" w14:textId="77777777" w:rsidR="00C0436C" w:rsidRPr="00B322A8" w:rsidRDefault="00C0436C" w:rsidP="00C12606">
            <w:pPr>
              <w:pStyle w:val="TAL"/>
              <w:keepNext w:val="0"/>
            </w:pPr>
            <w:r w:rsidRPr="00B322A8">
              <w:t>-11.59</w:t>
            </w:r>
          </w:p>
        </w:tc>
        <w:tc>
          <w:tcPr>
            <w:tcW w:w="2107" w:type="dxa"/>
            <w:noWrap/>
            <w:hideMark/>
          </w:tcPr>
          <w:p w14:paraId="501B6897" w14:textId="31566721" w:rsidR="00C0436C" w:rsidRPr="00B322A8" w:rsidRDefault="00C0436C" w:rsidP="00C12606">
            <w:pPr>
              <w:pStyle w:val="TAL"/>
              <w:keepNext w:val="0"/>
            </w:pPr>
            <w:r w:rsidRPr="00741AD3">
              <w:t>72</w:t>
            </w:r>
          </w:p>
        </w:tc>
        <w:tc>
          <w:tcPr>
            <w:tcW w:w="2082" w:type="dxa"/>
            <w:noWrap/>
            <w:hideMark/>
          </w:tcPr>
          <w:p w14:paraId="4688404C" w14:textId="5ABF1F73" w:rsidR="00C0436C" w:rsidRPr="00B322A8" w:rsidRDefault="00C0436C" w:rsidP="00C12606">
            <w:pPr>
              <w:pStyle w:val="TAL"/>
              <w:keepNext w:val="0"/>
            </w:pPr>
            <w:r w:rsidRPr="00741AD3">
              <w:t>166.82</w:t>
            </w:r>
          </w:p>
        </w:tc>
        <w:tc>
          <w:tcPr>
            <w:tcW w:w="1117" w:type="dxa"/>
            <w:noWrap/>
            <w:hideMark/>
          </w:tcPr>
          <w:p w14:paraId="74177C79" w14:textId="71265D09" w:rsidR="00C0436C" w:rsidRPr="00B322A8" w:rsidRDefault="00C0436C" w:rsidP="00C12606">
            <w:pPr>
              <w:pStyle w:val="TAL"/>
              <w:keepNext w:val="0"/>
            </w:pPr>
            <w:r w:rsidRPr="00741AD3">
              <w:t>-6.59</w:t>
            </w:r>
          </w:p>
        </w:tc>
        <w:tc>
          <w:tcPr>
            <w:tcW w:w="873" w:type="dxa"/>
            <w:noWrap/>
            <w:hideMark/>
          </w:tcPr>
          <w:p w14:paraId="440F1821" w14:textId="77777777" w:rsidR="00C0436C" w:rsidRPr="00B322A8" w:rsidRDefault="00C0436C" w:rsidP="00C12606">
            <w:pPr>
              <w:pStyle w:val="TAL"/>
              <w:keepNext w:val="0"/>
            </w:pPr>
            <w:r w:rsidRPr="00B322A8">
              <w:t>9.832</w:t>
            </w:r>
          </w:p>
        </w:tc>
        <w:tc>
          <w:tcPr>
            <w:tcW w:w="873" w:type="dxa"/>
            <w:noWrap/>
            <w:hideMark/>
          </w:tcPr>
          <w:p w14:paraId="121D92AB" w14:textId="77777777" w:rsidR="00C0436C" w:rsidRPr="00B322A8" w:rsidRDefault="00C0436C" w:rsidP="00C12606">
            <w:pPr>
              <w:pStyle w:val="TAL"/>
              <w:keepNext w:val="0"/>
            </w:pPr>
            <w:r w:rsidRPr="00B322A8">
              <w:t>100.49</w:t>
            </w:r>
          </w:p>
        </w:tc>
      </w:tr>
      <w:tr w:rsidR="00C0436C" w:rsidRPr="00B322A8" w14:paraId="05E9B954" w14:textId="77777777" w:rsidTr="00C12606">
        <w:trPr>
          <w:trHeight w:val="300"/>
        </w:trPr>
        <w:tc>
          <w:tcPr>
            <w:tcW w:w="1267" w:type="dxa"/>
            <w:noWrap/>
            <w:hideMark/>
          </w:tcPr>
          <w:p w14:paraId="22F678AE" w14:textId="77777777" w:rsidR="00C0436C" w:rsidRPr="00B322A8" w:rsidRDefault="00C0436C" w:rsidP="00C12606">
            <w:pPr>
              <w:pStyle w:val="TAL"/>
              <w:keepNext w:val="0"/>
            </w:pPr>
            <w:r w:rsidRPr="00B322A8">
              <w:t>9</w:t>
            </w:r>
          </w:p>
        </w:tc>
        <w:tc>
          <w:tcPr>
            <w:tcW w:w="1100" w:type="dxa"/>
            <w:noWrap/>
            <w:hideMark/>
          </w:tcPr>
          <w:p w14:paraId="648076E3" w14:textId="77777777" w:rsidR="00C0436C" w:rsidRPr="00B322A8" w:rsidRDefault="00C0436C" w:rsidP="00C12606">
            <w:pPr>
              <w:pStyle w:val="TAL"/>
              <w:keepNext w:val="0"/>
            </w:pPr>
            <w:r w:rsidRPr="00B322A8">
              <w:t>-15.09</w:t>
            </w:r>
          </w:p>
        </w:tc>
        <w:tc>
          <w:tcPr>
            <w:tcW w:w="2107" w:type="dxa"/>
            <w:noWrap/>
            <w:hideMark/>
          </w:tcPr>
          <w:p w14:paraId="2F5DCDD7" w14:textId="67CC0F70" w:rsidR="00C0436C" w:rsidRPr="00B322A8" w:rsidRDefault="00C0436C" w:rsidP="00C12606">
            <w:pPr>
              <w:pStyle w:val="TAL"/>
              <w:keepNext w:val="0"/>
            </w:pPr>
            <w:r w:rsidRPr="00741AD3">
              <w:t>72</w:t>
            </w:r>
          </w:p>
        </w:tc>
        <w:tc>
          <w:tcPr>
            <w:tcW w:w="2082" w:type="dxa"/>
            <w:noWrap/>
            <w:hideMark/>
          </w:tcPr>
          <w:p w14:paraId="3CAE6FBF" w14:textId="1A792E8E" w:rsidR="00C0436C" w:rsidRPr="00B322A8" w:rsidRDefault="00C0436C" w:rsidP="00C12606">
            <w:pPr>
              <w:pStyle w:val="TAL"/>
              <w:keepNext w:val="0"/>
            </w:pPr>
            <w:r w:rsidRPr="00741AD3">
              <w:t>72.27</w:t>
            </w:r>
          </w:p>
        </w:tc>
        <w:tc>
          <w:tcPr>
            <w:tcW w:w="1117" w:type="dxa"/>
            <w:noWrap/>
            <w:hideMark/>
          </w:tcPr>
          <w:p w14:paraId="0B01C689" w14:textId="35FBC285" w:rsidR="00C0436C" w:rsidRPr="00B322A8" w:rsidRDefault="00C0436C" w:rsidP="00C12606">
            <w:pPr>
              <w:pStyle w:val="TAL"/>
              <w:keepNext w:val="0"/>
            </w:pPr>
            <w:r w:rsidRPr="00741AD3">
              <w:t>40.87</w:t>
            </w:r>
          </w:p>
        </w:tc>
        <w:tc>
          <w:tcPr>
            <w:tcW w:w="873" w:type="dxa"/>
            <w:noWrap/>
            <w:hideMark/>
          </w:tcPr>
          <w:p w14:paraId="5E2A2892" w14:textId="77777777" w:rsidR="00C0436C" w:rsidRPr="00B322A8" w:rsidRDefault="00C0436C" w:rsidP="00C12606">
            <w:pPr>
              <w:pStyle w:val="TAL"/>
              <w:keepNext w:val="0"/>
            </w:pPr>
            <w:r w:rsidRPr="00B322A8">
              <w:t>12.29</w:t>
            </w:r>
          </w:p>
        </w:tc>
        <w:tc>
          <w:tcPr>
            <w:tcW w:w="873" w:type="dxa"/>
            <w:noWrap/>
            <w:hideMark/>
          </w:tcPr>
          <w:p w14:paraId="126348BA" w14:textId="77777777" w:rsidR="00C0436C" w:rsidRPr="00B322A8" w:rsidRDefault="00C0436C" w:rsidP="00C12606">
            <w:pPr>
              <w:pStyle w:val="TAL"/>
              <w:keepNext w:val="0"/>
            </w:pPr>
            <w:r w:rsidRPr="00B322A8">
              <w:t>100.96</w:t>
            </w:r>
          </w:p>
        </w:tc>
      </w:tr>
      <w:tr w:rsidR="00C0436C" w:rsidRPr="00B322A8" w14:paraId="2FAEF8E6" w14:textId="77777777" w:rsidTr="00C12606">
        <w:trPr>
          <w:trHeight w:val="300"/>
        </w:trPr>
        <w:tc>
          <w:tcPr>
            <w:tcW w:w="1267" w:type="dxa"/>
            <w:noWrap/>
            <w:hideMark/>
          </w:tcPr>
          <w:p w14:paraId="72777001" w14:textId="77777777" w:rsidR="00C0436C" w:rsidRPr="00B322A8" w:rsidRDefault="00C0436C" w:rsidP="00C12606">
            <w:pPr>
              <w:pStyle w:val="TAL"/>
              <w:keepNext w:val="0"/>
            </w:pPr>
            <w:r w:rsidRPr="00B322A8">
              <w:t>10</w:t>
            </w:r>
          </w:p>
        </w:tc>
        <w:tc>
          <w:tcPr>
            <w:tcW w:w="1100" w:type="dxa"/>
            <w:noWrap/>
            <w:hideMark/>
          </w:tcPr>
          <w:p w14:paraId="6B10C1CF" w14:textId="77777777" w:rsidR="00C0436C" w:rsidRPr="00B322A8" w:rsidRDefault="00C0436C" w:rsidP="00C12606">
            <w:pPr>
              <w:pStyle w:val="TAL"/>
              <w:keepNext w:val="0"/>
            </w:pPr>
            <w:r w:rsidRPr="00B322A8">
              <w:t>-14.79</w:t>
            </w:r>
          </w:p>
        </w:tc>
        <w:tc>
          <w:tcPr>
            <w:tcW w:w="2107" w:type="dxa"/>
            <w:noWrap/>
            <w:hideMark/>
          </w:tcPr>
          <w:p w14:paraId="7CE80E51" w14:textId="1662465B" w:rsidR="00C0436C" w:rsidRPr="00B322A8" w:rsidRDefault="00C0436C" w:rsidP="00C12606">
            <w:pPr>
              <w:pStyle w:val="TAL"/>
              <w:keepNext w:val="0"/>
            </w:pPr>
            <w:r w:rsidRPr="00741AD3">
              <w:t>87</w:t>
            </w:r>
          </w:p>
        </w:tc>
        <w:tc>
          <w:tcPr>
            <w:tcW w:w="2082" w:type="dxa"/>
            <w:noWrap/>
            <w:hideMark/>
          </w:tcPr>
          <w:p w14:paraId="6D7A3DD2" w14:textId="5331C2F6" w:rsidR="00C0436C" w:rsidRPr="00B322A8" w:rsidRDefault="00C0436C" w:rsidP="00C12606">
            <w:pPr>
              <w:pStyle w:val="TAL"/>
              <w:keepNext w:val="0"/>
            </w:pPr>
            <w:r w:rsidRPr="00741AD3">
              <w:t>81.39</w:t>
            </w:r>
          </w:p>
        </w:tc>
        <w:tc>
          <w:tcPr>
            <w:tcW w:w="1117" w:type="dxa"/>
            <w:noWrap/>
            <w:hideMark/>
          </w:tcPr>
          <w:p w14:paraId="05A29FFF" w14:textId="37113028" w:rsidR="00C0436C" w:rsidRPr="00B322A8" w:rsidRDefault="00C0436C" w:rsidP="00C12606">
            <w:pPr>
              <w:pStyle w:val="TAL"/>
              <w:keepNext w:val="0"/>
            </w:pPr>
            <w:r w:rsidRPr="00741AD3">
              <w:t>-48.83</w:t>
            </w:r>
          </w:p>
        </w:tc>
        <w:tc>
          <w:tcPr>
            <w:tcW w:w="873" w:type="dxa"/>
            <w:noWrap/>
            <w:hideMark/>
          </w:tcPr>
          <w:p w14:paraId="4AE0B31B" w14:textId="77777777" w:rsidR="00C0436C" w:rsidRPr="00B322A8" w:rsidRDefault="00C0436C" w:rsidP="00C12606">
            <w:pPr>
              <w:pStyle w:val="TAL"/>
              <w:keepNext w:val="0"/>
            </w:pPr>
            <w:r w:rsidRPr="00B322A8">
              <w:t>12.29</w:t>
            </w:r>
          </w:p>
        </w:tc>
        <w:tc>
          <w:tcPr>
            <w:tcW w:w="873" w:type="dxa"/>
            <w:noWrap/>
            <w:hideMark/>
          </w:tcPr>
          <w:p w14:paraId="2943F8DD" w14:textId="77777777" w:rsidR="00C0436C" w:rsidRPr="00B322A8" w:rsidRDefault="00C0436C" w:rsidP="00C12606">
            <w:pPr>
              <w:pStyle w:val="TAL"/>
              <w:keepNext w:val="0"/>
            </w:pPr>
            <w:r w:rsidRPr="00B322A8">
              <w:t>100.19</w:t>
            </w:r>
          </w:p>
        </w:tc>
      </w:tr>
      <w:tr w:rsidR="00C0436C" w:rsidRPr="00B322A8" w14:paraId="1B638318" w14:textId="77777777" w:rsidTr="00C12606">
        <w:trPr>
          <w:trHeight w:val="300"/>
        </w:trPr>
        <w:tc>
          <w:tcPr>
            <w:tcW w:w="1267" w:type="dxa"/>
            <w:noWrap/>
            <w:hideMark/>
          </w:tcPr>
          <w:p w14:paraId="668F5563" w14:textId="77777777" w:rsidR="00C0436C" w:rsidRPr="00B322A8" w:rsidRDefault="00C0436C" w:rsidP="00C12606">
            <w:pPr>
              <w:pStyle w:val="TAL"/>
              <w:keepNext w:val="0"/>
            </w:pPr>
            <w:r w:rsidRPr="00B322A8">
              <w:t>11</w:t>
            </w:r>
          </w:p>
        </w:tc>
        <w:tc>
          <w:tcPr>
            <w:tcW w:w="1100" w:type="dxa"/>
            <w:noWrap/>
            <w:hideMark/>
          </w:tcPr>
          <w:p w14:paraId="23CB9BE5" w14:textId="77777777" w:rsidR="00C0436C" w:rsidRPr="00B322A8" w:rsidRDefault="00C0436C" w:rsidP="00C12606">
            <w:pPr>
              <w:pStyle w:val="TAL"/>
              <w:keepNext w:val="0"/>
            </w:pPr>
            <w:r w:rsidRPr="00B322A8">
              <w:t>-18.39</w:t>
            </w:r>
          </w:p>
        </w:tc>
        <w:tc>
          <w:tcPr>
            <w:tcW w:w="2107" w:type="dxa"/>
            <w:noWrap/>
            <w:hideMark/>
          </w:tcPr>
          <w:p w14:paraId="55286D5E" w14:textId="297151BD" w:rsidR="00C0436C" w:rsidRPr="00B322A8" w:rsidRDefault="00C0436C" w:rsidP="00C12606">
            <w:pPr>
              <w:pStyle w:val="TAL"/>
              <w:keepNext w:val="0"/>
            </w:pPr>
            <w:r w:rsidRPr="00741AD3">
              <w:t>90</w:t>
            </w:r>
          </w:p>
        </w:tc>
        <w:tc>
          <w:tcPr>
            <w:tcW w:w="2082" w:type="dxa"/>
            <w:noWrap/>
            <w:hideMark/>
          </w:tcPr>
          <w:p w14:paraId="0AF88C70" w14:textId="7B598604" w:rsidR="00C0436C" w:rsidRPr="00B322A8" w:rsidRDefault="00C0436C" w:rsidP="00C12606">
            <w:pPr>
              <w:pStyle w:val="TAL"/>
              <w:keepNext w:val="0"/>
            </w:pPr>
            <w:r w:rsidRPr="00741AD3">
              <w:t>-76.83</w:t>
            </w:r>
          </w:p>
        </w:tc>
        <w:tc>
          <w:tcPr>
            <w:tcW w:w="1117" w:type="dxa"/>
            <w:noWrap/>
            <w:hideMark/>
          </w:tcPr>
          <w:p w14:paraId="7C305DA1" w14:textId="347736CC" w:rsidR="00C0436C" w:rsidRPr="00B322A8" w:rsidRDefault="00C0436C" w:rsidP="00C12606">
            <w:pPr>
              <w:pStyle w:val="TAL"/>
              <w:keepNext w:val="0"/>
            </w:pPr>
            <w:r w:rsidRPr="00741AD3">
              <w:t>45.5</w:t>
            </w:r>
          </w:p>
        </w:tc>
        <w:tc>
          <w:tcPr>
            <w:tcW w:w="873" w:type="dxa"/>
            <w:noWrap/>
            <w:hideMark/>
          </w:tcPr>
          <w:p w14:paraId="6684EB7D" w14:textId="77777777" w:rsidR="00C0436C" w:rsidRPr="00B322A8" w:rsidRDefault="00C0436C" w:rsidP="00C12606">
            <w:pPr>
              <w:pStyle w:val="TAL"/>
              <w:keepNext w:val="0"/>
            </w:pPr>
            <w:r w:rsidRPr="00B322A8">
              <w:t>12.29</w:t>
            </w:r>
          </w:p>
        </w:tc>
        <w:tc>
          <w:tcPr>
            <w:tcW w:w="873" w:type="dxa"/>
            <w:noWrap/>
            <w:hideMark/>
          </w:tcPr>
          <w:p w14:paraId="144AF9F2" w14:textId="77777777" w:rsidR="00C0436C" w:rsidRPr="00B322A8" w:rsidRDefault="00C0436C" w:rsidP="00C12606">
            <w:pPr>
              <w:pStyle w:val="TAL"/>
              <w:keepNext w:val="0"/>
            </w:pPr>
            <w:r w:rsidRPr="00B322A8">
              <w:t>101.03</w:t>
            </w:r>
          </w:p>
        </w:tc>
      </w:tr>
      <w:tr w:rsidR="00C0436C" w:rsidRPr="00B322A8" w14:paraId="20A0363A" w14:textId="77777777" w:rsidTr="00C12606">
        <w:trPr>
          <w:trHeight w:val="300"/>
        </w:trPr>
        <w:tc>
          <w:tcPr>
            <w:tcW w:w="1267" w:type="dxa"/>
            <w:noWrap/>
            <w:hideMark/>
          </w:tcPr>
          <w:p w14:paraId="53A902D0" w14:textId="77777777" w:rsidR="00C0436C" w:rsidRPr="00B322A8" w:rsidRDefault="00C0436C" w:rsidP="00C12606">
            <w:pPr>
              <w:pStyle w:val="TAL"/>
              <w:keepNext w:val="0"/>
            </w:pPr>
            <w:r w:rsidRPr="00B322A8">
              <w:t>12</w:t>
            </w:r>
          </w:p>
        </w:tc>
        <w:tc>
          <w:tcPr>
            <w:tcW w:w="1100" w:type="dxa"/>
            <w:noWrap/>
            <w:hideMark/>
          </w:tcPr>
          <w:p w14:paraId="15DDD043" w14:textId="77777777" w:rsidR="00C0436C" w:rsidRPr="00B322A8" w:rsidRDefault="00C0436C" w:rsidP="00C12606">
            <w:pPr>
              <w:pStyle w:val="TAL"/>
              <w:keepNext w:val="0"/>
            </w:pPr>
            <w:r w:rsidRPr="00B322A8">
              <w:t>-18.79</w:t>
            </w:r>
          </w:p>
        </w:tc>
        <w:tc>
          <w:tcPr>
            <w:tcW w:w="2107" w:type="dxa"/>
            <w:noWrap/>
            <w:hideMark/>
          </w:tcPr>
          <w:p w14:paraId="798B66FD" w14:textId="5C7E06F3" w:rsidR="00C0436C" w:rsidRPr="00B322A8" w:rsidRDefault="00C0436C" w:rsidP="00C12606">
            <w:pPr>
              <w:pStyle w:val="TAL"/>
              <w:keepNext w:val="0"/>
            </w:pPr>
            <w:r w:rsidRPr="00741AD3">
              <w:t>103</w:t>
            </w:r>
          </w:p>
        </w:tc>
        <w:tc>
          <w:tcPr>
            <w:tcW w:w="2082" w:type="dxa"/>
            <w:noWrap/>
            <w:hideMark/>
          </w:tcPr>
          <w:p w14:paraId="73FAF124" w14:textId="69DD861F" w:rsidR="00C0436C" w:rsidRPr="00B322A8" w:rsidRDefault="00C0436C" w:rsidP="00C12606">
            <w:pPr>
              <w:pStyle w:val="TAL"/>
              <w:keepNext w:val="0"/>
            </w:pPr>
            <w:r w:rsidRPr="00741AD3">
              <w:t>65.28</w:t>
            </w:r>
          </w:p>
        </w:tc>
        <w:tc>
          <w:tcPr>
            <w:tcW w:w="1117" w:type="dxa"/>
            <w:noWrap/>
            <w:hideMark/>
          </w:tcPr>
          <w:p w14:paraId="7D01EE61" w14:textId="726F380A" w:rsidR="00C0436C" w:rsidRPr="00B322A8" w:rsidRDefault="00C0436C" w:rsidP="00C12606">
            <w:pPr>
              <w:pStyle w:val="TAL"/>
              <w:keepNext w:val="0"/>
            </w:pPr>
            <w:r w:rsidRPr="00741AD3">
              <w:t>-70.08</w:t>
            </w:r>
          </w:p>
        </w:tc>
        <w:tc>
          <w:tcPr>
            <w:tcW w:w="873" w:type="dxa"/>
            <w:noWrap/>
            <w:hideMark/>
          </w:tcPr>
          <w:p w14:paraId="4E230CA1" w14:textId="77777777" w:rsidR="00C0436C" w:rsidRPr="00B322A8" w:rsidRDefault="00C0436C" w:rsidP="00C12606">
            <w:pPr>
              <w:pStyle w:val="TAL"/>
              <w:keepNext w:val="0"/>
            </w:pPr>
            <w:r w:rsidRPr="00B322A8">
              <w:t>12.29</w:t>
            </w:r>
          </w:p>
        </w:tc>
        <w:tc>
          <w:tcPr>
            <w:tcW w:w="873" w:type="dxa"/>
            <w:noWrap/>
            <w:hideMark/>
          </w:tcPr>
          <w:p w14:paraId="31A84D0A" w14:textId="77777777" w:rsidR="00C0436C" w:rsidRPr="00B322A8" w:rsidRDefault="00C0436C" w:rsidP="00C12606">
            <w:pPr>
              <w:pStyle w:val="TAL"/>
              <w:keepNext w:val="0"/>
            </w:pPr>
            <w:r w:rsidRPr="00B322A8">
              <w:t>100.05</w:t>
            </w:r>
          </w:p>
        </w:tc>
      </w:tr>
      <w:tr w:rsidR="00C0436C" w:rsidRPr="00B322A8" w14:paraId="2AB750BE" w14:textId="77777777" w:rsidTr="00C12606">
        <w:trPr>
          <w:trHeight w:val="300"/>
        </w:trPr>
        <w:tc>
          <w:tcPr>
            <w:tcW w:w="1267" w:type="dxa"/>
            <w:noWrap/>
            <w:hideMark/>
          </w:tcPr>
          <w:p w14:paraId="3D4D0E63" w14:textId="77777777" w:rsidR="00C0436C" w:rsidRPr="00B322A8" w:rsidRDefault="00C0436C" w:rsidP="00C12606">
            <w:pPr>
              <w:pStyle w:val="TAL"/>
              <w:keepNext w:val="0"/>
            </w:pPr>
            <w:r w:rsidRPr="00B322A8">
              <w:t>13</w:t>
            </w:r>
          </w:p>
        </w:tc>
        <w:tc>
          <w:tcPr>
            <w:tcW w:w="1100" w:type="dxa"/>
            <w:noWrap/>
            <w:hideMark/>
          </w:tcPr>
          <w:p w14:paraId="502DB219" w14:textId="77777777" w:rsidR="00C0436C" w:rsidRPr="00B322A8" w:rsidRDefault="00C0436C" w:rsidP="00C12606">
            <w:pPr>
              <w:pStyle w:val="TAL"/>
              <w:keepNext w:val="0"/>
            </w:pPr>
            <w:r w:rsidRPr="00B322A8">
              <w:t>-12.79</w:t>
            </w:r>
          </w:p>
        </w:tc>
        <w:tc>
          <w:tcPr>
            <w:tcW w:w="2107" w:type="dxa"/>
            <w:noWrap/>
            <w:hideMark/>
          </w:tcPr>
          <w:p w14:paraId="04164386" w14:textId="2FC5BD3D" w:rsidR="00C0436C" w:rsidRPr="00B322A8" w:rsidRDefault="00C0436C" w:rsidP="00C12606">
            <w:pPr>
              <w:pStyle w:val="TAL"/>
              <w:keepNext w:val="0"/>
            </w:pPr>
            <w:r w:rsidRPr="00741AD3">
              <w:t>135</w:t>
            </w:r>
          </w:p>
        </w:tc>
        <w:tc>
          <w:tcPr>
            <w:tcW w:w="2082" w:type="dxa"/>
            <w:noWrap/>
            <w:hideMark/>
          </w:tcPr>
          <w:p w14:paraId="6529285F" w14:textId="4FF98C53" w:rsidR="00C0436C" w:rsidRPr="00B322A8" w:rsidRDefault="00C0436C" w:rsidP="00C12606">
            <w:pPr>
              <w:pStyle w:val="TAL"/>
              <w:keepNext w:val="0"/>
            </w:pPr>
            <w:r w:rsidRPr="00741AD3">
              <w:t>82.71</w:t>
            </w:r>
          </w:p>
        </w:tc>
        <w:tc>
          <w:tcPr>
            <w:tcW w:w="1117" w:type="dxa"/>
            <w:noWrap/>
            <w:hideMark/>
          </w:tcPr>
          <w:p w14:paraId="76FEA34B" w14:textId="33892AB7" w:rsidR="00C0436C" w:rsidRPr="00B322A8" w:rsidRDefault="00C0436C" w:rsidP="00C12606">
            <w:pPr>
              <w:pStyle w:val="TAL"/>
              <w:keepNext w:val="0"/>
            </w:pPr>
            <w:r w:rsidRPr="00741AD3">
              <w:t>-42.83</w:t>
            </w:r>
          </w:p>
        </w:tc>
        <w:tc>
          <w:tcPr>
            <w:tcW w:w="873" w:type="dxa"/>
            <w:noWrap/>
            <w:hideMark/>
          </w:tcPr>
          <w:p w14:paraId="21CB6BD5" w14:textId="77777777" w:rsidR="00C0436C" w:rsidRPr="00B322A8" w:rsidRDefault="00C0436C" w:rsidP="00C12606">
            <w:pPr>
              <w:pStyle w:val="TAL"/>
              <w:keepNext w:val="0"/>
            </w:pPr>
            <w:r w:rsidRPr="00B322A8">
              <w:t>12.29</w:t>
            </w:r>
          </w:p>
        </w:tc>
        <w:tc>
          <w:tcPr>
            <w:tcW w:w="873" w:type="dxa"/>
            <w:noWrap/>
            <w:hideMark/>
          </w:tcPr>
          <w:p w14:paraId="13F4A053" w14:textId="77777777" w:rsidR="00C0436C" w:rsidRPr="00B322A8" w:rsidRDefault="00C0436C" w:rsidP="00C12606">
            <w:pPr>
              <w:pStyle w:val="TAL"/>
              <w:keepNext w:val="0"/>
            </w:pPr>
            <w:r w:rsidRPr="00B322A8">
              <w:t>100.84</w:t>
            </w:r>
          </w:p>
        </w:tc>
      </w:tr>
      <w:tr w:rsidR="00C0436C" w:rsidRPr="00B322A8" w14:paraId="15D63B4D" w14:textId="77777777" w:rsidTr="00C12606">
        <w:trPr>
          <w:trHeight w:val="300"/>
        </w:trPr>
        <w:tc>
          <w:tcPr>
            <w:tcW w:w="1267" w:type="dxa"/>
            <w:noWrap/>
            <w:hideMark/>
          </w:tcPr>
          <w:p w14:paraId="55A15287" w14:textId="77777777" w:rsidR="00C0436C" w:rsidRPr="00B322A8" w:rsidRDefault="00C0436C" w:rsidP="00C12606">
            <w:pPr>
              <w:pStyle w:val="TAL"/>
              <w:keepNext w:val="0"/>
            </w:pPr>
            <w:r w:rsidRPr="00B322A8">
              <w:t>14</w:t>
            </w:r>
          </w:p>
        </w:tc>
        <w:tc>
          <w:tcPr>
            <w:tcW w:w="1100" w:type="dxa"/>
            <w:noWrap/>
            <w:hideMark/>
          </w:tcPr>
          <w:p w14:paraId="28E7E627" w14:textId="77777777" w:rsidR="00C0436C" w:rsidRPr="00B322A8" w:rsidRDefault="00C0436C" w:rsidP="00C12606">
            <w:pPr>
              <w:pStyle w:val="TAL"/>
              <w:keepNext w:val="0"/>
            </w:pPr>
            <w:r w:rsidRPr="00B322A8">
              <w:t>-14.49</w:t>
            </w:r>
          </w:p>
        </w:tc>
        <w:tc>
          <w:tcPr>
            <w:tcW w:w="2107" w:type="dxa"/>
            <w:noWrap/>
            <w:hideMark/>
          </w:tcPr>
          <w:p w14:paraId="6375293A" w14:textId="30386ACD" w:rsidR="00C0436C" w:rsidRPr="00B322A8" w:rsidRDefault="00C0436C" w:rsidP="00C12606">
            <w:pPr>
              <w:pStyle w:val="TAL"/>
              <w:keepNext w:val="0"/>
            </w:pPr>
            <w:r w:rsidRPr="00741AD3">
              <w:t>144</w:t>
            </w:r>
          </w:p>
        </w:tc>
        <w:tc>
          <w:tcPr>
            <w:tcW w:w="2082" w:type="dxa"/>
            <w:noWrap/>
            <w:hideMark/>
          </w:tcPr>
          <w:p w14:paraId="20BB85B7" w14:textId="7F65F669" w:rsidR="00C0436C" w:rsidRPr="00B322A8" w:rsidRDefault="00C0436C" w:rsidP="00C12606">
            <w:pPr>
              <w:pStyle w:val="TAL"/>
              <w:keepNext w:val="0"/>
            </w:pPr>
            <w:r w:rsidRPr="00741AD3">
              <w:t>-93.77</w:t>
            </w:r>
          </w:p>
        </w:tc>
        <w:tc>
          <w:tcPr>
            <w:tcW w:w="1117" w:type="dxa"/>
            <w:noWrap/>
            <w:hideMark/>
          </w:tcPr>
          <w:p w14:paraId="550589AE" w14:textId="05AB2657" w:rsidR="00C0436C" w:rsidRPr="00B322A8" w:rsidRDefault="00C0436C" w:rsidP="00C12606">
            <w:pPr>
              <w:pStyle w:val="TAL"/>
              <w:keepNext w:val="0"/>
            </w:pPr>
            <w:r w:rsidRPr="00741AD3">
              <w:t>-48.7</w:t>
            </w:r>
          </w:p>
        </w:tc>
        <w:tc>
          <w:tcPr>
            <w:tcW w:w="873" w:type="dxa"/>
            <w:noWrap/>
            <w:hideMark/>
          </w:tcPr>
          <w:p w14:paraId="507FCDFF" w14:textId="77777777" w:rsidR="00C0436C" w:rsidRPr="00B322A8" w:rsidRDefault="00C0436C" w:rsidP="00C12606">
            <w:pPr>
              <w:pStyle w:val="TAL"/>
              <w:keepNext w:val="0"/>
            </w:pPr>
            <w:r w:rsidRPr="00B322A8">
              <w:t>12.29</w:t>
            </w:r>
          </w:p>
        </w:tc>
        <w:tc>
          <w:tcPr>
            <w:tcW w:w="873" w:type="dxa"/>
            <w:noWrap/>
            <w:hideMark/>
          </w:tcPr>
          <w:p w14:paraId="520E9E28" w14:textId="77777777" w:rsidR="00C0436C" w:rsidRPr="00B322A8" w:rsidRDefault="00C0436C" w:rsidP="00C12606">
            <w:pPr>
              <w:pStyle w:val="TAL"/>
              <w:keepNext w:val="0"/>
            </w:pPr>
            <w:r w:rsidRPr="00B322A8">
              <w:t>100.88</w:t>
            </w:r>
          </w:p>
        </w:tc>
      </w:tr>
      <w:tr w:rsidR="00C0436C" w:rsidRPr="00B322A8" w14:paraId="2C6D62C2" w14:textId="77777777" w:rsidTr="00C12606">
        <w:trPr>
          <w:trHeight w:val="300"/>
        </w:trPr>
        <w:tc>
          <w:tcPr>
            <w:tcW w:w="1267" w:type="dxa"/>
            <w:noWrap/>
            <w:hideMark/>
          </w:tcPr>
          <w:p w14:paraId="56ADB97C" w14:textId="77777777" w:rsidR="00C0436C" w:rsidRPr="00B322A8" w:rsidRDefault="00C0436C" w:rsidP="00C12606">
            <w:pPr>
              <w:pStyle w:val="TAL"/>
              <w:keepNext w:val="0"/>
            </w:pPr>
            <w:r w:rsidRPr="00B322A8">
              <w:t>15</w:t>
            </w:r>
          </w:p>
        </w:tc>
        <w:tc>
          <w:tcPr>
            <w:tcW w:w="1100" w:type="dxa"/>
            <w:noWrap/>
            <w:hideMark/>
          </w:tcPr>
          <w:p w14:paraId="61B1B2F2" w14:textId="77777777" w:rsidR="00C0436C" w:rsidRPr="00B322A8" w:rsidRDefault="00C0436C" w:rsidP="00C12606">
            <w:pPr>
              <w:pStyle w:val="TAL"/>
              <w:keepNext w:val="0"/>
            </w:pPr>
            <w:r w:rsidRPr="00B322A8">
              <w:t>-16.39</w:t>
            </w:r>
          </w:p>
        </w:tc>
        <w:tc>
          <w:tcPr>
            <w:tcW w:w="2107" w:type="dxa"/>
            <w:noWrap/>
            <w:hideMark/>
          </w:tcPr>
          <w:p w14:paraId="792AD324" w14:textId="11EA8564" w:rsidR="00C0436C" w:rsidRPr="00B322A8" w:rsidRDefault="00C0436C" w:rsidP="00C12606">
            <w:pPr>
              <w:pStyle w:val="TAL"/>
              <w:keepNext w:val="0"/>
            </w:pPr>
            <w:r w:rsidRPr="00741AD3">
              <w:t>238</w:t>
            </w:r>
          </w:p>
        </w:tc>
        <w:tc>
          <w:tcPr>
            <w:tcW w:w="2082" w:type="dxa"/>
            <w:noWrap/>
            <w:hideMark/>
          </w:tcPr>
          <w:p w14:paraId="7AF2F520" w14:textId="6D0C0021" w:rsidR="00C0436C" w:rsidRPr="00B322A8" w:rsidRDefault="00C0436C" w:rsidP="00C12606">
            <w:pPr>
              <w:pStyle w:val="TAL"/>
              <w:keepNext w:val="0"/>
            </w:pPr>
            <w:r w:rsidRPr="00741AD3">
              <w:t>93.73</w:t>
            </w:r>
          </w:p>
        </w:tc>
        <w:tc>
          <w:tcPr>
            <w:tcW w:w="1117" w:type="dxa"/>
            <w:noWrap/>
            <w:hideMark/>
          </w:tcPr>
          <w:p w14:paraId="55B2BFF0" w14:textId="006DD1AD" w:rsidR="00C0436C" w:rsidRPr="00B322A8" w:rsidRDefault="00C0436C" w:rsidP="00C12606">
            <w:pPr>
              <w:pStyle w:val="TAL"/>
              <w:keepNext w:val="0"/>
            </w:pPr>
            <w:r w:rsidRPr="00741AD3">
              <w:t>-57.96</w:t>
            </w:r>
          </w:p>
        </w:tc>
        <w:tc>
          <w:tcPr>
            <w:tcW w:w="873" w:type="dxa"/>
            <w:noWrap/>
            <w:hideMark/>
          </w:tcPr>
          <w:p w14:paraId="457A4902" w14:textId="77777777" w:rsidR="00C0436C" w:rsidRPr="00B322A8" w:rsidRDefault="00C0436C" w:rsidP="00C12606">
            <w:pPr>
              <w:pStyle w:val="TAL"/>
              <w:keepNext w:val="0"/>
            </w:pPr>
            <w:r w:rsidRPr="00B322A8">
              <w:t>12.29</w:t>
            </w:r>
          </w:p>
        </w:tc>
        <w:tc>
          <w:tcPr>
            <w:tcW w:w="873" w:type="dxa"/>
            <w:noWrap/>
            <w:hideMark/>
          </w:tcPr>
          <w:p w14:paraId="7F4F9E00" w14:textId="77777777" w:rsidR="00C0436C" w:rsidRPr="00B322A8" w:rsidRDefault="00C0436C" w:rsidP="00C12606">
            <w:pPr>
              <w:pStyle w:val="TAL"/>
              <w:keepNext w:val="0"/>
            </w:pPr>
            <w:r w:rsidRPr="00B322A8">
              <w:t>100.01</w:t>
            </w:r>
          </w:p>
        </w:tc>
      </w:tr>
      <w:tr w:rsidR="00C0436C" w:rsidRPr="00B322A8" w14:paraId="4EB3F880" w14:textId="77777777" w:rsidTr="00C12606">
        <w:trPr>
          <w:trHeight w:val="300"/>
        </w:trPr>
        <w:tc>
          <w:tcPr>
            <w:tcW w:w="1267" w:type="dxa"/>
            <w:noWrap/>
            <w:hideMark/>
          </w:tcPr>
          <w:p w14:paraId="7B727095" w14:textId="77777777" w:rsidR="00C0436C" w:rsidRPr="00B322A8" w:rsidRDefault="00C0436C" w:rsidP="00C12606">
            <w:pPr>
              <w:pStyle w:val="TAL"/>
              <w:keepNext w:val="0"/>
            </w:pPr>
            <w:r w:rsidRPr="00B322A8">
              <w:t>16</w:t>
            </w:r>
          </w:p>
        </w:tc>
        <w:tc>
          <w:tcPr>
            <w:tcW w:w="1100" w:type="dxa"/>
            <w:noWrap/>
            <w:hideMark/>
          </w:tcPr>
          <w:p w14:paraId="70560899" w14:textId="77777777" w:rsidR="00C0436C" w:rsidRPr="00B322A8" w:rsidRDefault="00C0436C" w:rsidP="00C12606">
            <w:pPr>
              <w:pStyle w:val="TAL"/>
              <w:keepNext w:val="0"/>
            </w:pPr>
            <w:r w:rsidRPr="00B322A8">
              <w:t>-20.89</w:t>
            </w:r>
          </w:p>
        </w:tc>
        <w:tc>
          <w:tcPr>
            <w:tcW w:w="2107" w:type="dxa"/>
            <w:noWrap/>
            <w:hideMark/>
          </w:tcPr>
          <w:p w14:paraId="2F94DB2E" w14:textId="10118BAE" w:rsidR="00C0436C" w:rsidRPr="00B322A8" w:rsidRDefault="00C0436C" w:rsidP="00C12606">
            <w:pPr>
              <w:pStyle w:val="TAL"/>
              <w:keepNext w:val="0"/>
            </w:pPr>
            <w:r w:rsidRPr="00741AD3">
              <w:t>298</w:t>
            </w:r>
          </w:p>
        </w:tc>
        <w:tc>
          <w:tcPr>
            <w:tcW w:w="2082" w:type="dxa"/>
            <w:noWrap/>
            <w:hideMark/>
          </w:tcPr>
          <w:p w14:paraId="7CA94874" w14:textId="0C283DAD" w:rsidR="00C0436C" w:rsidRPr="00B322A8" w:rsidRDefault="00C0436C" w:rsidP="00C12606">
            <w:pPr>
              <w:pStyle w:val="TAL"/>
              <w:keepNext w:val="0"/>
            </w:pPr>
            <w:r w:rsidRPr="00741AD3">
              <w:t>51.96</w:t>
            </w:r>
          </w:p>
        </w:tc>
        <w:tc>
          <w:tcPr>
            <w:tcW w:w="1117" w:type="dxa"/>
            <w:noWrap/>
            <w:hideMark/>
          </w:tcPr>
          <w:p w14:paraId="054D74B1" w14:textId="7ED2BBF2" w:rsidR="00C0436C" w:rsidRPr="00B322A8" w:rsidRDefault="00C0436C" w:rsidP="00C12606">
            <w:pPr>
              <w:pStyle w:val="TAL"/>
              <w:keepNext w:val="0"/>
            </w:pPr>
            <w:r w:rsidRPr="00741AD3">
              <w:t>60.17</w:t>
            </w:r>
          </w:p>
        </w:tc>
        <w:tc>
          <w:tcPr>
            <w:tcW w:w="873" w:type="dxa"/>
            <w:noWrap/>
            <w:hideMark/>
          </w:tcPr>
          <w:p w14:paraId="0782692B" w14:textId="77777777" w:rsidR="00C0436C" w:rsidRPr="00B322A8" w:rsidRDefault="00C0436C" w:rsidP="00C12606">
            <w:pPr>
              <w:pStyle w:val="TAL"/>
              <w:keepNext w:val="0"/>
            </w:pPr>
            <w:r w:rsidRPr="00B322A8">
              <w:t>12.29</w:t>
            </w:r>
          </w:p>
        </w:tc>
        <w:tc>
          <w:tcPr>
            <w:tcW w:w="873" w:type="dxa"/>
            <w:noWrap/>
            <w:hideMark/>
          </w:tcPr>
          <w:p w14:paraId="3109594F" w14:textId="77777777" w:rsidR="00C0436C" w:rsidRPr="00B322A8" w:rsidRDefault="00C0436C" w:rsidP="00C12606">
            <w:pPr>
              <w:pStyle w:val="TAL"/>
              <w:keepNext w:val="0"/>
            </w:pPr>
            <w:r w:rsidRPr="00B322A8">
              <w:t>100.88</w:t>
            </w:r>
          </w:p>
        </w:tc>
      </w:tr>
      <w:tr w:rsidR="00C0436C" w:rsidRPr="00B322A8" w14:paraId="65C47F64" w14:textId="77777777" w:rsidTr="00C12606">
        <w:trPr>
          <w:trHeight w:val="300"/>
        </w:trPr>
        <w:tc>
          <w:tcPr>
            <w:tcW w:w="1267" w:type="dxa"/>
            <w:noWrap/>
            <w:hideMark/>
          </w:tcPr>
          <w:p w14:paraId="6951274E" w14:textId="77777777" w:rsidR="00C0436C" w:rsidRPr="00B322A8" w:rsidRDefault="00C0436C" w:rsidP="00C12606">
            <w:pPr>
              <w:pStyle w:val="TAL"/>
              <w:keepNext w:val="0"/>
            </w:pPr>
            <w:r w:rsidRPr="00B322A8">
              <w:t>17</w:t>
            </w:r>
          </w:p>
        </w:tc>
        <w:tc>
          <w:tcPr>
            <w:tcW w:w="1100" w:type="dxa"/>
            <w:noWrap/>
            <w:hideMark/>
          </w:tcPr>
          <w:p w14:paraId="695DCF3F" w14:textId="77777777" w:rsidR="00C0436C" w:rsidRPr="00B322A8" w:rsidRDefault="00C0436C" w:rsidP="00C12606">
            <w:pPr>
              <w:pStyle w:val="TAL"/>
              <w:keepNext w:val="0"/>
            </w:pPr>
            <w:r w:rsidRPr="00B322A8">
              <w:t>-21.59</w:t>
            </w:r>
          </w:p>
        </w:tc>
        <w:tc>
          <w:tcPr>
            <w:tcW w:w="2107" w:type="dxa"/>
            <w:noWrap/>
            <w:hideMark/>
          </w:tcPr>
          <w:p w14:paraId="4EE4A403" w14:textId="75812DE8" w:rsidR="00C0436C" w:rsidRPr="00B322A8" w:rsidRDefault="00C0436C" w:rsidP="00C12606">
            <w:pPr>
              <w:pStyle w:val="TAL"/>
              <w:keepNext w:val="0"/>
            </w:pPr>
            <w:r w:rsidRPr="00741AD3">
              <w:t>468</w:t>
            </w:r>
          </w:p>
        </w:tc>
        <w:tc>
          <w:tcPr>
            <w:tcW w:w="2082" w:type="dxa"/>
            <w:noWrap/>
            <w:hideMark/>
          </w:tcPr>
          <w:p w14:paraId="3474F828" w14:textId="77CB1098" w:rsidR="00C0436C" w:rsidRPr="00B322A8" w:rsidRDefault="00C0436C" w:rsidP="00C12606">
            <w:pPr>
              <w:pStyle w:val="TAL"/>
              <w:keepNext w:val="0"/>
            </w:pPr>
            <w:r w:rsidRPr="00741AD3">
              <w:t>13.23</w:t>
            </w:r>
          </w:p>
        </w:tc>
        <w:tc>
          <w:tcPr>
            <w:tcW w:w="1117" w:type="dxa"/>
            <w:noWrap/>
            <w:hideMark/>
          </w:tcPr>
          <w:p w14:paraId="0660F40C" w14:textId="4448860A" w:rsidR="00C0436C" w:rsidRPr="00B322A8" w:rsidRDefault="00C0436C" w:rsidP="00C12606">
            <w:pPr>
              <w:pStyle w:val="TAL"/>
              <w:keepNext w:val="0"/>
            </w:pPr>
            <w:r w:rsidRPr="00741AD3">
              <w:t>57.89</w:t>
            </w:r>
          </w:p>
        </w:tc>
        <w:tc>
          <w:tcPr>
            <w:tcW w:w="873" w:type="dxa"/>
            <w:noWrap/>
            <w:hideMark/>
          </w:tcPr>
          <w:p w14:paraId="507F17D9" w14:textId="77777777" w:rsidR="00C0436C" w:rsidRPr="00B322A8" w:rsidRDefault="00C0436C" w:rsidP="00C12606">
            <w:pPr>
              <w:pStyle w:val="TAL"/>
              <w:keepNext w:val="0"/>
            </w:pPr>
            <w:r w:rsidRPr="00B322A8">
              <w:t>12.29</w:t>
            </w:r>
          </w:p>
        </w:tc>
        <w:tc>
          <w:tcPr>
            <w:tcW w:w="873" w:type="dxa"/>
            <w:noWrap/>
            <w:hideMark/>
          </w:tcPr>
          <w:p w14:paraId="36C2AF1B" w14:textId="77777777" w:rsidR="00C0436C" w:rsidRPr="00B322A8" w:rsidRDefault="00C0436C" w:rsidP="00C12606">
            <w:pPr>
              <w:pStyle w:val="TAL"/>
              <w:keepNext w:val="0"/>
            </w:pPr>
            <w:r w:rsidRPr="00B322A8">
              <w:t>100.16</w:t>
            </w:r>
          </w:p>
        </w:tc>
      </w:tr>
      <w:tr w:rsidR="00C0436C" w:rsidRPr="00B322A8" w14:paraId="50C85E92" w14:textId="77777777" w:rsidTr="00C12606">
        <w:trPr>
          <w:trHeight w:val="300"/>
        </w:trPr>
        <w:tc>
          <w:tcPr>
            <w:tcW w:w="1267" w:type="dxa"/>
            <w:noWrap/>
            <w:hideMark/>
          </w:tcPr>
          <w:p w14:paraId="3E57FE56" w14:textId="77777777" w:rsidR="00C0436C" w:rsidRPr="00B322A8" w:rsidRDefault="00C0436C" w:rsidP="00C12606">
            <w:pPr>
              <w:pStyle w:val="TAL"/>
              <w:keepNext w:val="0"/>
            </w:pPr>
            <w:r w:rsidRPr="00B322A8">
              <w:lastRenderedPageBreak/>
              <w:t>18</w:t>
            </w:r>
          </w:p>
        </w:tc>
        <w:tc>
          <w:tcPr>
            <w:tcW w:w="1100" w:type="dxa"/>
            <w:noWrap/>
            <w:hideMark/>
          </w:tcPr>
          <w:p w14:paraId="50C50F5E" w14:textId="77777777" w:rsidR="00C0436C" w:rsidRPr="00B322A8" w:rsidRDefault="00C0436C" w:rsidP="00C12606">
            <w:pPr>
              <w:pStyle w:val="TAL"/>
              <w:keepNext w:val="0"/>
            </w:pPr>
            <w:r w:rsidRPr="00B322A8">
              <w:t>-21.59</w:t>
            </w:r>
          </w:p>
        </w:tc>
        <w:tc>
          <w:tcPr>
            <w:tcW w:w="2107" w:type="dxa"/>
            <w:noWrap/>
            <w:hideMark/>
          </w:tcPr>
          <w:p w14:paraId="32EB7918" w14:textId="2D4AF9FC" w:rsidR="00C0436C" w:rsidRPr="00B322A8" w:rsidRDefault="00C0436C" w:rsidP="00C12606">
            <w:pPr>
              <w:pStyle w:val="TAL"/>
              <w:keepNext w:val="0"/>
            </w:pPr>
            <w:r w:rsidRPr="00741AD3">
              <w:t>505</w:t>
            </w:r>
          </w:p>
        </w:tc>
        <w:tc>
          <w:tcPr>
            <w:tcW w:w="2082" w:type="dxa"/>
            <w:noWrap/>
            <w:hideMark/>
          </w:tcPr>
          <w:p w14:paraId="0E914F6F" w14:textId="306515E9" w:rsidR="00C0436C" w:rsidRPr="00B322A8" w:rsidRDefault="00C0436C" w:rsidP="00C12606">
            <w:pPr>
              <w:pStyle w:val="TAL"/>
              <w:keepNext w:val="0"/>
            </w:pPr>
            <w:r w:rsidRPr="00741AD3">
              <w:t>29.84</w:t>
            </w:r>
          </w:p>
        </w:tc>
        <w:tc>
          <w:tcPr>
            <w:tcW w:w="1117" w:type="dxa"/>
            <w:noWrap/>
            <w:hideMark/>
          </w:tcPr>
          <w:p w14:paraId="77A11443" w14:textId="31064B8F" w:rsidR="00C0436C" w:rsidRPr="00B322A8" w:rsidRDefault="00C0436C" w:rsidP="00C12606">
            <w:pPr>
              <w:pStyle w:val="TAL"/>
              <w:keepNext w:val="0"/>
            </w:pPr>
            <w:r w:rsidRPr="00741AD3">
              <w:t>51.11</w:t>
            </w:r>
          </w:p>
        </w:tc>
        <w:tc>
          <w:tcPr>
            <w:tcW w:w="873" w:type="dxa"/>
            <w:noWrap/>
            <w:hideMark/>
          </w:tcPr>
          <w:p w14:paraId="79933E5B" w14:textId="77777777" w:rsidR="00C0436C" w:rsidRPr="00B322A8" w:rsidRDefault="00C0436C" w:rsidP="00C12606">
            <w:pPr>
              <w:pStyle w:val="TAL"/>
              <w:keepNext w:val="0"/>
            </w:pPr>
            <w:r w:rsidRPr="00B322A8">
              <w:t>12.29</w:t>
            </w:r>
          </w:p>
        </w:tc>
        <w:tc>
          <w:tcPr>
            <w:tcW w:w="873" w:type="dxa"/>
            <w:noWrap/>
            <w:hideMark/>
          </w:tcPr>
          <w:p w14:paraId="20CC182E" w14:textId="77777777" w:rsidR="00C0436C" w:rsidRPr="00B322A8" w:rsidRDefault="00C0436C" w:rsidP="00C12606">
            <w:pPr>
              <w:pStyle w:val="TAL"/>
              <w:keepNext w:val="0"/>
            </w:pPr>
            <w:r w:rsidRPr="00B322A8">
              <w:t>100.02</w:t>
            </w:r>
          </w:p>
        </w:tc>
      </w:tr>
      <w:tr w:rsidR="00C0436C" w:rsidRPr="00B322A8" w14:paraId="360A0BCC" w14:textId="77777777" w:rsidTr="00C12606">
        <w:trPr>
          <w:trHeight w:val="300"/>
        </w:trPr>
        <w:tc>
          <w:tcPr>
            <w:tcW w:w="1267" w:type="dxa"/>
            <w:noWrap/>
            <w:hideMark/>
          </w:tcPr>
          <w:p w14:paraId="31E0FA48" w14:textId="77777777" w:rsidR="00C0436C" w:rsidRPr="00B322A8" w:rsidRDefault="00C0436C" w:rsidP="00C12606">
            <w:pPr>
              <w:pStyle w:val="TAL"/>
              <w:keepNext w:val="0"/>
            </w:pPr>
            <w:r w:rsidRPr="00B322A8">
              <w:t>19</w:t>
            </w:r>
          </w:p>
        </w:tc>
        <w:tc>
          <w:tcPr>
            <w:tcW w:w="1100" w:type="dxa"/>
            <w:noWrap/>
            <w:hideMark/>
          </w:tcPr>
          <w:p w14:paraId="1EEE5D92" w14:textId="77777777" w:rsidR="00C0436C" w:rsidRPr="00B322A8" w:rsidRDefault="00C0436C" w:rsidP="00C12606">
            <w:pPr>
              <w:pStyle w:val="TAL"/>
              <w:keepNext w:val="0"/>
            </w:pPr>
            <w:r w:rsidRPr="00B322A8">
              <w:t>-23.49</w:t>
            </w:r>
          </w:p>
        </w:tc>
        <w:tc>
          <w:tcPr>
            <w:tcW w:w="2107" w:type="dxa"/>
            <w:noWrap/>
            <w:hideMark/>
          </w:tcPr>
          <w:p w14:paraId="39887378" w14:textId="598D8477" w:rsidR="00C0436C" w:rsidRPr="00B322A8" w:rsidRDefault="00C0436C" w:rsidP="00C12606">
            <w:pPr>
              <w:pStyle w:val="TAL"/>
              <w:keepNext w:val="0"/>
            </w:pPr>
            <w:r w:rsidRPr="00741AD3">
              <w:t>603</w:t>
            </w:r>
          </w:p>
        </w:tc>
        <w:tc>
          <w:tcPr>
            <w:tcW w:w="2082" w:type="dxa"/>
            <w:noWrap/>
            <w:hideMark/>
          </w:tcPr>
          <w:p w14:paraId="42C29CBC" w14:textId="251FA911" w:rsidR="00C0436C" w:rsidRPr="00B322A8" w:rsidRDefault="00C0436C" w:rsidP="00C12606">
            <w:pPr>
              <w:pStyle w:val="TAL"/>
              <w:keepNext w:val="0"/>
            </w:pPr>
            <w:r w:rsidRPr="00741AD3">
              <w:t>15.45</w:t>
            </w:r>
          </w:p>
        </w:tc>
        <w:tc>
          <w:tcPr>
            <w:tcW w:w="1117" w:type="dxa"/>
            <w:noWrap/>
            <w:hideMark/>
          </w:tcPr>
          <w:p w14:paraId="3F039F7B" w14:textId="4AA5B0DD" w:rsidR="00C0436C" w:rsidRPr="00B322A8" w:rsidRDefault="00C0436C" w:rsidP="00C12606">
            <w:pPr>
              <w:pStyle w:val="TAL"/>
              <w:keepNext w:val="0"/>
            </w:pPr>
            <w:r w:rsidRPr="00741AD3">
              <w:t>-73.21</w:t>
            </w:r>
          </w:p>
        </w:tc>
        <w:tc>
          <w:tcPr>
            <w:tcW w:w="873" w:type="dxa"/>
            <w:noWrap/>
            <w:hideMark/>
          </w:tcPr>
          <w:p w14:paraId="0909FA98" w14:textId="77777777" w:rsidR="00C0436C" w:rsidRPr="00B322A8" w:rsidRDefault="00C0436C" w:rsidP="00C12606">
            <w:pPr>
              <w:pStyle w:val="TAL"/>
              <w:keepNext w:val="0"/>
            </w:pPr>
            <w:r w:rsidRPr="00B322A8">
              <w:t>12.29</w:t>
            </w:r>
          </w:p>
        </w:tc>
        <w:tc>
          <w:tcPr>
            <w:tcW w:w="873" w:type="dxa"/>
            <w:noWrap/>
            <w:hideMark/>
          </w:tcPr>
          <w:p w14:paraId="5EDF4294" w14:textId="77777777" w:rsidR="00C0436C" w:rsidRPr="00B322A8" w:rsidRDefault="00C0436C" w:rsidP="00C12606">
            <w:pPr>
              <w:pStyle w:val="TAL"/>
              <w:keepNext w:val="0"/>
            </w:pPr>
            <w:r w:rsidRPr="00B322A8">
              <w:t>99.95</w:t>
            </w:r>
          </w:p>
        </w:tc>
      </w:tr>
      <w:tr w:rsidR="00C0436C" w:rsidRPr="00B322A8" w14:paraId="20EDA369" w14:textId="77777777" w:rsidTr="00C12606">
        <w:trPr>
          <w:trHeight w:val="300"/>
        </w:trPr>
        <w:tc>
          <w:tcPr>
            <w:tcW w:w="1267" w:type="dxa"/>
            <w:noWrap/>
            <w:hideMark/>
          </w:tcPr>
          <w:p w14:paraId="3A735765" w14:textId="77777777" w:rsidR="00C0436C" w:rsidRPr="00B322A8" w:rsidRDefault="00C0436C" w:rsidP="00C12606">
            <w:pPr>
              <w:pStyle w:val="TAL"/>
              <w:keepNext w:val="0"/>
            </w:pPr>
            <w:r w:rsidRPr="00B322A8">
              <w:t>20</w:t>
            </w:r>
          </w:p>
        </w:tc>
        <w:tc>
          <w:tcPr>
            <w:tcW w:w="1100" w:type="dxa"/>
            <w:noWrap/>
            <w:hideMark/>
          </w:tcPr>
          <w:p w14:paraId="75EC7FB3" w14:textId="77777777" w:rsidR="00C0436C" w:rsidRPr="00B322A8" w:rsidRDefault="00C0436C" w:rsidP="00C12606">
            <w:pPr>
              <w:pStyle w:val="TAL"/>
              <w:keepNext w:val="0"/>
            </w:pPr>
            <w:r w:rsidRPr="00B322A8">
              <w:t>-24.79</w:t>
            </w:r>
          </w:p>
        </w:tc>
        <w:tc>
          <w:tcPr>
            <w:tcW w:w="2107" w:type="dxa"/>
            <w:noWrap/>
            <w:hideMark/>
          </w:tcPr>
          <w:p w14:paraId="0CEBF735" w14:textId="517EF742" w:rsidR="00C0436C" w:rsidRPr="00B322A8" w:rsidRDefault="00C0436C" w:rsidP="00C12606">
            <w:pPr>
              <w:pStyle w:val="TAL"/>
              <w:keepNext w:val="0"/>
            </w:pPr>
            <w:r w:rsidRPr="00741AD3">
              <w:t>616</w:t>
            </w:r>
          </w:p>
        </w:tc>
        <w:tc>
          <w:tcPr>
            <w:tcW w:w="2082" w:type="dxa"/>
            <w:noWrap/>
            <w:hideMark/>
          </w:tcPr>
          <w:p w14:paraId="5377656C" w14:textId="0EE08B2D" w:rsidR="00C0436C" w:rsidRPr="00B322A8" w:rsidRDefault="00C0436C" w:rsidP="00C12606">
            <w:pPr>
              <w:pStyle w:val="TAL"/>
              <w:keepNext w:val="0"/>
            </w:pPr>
            <w:r w:rsidRPr="00741AD3">
              <w:t>34.69</w:t>
            </w:r>
          </w:p>
        </w:tc>
        <w:tc>
          <w:tcPr>
            <w:tcW w:w="1117" w:type="dxa"/>
            <w:noWrap/>
            <w:hideMark/>
          </w:tcPr>
          <w:p w14:paraId="267AD0C7" w14:textId="5747FBE9" w:rsidR="00C0436C" w:rsidRPr="00B322A8" w:rsidRDefault="00C0436C" w:rsidP="00C12606">
            <w:pPr>
              <w:pStyle w:val="TAL"/>
              <w:keepNext w:val="0"/>
            </w:pPr>
            <w:r w:rsidRPr="00741AD3">
              <w:t>53.32</w:t>
            </w:r>
          </w:p>
        </w:tc>
        <w:tc>
          <w:tcPr>
            <w:tcW w:w="873" w:type="dxa"/>
            <w:noWrap/>
            <w:hideMark/>
          </w:tcPr>
          <w:p w14:paraId="50A83563" w14:textId="77777777" w:rsidR="00C0436C" w:rsidRPr="00B322A8" w:rsidRDefault="00C0436C" w:rsidP="00C12606">
            <w:pPr>
              <w:pStyle w:val="TAL"/>
              <w:keepNext w:val="0"/>
            </w:pPr>
            <w:r w:rsidRPr="00B322A8">
              <w:t>12.29</w:t>
            </w:r>
          </w:p>
        </w:tc>
        <w:tc>
          <w:tcPr>
            <w:tcW w:w="873" w:type="dxa"/>
            <w:noWrap/>
            <w:hideMark/>
          </w:tcPr>
          <w:p w14:paraId="601501A9" w14:textId="77777777" w:rsidR="00C0436C" w:rsidRPr="00B322A8" w:rsidRDefault="00C0436C" w:rsidP="00C12606">
            <w:pPr>
              <w:pStyle w:val="TAL"/>
              <w:keepNext w:val="0"/>
            </w:pPr>
            <w:r w:rsidRPr="00B322A8">
              <w:t>101.07</w:t>
            </w:r>
          </w:p>
        </w:tc>
      </w:tr>
      <w:tr w:rsidR="00C0436C" w:rsidRPr="00B322A8" w14:paraId="5CDB073B" w14:textId="77777777" w:rsidTr="00C12606">
        <w:trPr>
          <w:trHeight w:val="300"/>
        </w:trPr>
        <w:tc>
          <w:tcPr>
            <w:tcW w:w="1267" w:type="dxa"/>
            <w:noWrap/>
            <w:hideMark/>
          </w:tcPr>
          <w:p w14:paraId="57A2C604" w14:textId="77777777" w:rsidR="00C0436C" w:rsidRPr="00B322A8" w:rsidRDefault="00C0436C" w:rsidP="00C12606">
            <w:pPr>
              <w:pStyle w:val="TAL"/>
              <w:keepNext w:val="0"/>
            </w:pPr>
            <w:r w:rsidRPr="00B322A8">
              <w:t>21</w:t>
            </w:r>
          </w:p>
        </w:tc>
        <w:tc>
          <w:tcPr>
            <w:tcW w:w="1100" w:type="dxa"/>
            <w:noWrap/>
            <w:hideMark/>
          </w:tcPr>
          <w:p w14:paraId="1A935D40" w14:textId="77777777" w:rsidR="00C0436C" w:rsidRPr="00B322A8" w:rsidRDefault="00C0436C" w:rsidP="00C12606">
            <w:pPr>
              <w:pStyle w:val="TAL"/>
              <w:keepNext w:val="0"/>
            </w:pPr>
            <w:r w:rsidRPr="00B322A8">
              <w:t>-23.69</w:t>
            </w:r>
          </w:p>
        </w:tc>
        <w:tc>
          <w:tcPr>
            <w:tcW w:w="2107" w:type="dxa"/>
            <w:noWrap/>
            <w:hideMark/>
          </w:tcPr>
          <w:p w14:paraId="226D12E7" w14:textId="7F980D2E" w:rsidR="00C0436C" w:rsidRPr="00B322A8" w:rsidRDefault="00C0436C" w:rsidP="00C12606">
            <w:pPr>
              <w:pStyle w:val="TAL"/>
              <w:keepNext w:val="0"/>
            </w:pPr>
            <w:r w:rsidRPr="00741AD3">
              <w:t>693</w:t>
            </w:r>
          </w:p>
        </w:tc>
        <w:tc>
          <w:tcPr>
            <w:tcW w:w="2082" w:type="dxa"/>
            <w:noWrap/>
            <w:hideMark/>
          </w:tcPr>
          <w:p w14:paraId="4D7AF9AA" w14:textId="073EA15D" w:rsidR="00C0436C" w:rsidRPr="00B322A8" w:rsidRDefault="00C0436C" w:rsidP="00C12606">
            <w:pPr>
              <w:pStyle w:val="TAL"/>
              <w:keepNext w:val="0"/>
            </w:pPr>
            <w:r w:rsidRPr="00741AD3">
              <w:t>31.32</w:t>
            </w:r>
          </w:p>
        </w:tc>
        <w:tc>
          <w:tcPr>
            <w:tcW w:w="1117" w:type="dxa"/>
            <w:noWrap/>
            <w:hideMark/>
          </w:tcPr>
          <w:p w14:paraId="01C8CF1F" w14:textId="08C125CF" w:rsidR="00C0436C" w:rsidRPr="00B322A8" w:rsidRDefault="00C0436C" w:rsidP="00C12606">
            <w:pPr>
              <w:pStyle w:val="TAL"/>
              <w:keepNext w:val="0"/>
            </w:pPr>
            <w:r w:rsidRPr="00741AD3">
              <w:t>54.04</w:t>
            </w:r>
          </w:p>
        </w:tc>
        <w:tc>
          <w:tcPr>
            <w:tcW w:w="873" w:type="dxa"/>
            <w:noWrap/>
            <w:hideMark/>
          </w:tcPr>
          <w:p w14:paraId="0FBE7C01" w14:textId="77777777" w:rsidR="00C0436C" w:rsidRPr="00B322A8" w:rsidRDefault="00C0436C" w:rsidP="00C12606">
            <w:pPr>
              <w:pStyle w:val="TAL"/>
              <w:keepNext w:val="0"/>
            </w:pPr>
            <w:r w:rsidRPr="00B322A8">
              <w:t>12.29</w:t>
            </w:r>
          </w:p>
        </w:tc>
        <w:tc>
          <w:tcPr>
            <w:tcW w:w="873" w:type="dxa"/>
            <w:noWrap/>
            <w:hideMark/>
          </w:tcPr>
          <w:p w14:paraId="19A7FE7F" w14:textId="77777777" w:rsidR="00C0436C" w:rsidRPr="00B322A8" w:rsidRDefault="00C0436C" w:rsidP="00C12606">
            <w:pPr>
              <w:pStyle w:val="TAL"/>
              <w:keepNext w:val="0"/>
            </w:pPr>
            <w:r w:rsidRPr="00B322A8">
              <w:t>100.01</w:t>
            </w:r>
          </w:p>
        </w:tc>
      </w:tr>
      <w:tr w:rsidR="00C0436C" w:rsidRPr="00B322A8" w14:paraId="4773C140" w14:textId="77777777" w:rsidTr="00C12606">
        <w:trPr>
          <w:trHeight w:val="300"/>
        </w:trPr>
        <w:tc>
          <w:tcPr>
            <w:tcW w:w="1267" w:type="dxa"/>
            <w:noWrap/>
            <w:hideMark/>
          </w:tcPr>
          <w:p w14:paraId="59B14C02" w14:textId="77777777" w:rsidR="00C0436C" w:rsidRPr="00B322A8" w:rsidRDefault="00C0436C" w:rsidP="00C12606">
            <w:pPr>
              <w:pStyle w:val="TAL"/>
              <w:keepNext w:val="0"/>
            </w:pPr>
            <w:r w:rsidRPr="00B322A8">
              <w:t>22</w:t>
            </w:r>
          </w:p>
        </w:tc>
        <w:tc>
          <w:tcPr>
            <w:tcW w:w="1100" w:type="dxa"/>
            <w:noWrap/>
            <w:hideMark/>
          </w:tcPr>
          <w:p w14:paraId="01BDBFF2" w14:textId="77777777" w:rsidR="00C0436C" w:rsidRPr="00B322A8" w:rsidRDefault="00C0436C" w:rsidP="00C12606">
            <w:pPr>
              <w:pStyle w:val="TAL"/>
              <w:keepNext w:val="0"/>
            </w:pPr>
            <w:r w:rsidRPr="00B322A8">
              <w:t>-23.39</w:t>
            </w:r>
          </w:p>
        </w:tc>
        <w:tc>
          <w:tcPr>
            <w:tcW w:w="2107" w:type="dxa"/>
            <w:noWrap/>
            <w:hideMark/>
          </w:tcPr>
          <w:p w14:paraId="67796ADF" w14:textId="74D43270" w:rsidR="00C0436C" w:rsidRPr="00B322A8" w:rsidRDefault="00C0436C" w:rsidP="00C12606">
            <w:pPr>
              <w:pStyle w:val="TAL"/>
              <w:keepNext w:val="0"/>
            </w:pPr>
            <w:r w:rsidRPr="00741AD3">
              <w:t>729</w:t>
            </w:r>
          </w:p>
        </w:tc>
        <w:tc>
          <w:tcPr>
            <w:tcW w:w="2082" w:type="dxa"/>
            <w:noWrap/>
            <w:hideMark/>
          </w:tcPr>
          <w:p w14:paraId="3805E38D" w14:textId="0B9FF464" w:rsidR="00C0436C" w:rsidRPr="00B322A8" w:rsidRDefault="00C0436C" w:rsidP="00C12606">
            <w:pPr>
              <w:pStyle w:val="TAL"/>
              <w:keepNext w:val="0"/>
            </w:pPr>
            <w:r w:rsidRPr="00741AD3">
              <w:t>27.29</w:t>
            </w:r>
          </w:p>
        </w:tc>
        <w:tc>
          <w:tcPr>
            <w:tcW w:w="1117" w:type="dxa"/>
            <w:noWrap/>
            <w:hideMark/>
          </w:tcPr>
          <w:p w14:paraId="54F77056" w14:textId="126F63FE" w:rsidR="00C0436C" w:rsidRPr="00B322A8" w:rsidRDefault="00C0436C" w:rsidP="00C12606">
            <w:pPr>
              <w:pStyle w:val="TAL"/>
              <w:keepNext w:val="0"/>
            </w:pPr>
            <w:r w:rsidRPr="00741AD3">
              <w:t>62.71</w:t>
            </w:r>
          </w:p>
        </w:tc>
        <w:tc>
          <w:tcPr>
            <w:tcW w:w="873" w:type="dxa"/>
            <w:noWrap/>
            <w:hideMark/>
          </w:tcPr>
          <w:p w14:paraId="339D8476" w14:textId="77777777" w:rsidR="00C0436C" w:rsidRPr="00B322A8" w:rsidRDefault="00C0436C" w:rsidP="00C12606">
            <w:pPr>
              <w:pStyle w:val="TAL"/>
              <w:keepNext w:val="0"/>
            </w:pPr>
            <w:r w:rsidRPr="00B322A8">
              <w:t>12.29</w:t>
            </w:r>
          </w:p>
        </w:tc>
        <w:tc>
          <w:tcPr>
            <w:tcW w:w="873" w:type="dxa"/>
            <w:noWrap/>
            <w:hideMark/>
          </w:tcPr>
          <w:p w14:paraId="3CEF67F4" w14:textId="77777777" w:rsidR="00C0436C" w:rsidRPr="00B322A8" w:rsidRDefault="00C0436C" w:rsidP="00C12606">
            <w:pPr>
              <w:pStyle w:val="TAL"/>
              <w:keepNext w:val="0"/>
            </w:pPr>
            <w:r w:rsidRPr="00B322A8">
              <w:t>100</w:t>
            </w:r>
          </w:p>
        </w:tc>
      </w:tr>
      <w:tr w:rsidR="00C0436C" w:rsidRPr="00B322A8" w14:paraId="0818C193" w14:textId="77777777" w:rsidTr="00C12606">
        <w:trPr>
          <w:trHeight w:val="300"/>
        </w:trPr>
        <w:tc>
          <w:tcPr>
            <w:tcW w:w="1267" w:type="dxa"/>
            <w:noWrap/>
            <w:hideMark/>
          </w:tcPr>
          <w:p w14:paraId="3EC98446" w14:textId="77777777" w:rsidR="00C0436C" w:rsidRPr="00B322A8" w:rsidRDefault="00C0436C" w:rsidP="00C12606">
            <w:pPr>
              <w:pStyle w:val="TAL"/>
              <w:keepNext w:val="0"/>
            </w:pPr>
            <w:r w:rsidRPr="00B322A8">
              <w:t>23</w:t>
            </w:r>
          </w:p>
        </w:tc>
        <w:tc>
          <w:tcPr>
            <w:tcW w:w="1100" w:type="dxa"/>
            <w:noWrap/>
            <w:hideMark/>
          </w:tcPr>
          <w:p w14:paraId="53E44AF8" w14:textId="77777777" w:rsidR="00C0436C" w:rsidRPr="00B322A8" w:rsidRDefault="00C0436C" w:rsidP="00C12606">
            <w:pPr>
              <w:pStyle w:val="TAL"/>
              <w:keepNext w:val="0"/>
            </w:pPr>
            <w:r w:rsidRPr="00B322A8">
              <w:t>-29.29</w:t>
            </w:r>
          </w:p>
        </w:tc>
        <w:tc>
          <w:tcPr>
            <w:tcW w:w="2107" w:type="dxa"/>
            <w:noWrap/>
            <w:hideMark/>
          </w:tcPr>
          <w:p w14:paraId="781CE841" w14:textId="565BBB93" w:rsidR="00C0436C" w:rsidRPr="00B322A8" w:rsidRDefault="00C0436C" w:rsidP="00C12606">
            <w:pPr>
              <w:pStyle w:val="TAL"/>
              <w:keepNext w:val="0"/>
            </w:pPr>
            <w:r w:rsidRPr="00741AD3">
              <w:t>774</w:t>
            </w:r>
          </w:p>
        </w:tc>
        <w:tc>
          <w:tcPr>
            <w:tcW w:w="2082" w:type="dxa"/>
            <w:noWrap/>
            <w:hideMark/>
          </w:tcPr>
          <w:p w14:paraId="0806EF7E" w14:textId="1837C801" w:rsidR="00C0436C" w:rsidRPr="00B322A8" w:rsidRDefault="00C0436C" w:rsidP="00C12606">
            <w:pPr>
              <w:pStyle w:val="TAL"/>
              <w:keepNext w:val="0"/>
            </w:pPr>
            <w:r w:rsidRPr="00741AD3">
              <w:t>8.71</w:t>
            </w:r>
          </w:p>
        </w:tc>
        <w:tc>
          <w:tcPr>
            <w:tcW w:w="1117" w:type="dxa"/>
            <w:noWrap/>
            <w:hideMark/>
          </w:tcPr>
          <w:p w14:paraId="0D1E5B37" w14:textId="2F007A6C" w:rsidR="00C0436C" w:rsidRPr="00B322A8" w:rsidRDefault="00C0436C" w:rsidP="00C12606">
            <w:pPr>
              <w:pStyle w:val="TAL"/>
              <w:keepNext w:val="0"/>
            </w:pPr>
            <w:r w:rsidRPr="00741AD3">
              <w:t>71.12</w:t>
            </w:r>
          </w:p>
        </w:tc>
        <w:tc>
          <w:tcPr>
            <w:tcW w:w="873" w:type="dxa"/>
            <w:noWrap/>
            <w:hideMark/>
          </w:tcPr>
          <w:p w14:paraId="609E076C" w14:textId="77777777" w:rsidR="00C0436C" w:rsidRPr="00B322A8" w:rsidRDefault="00C0436C" w:rsidP="00C12606">
            <w:pPr>
              <w:pStyle w:val="TAL"/>
              <w:keepNext w:val="0"/>
            </w:pPr>
            <w:r w:rsidRPr="00B322A8">
              <w:t>12.29</w:t>
            </w:r>
          </w:p>
        </w:tc>
        <w:tc>
          <w:tcPr>
            <w:tcW w:w="873" w:type="dxa"/>
            <w:noWrap/>
            <w:hideMark/>
          </w:tcPr>
          <w:p w14:paraId="298FAE26" w14:textId="77777777" w:rsidR="00C0436C" w:rsidRPr="00B322A8" w:rsidRDefault="00C0436C" w:rsidP="00C12606">
            <w:pPr>
              <w:pStyle w:val="TAL"/>
              <w:keepNext w:val="0"/>
            </w:pPr>
            <w:r w:rsidRPr="00B322A8">
              <w:t>100.96</w:t>
            </w:r>
          </w:p>
        </w:tc>
      </w:tr>
      <w:tr w:rsidR="00C0436C" w:rsidRPr="00B322A8" w14:paraId="1DFFDF66" w14:textId="77777777" w:rsidTr="00C12606">
        <w:trPr>
          <w:trHeight w:val="300"/>
        </w:trPr>
        <w:tc>
          <w:tcPr>
            <w:tcW w:w="1267" w:type="dxa"/>
            <w:noWrap/>
            <w:hideMark/>
          </w:tcPr>
          <w:p w14:paraId="38C6C8BE" w14:textId="77777777" w:rsidR="00C0436C" w:rsidRPr="00B322A8" w:rsidRDefault="00C0436C" w:rsidP="00C12606">
            <w:pPr>
              <w:pStyle w:val="TAL"/>
              <w:keepNext w:val="0"/>
            </w:pPr>
            <w:r w:rsidRPr="00B322A8">
              <w:t>24</w:t>
            </w:r>
          </w:p>
        </w:tc>
        <w:tc>
          <w:tcPr>
            <w:tcW w:w="1100" w:type="dxa"/>
            <w:noWrap/>
            <w:hideMark/>
          </w:tcPr>
          <w:p w14:paraId="3D0FFE89" w14:textId="77777777" w:rsidR="00C0436C" w:rsidRPr="00B322A8" w:rsidRDefault="00C0436C" w:rsidP="00C12606">
            <w:pPr>
              <w:pStyle w:val="TAL"/>
              <w:keepNext w:val="0"/>
            </w:pPr>
            <w:r w:rsidRPr="00B322A8">
              <w:t>-30.49</w:t>
            </w:r>
          </w:p>
        </w:tc>
        <w:tc>
          <w:tcPr>
            <w:tcW w:w="2107" w:type="dxa"/>
            <w:noWrap/>
            <w:hideMark/>
          </w:tcPr>
          <w:p w14:paraId="29A49B9F" w14:textId="40655395" w:rsidR="00C0436C" w:rsidRPr="00B322A8" w:rsidRDefault="00C0436C" w:rsidP="00C12606">
            <w:pPr>
              <w:pStyle w:val="TAL"/>
              <w:keepNext w:val="0"/>
            </w:pPr>
            <w:r w:rsidRPr="00741AD3">
              <w:t>951</w:t>
            </w:r>
          </w:p>
        </w:tc>
        <w:tc>
          <w:tcPr>
            <w:tcW w:w="2082" w:type="dxa"/>
            <w:noWrap/>
            <w:hideMark/>
          </w:tcPr>
          <w:p w14:paraId="2AF2F20A" w14:textId="0A444683" w:rsidR="00C0436C" w:rsidRPr="00B322A8" w:rsidRDefault="00C0436C" w:rsidP="00C12606">
            <w:pPr>
              <w:pStyle w:val="TAL"/>
              <w:keepNext w:val="0"/>
            </w:pPr>
            <w:r w:rsidRPr="00741AD3">
              <w:t>54.34</w:t>
            </w:r>
          </w:p>
        </w:tc>
        <w:tc>
          <w:tcPr>
            <w:tcW w:w="1117" w:type="dxa"/>
            <w:noWrap/>
            <w:hideMark/>
          </w:tcPr>
          <w:p w14:paraId="453C23DA" w14:textId="7851B8B9" w:rsidR="00C0436C" w:rsidRPr="00B322A8" w:rsidRDefault="00C0436C" w:rsidP="00C12606">
            <w:pPr>
              <w:pStyle w:val="TAL"/>
              <w:keepNext w:val="0"/>
            </w:pPr>
            <w:r w:rsidRPr="00741AD3">
              <w:t>-87.49</w:t>
            </w:r>
          </w:p>
        </w:tc>
        <w:tc>
          <w:tcPr>
            <w:tcW w:w="873" w:type="dxa"/>
            <w:noWrap/>
            <w:hideMark/>
          </w:tcPr>
          <w:p w14:paraId="2F384135" w14:textId="77777777" w:rsidR="00C0436C" w:rsidRPr="00B322A8" w:rsidRDefault="00C0436C" w:rsidP="00C12606">
            <w:pPr>
              <w:pStyle w:val="TAL"/>
              <w:keepNext w:val="0"/>
            </w:pPr>
            <w:r w:rsidRPr="00B322A8">
              <w:t>12.29</w:t>
            </w:r>
          </w:p>
        </w:tc>
        <w:tc>
          <w:tcPr>
            <w:tcW w:w="873" w:type="dxa"/>
            <w:noWrap/>
            <w:hideMark/>
          </w:tcPr>
          <w:p w14:paraId="1C2A4E05" w14:textId="77777777" w:rsidR="00C0436C" w:rsidRPr="00B322A8" w:rsidRDefault="00C0436C" w:rsidP="00C12606">
            <w:pPr>
              <w:pStyle w:val="TAL"/>
              <w:keepNext w:val="0"/>
            </w:pPr>
            <w:r w:rsidRPr="00B322A8">
              <w:t>101.16</w:t>
            </w:r>
          </w:p>
        </w:tc>
      </w:tr>
      <w:tr w:rsidR="00C0436C" w:rsidRPr="00B322A8" w14:paraId="4E3F12D2" w14:textId="77777777" w:rsidTr="00C12606">
        <w:trPr>
          <w:trHeight w:val="300"/>
        </w:trPr>
        <w:tc>
          <w:tcPr>
            <w:tcW w:w="1267" w:type="dxa"/>
            <w:noWrap/>
            <w:hideMark/>
          </w:tcPr>
          <w:p w14:paraId="7C2A0DC3" w14:textId="77777777" w:rsidR="00C0436C" w:rsidRPr="00B322A8" w:rsidRDefault="00C0436C" w:rsidP="00C12606">
            <w:pPr>
              <w:pStyle w:val="TAL"/>
              <w:keepNext w:val="0"/>
            </w:pPr>
            <w:r w:rsidRPr="00B322A8">
              <w:t>Ini. delay [ns]</w:t>
            </w:r>
          </w:p>
        </w:tc>
        <w:tc>
          <w:tcPr>
            <w:tcW w:w="1100" w:type="dxa"/>
            <w:noWrap/>
            <w:hideMark/>
          </w:tcPr>
          <w:p w14:paraId="745EFD81" w14:textId="77777777" w:rsidR="00C0436C" w:rsidRPr="00B322A8" w:rsidRDefault="00C0436C" w:rsidP="00C12606">
            <w:pPr>
              <w:pStyle w:val="TAL"/>
              <w:keepNext w:val="0"/>
            </w:pPr>
            <w:r w:rsidRPr="00B322A8">
              <w:t>XPR [dB]</w:t>
            </w:r>
          </w:p>
        </w:tc>
        <w:tc>
          <w:tcPr>
            <w:tcW w:w="2107" w:type="dxa"/>
            <w:noWrap/>
            <w:hideMark/>
          </w:tcPr>
          <w:p w14:paraId="7B302DE1" w14:textId="77777777" w:rsidR="00C0436C" w:rsidRPr="00B322A8" w:rsidRDefault="00C0436C" w:rsidP="00C12606">
            <w:pPr>
              <w:pStyle w:val="TAL"/>
              <w:keepNext w:val="0"/>
            </w:pPr>
            <w:r w:rsidRPr="00B322A8">
              <w:t>PL [dB]</w:t>
            </w:r>
          </w:p>
        </w:tc>
        <w:tc>
          <w:tcPr>
            <w:tcW w:w="2082" w:type="dxa"/>
            <w:noWrap/>
            <w:hideMark/>
          </w:tcPr>
          <w:p w14:paraId="025CFFDC"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44D05CC9" w14:textId="77777777" w:rsidR="00C0436C" w:rsidRPr="00B322A8" w:rsidRDefault="00C0436C" w:rsidP="00C12606">
            <w:pPr>
              <w:pStyle w:val="TAL"/>
              <w:keepNext w:val="0"/>
            </w:pPr>
            <w:r w:rsidRPr="00B322A8">
              <w:t>ASD [°]</w:t>
            </w:r>
          </w:p>
        </w:tc>
        <w:tc>
          <w:tcPr>
            <w:tcW w:w="873" w:type="dxa"/>
            <w:noWrap/>
            <w:hideMark/>
          </w:tcPr>
          <w:p w14:paraId="088457E7" w14:textId="77777777" w:rsidR="00C0436C" w:rsidRPr="00B322A8" w:rsidRDefault="00C0436C" w:rsidP="00C12606">
            <w:pPr>
              <w:pStyle w:val="TAL"/>
              <w:keepNext w:val="0"/>
            </w:pPr>
            <w:r w:rsidRPr="00B322A8">
              <w:t>ZSA [°]</w:t>
            </w:r>
          </w:p>
        </w:tc>
        <w:tc>
          <w:tcPr>
            <w:tcW w:w="873" w:type="dxa"/>
            <w:noWrap/>
            <w:hideMark/>
          </w:tcPr>
          <w:p w14:paraId="582CEAF8" w14:textId="77777777" w:rsidR="00C0436C" w:rsidRPr="00B322A8" w:rsidRDefault="00C0436C" w:rsidP="00C12606">
            <w:pPr>
              <w:pStyle w:val="TAL"/>
              <w:keepNext w:val="0"/>
            </w:pPr>
            <w:r w:rsidRPr="00B322A8">
              <w:t>ZSD [°]</w:t>
            </w:r>
          </w:p>
        </w:tc>
      </w:tr>
      <w:tr w:rsidR="00C0436C" w:rsidRPr="00B322A8" w14:paraId="0CC0409D" w14:textId="77777777" w:rsidTr="00C12606">
        <w:trPr>
          <w:trHeight w:val="300"/>
        </w:trPr>
        <w:tc>
          <w:tcPr>
            <w:tcW w:w="1267" w:type="dxa"/>
            <w:noWrap/>
            <w:hideMark/>
          </w:tcPr>
          <w:p w14:paraId="64C1DD40" w14:textId="77777777" w:rsidR="00C0436C" w:rsidRPr="00B322A8" w:rsidRDefault="00C0436C" w:rsidP="00C12606">
            <w:pPr>
              <w:pStyle w:val="TAL"/>
              <w:keepNext w:val="0"/>
            </w:pPr>
            <w:r w:rsidRPr="00B322A8">
              <w:t>1389</w:t>
            </w:r>
          </w:p>
        </w:tc>
        <w:tc>
          <w:tcPr>
            <w:tcW w:w="1100" w:type="dxa"/>
            <w:noWrap/>
            <w:hideMark/>
          </w:tcPr>
          <w:p w14:paraId="7C51CDB8" w14:textId="77777777" w:rsidR="00C0436C" w:rsidRPr="00B322A8" w:rsidRDefault="00C0436C" w:rsidP="00C12606">
            <w:pPr>
              <w:pStyle w:val="TAL"/>
              <w:keepNext w:val="0"/>
            </w:pPr>
            <w:r w:rsidRPr="00B322A8">
              <w:t>7</w:t>
            </w:r>
          </w:p>
        </w:tc>
        <w:tc>
          <w:tcPr>
            <w:tcW w:w="2107" w:type="dxa"/>
            <w:noWrap/>
            <w:hideMark/>
          </w:tcPr>
          <w:p w14:paraId="694DF424" w14:textId="77777777" w:rsidR="00C0436C" w:rsidRPr="00B322A8" w:rsidRDefault="00C0436C" w:rsidP="00C12606">
            <w:pPr>
              <w:pStyle w:val="TAL"/>
              <w:keepNext w:val="0"/>
            </w:pPr>
            <w:r w:rsidRPr="00B322A8">
              <w:t>123.16</w:t>
            </w:r>
          </w:p>
        </w:tc>
        <w:tc>
          <w:tcPr>
            <w:tcW w:w="2082" w:type="dxa"/>
            <w:noWrap/>
            <w:hideMark/>
          </w:tcPr>
          <w:p w14:paraId="6E9C0349" w14:textId="77777777" w:rsidR="00C0436C" w:rsidRPr="00B322A8" w:rsidRDefault="00C0436C" w:rsidP="00C12606">
            <w:pPr>
              <w:pStyle w:val="TAL"/>
              <w:keepNext w:val="0"/>
            </w:pPr>
            <w:r w:rsidRPr="00B322A8">
              <w:t>90</w:t>
            </w:r>
          </w:p>
        </w:tc>
        <w:tc>
          <w:tcPr>
            <w:tcW w:w="1117" w:type="dxa"/>
            <w:noWrap/>
            <w:hideMark/>
          </w:tcPr>
          <w:p w14:paraId="7236EB2C" w14:textId="722886B1" w:rsidR="00C0436C" w:rsidRPr="00B322A8" w:rsidRDefault="00C0436C" w:rsidP="00C12606">
            <w:pPr>
              <w:pStyle w:val="TAL"/>
              <w:keepNext w:val="0"/>
            </w:pPr>
            <w:r w:rsidRPr="00B322A8">
              <w:t>1.</w:t>
            </w:r>
            <w:r>
              <w:t>3</w:t>
            </w:r>
          </w:p>
        </w:tc>
        <w:tc>
          <w:tcPr>
            <w:tcW w:w="873" w:type="dxa"/>
            <w:noWrap/>
            <w:hideMark/>
          </w:tcPr>
          <w:p w14:paraId="3FE8E74D" w14:textId="77777777" w:rsidR="00C0436C" w:rsidRPr="00B322A8" w:rsidRDefault="00C0436C" w:rsidP="00C12606">
            <w:pPr>
              <w:pStyle w:val="TAL"/>
              <w:keepNext w:val="0"/>
            </w:pPr>
            <w:r w:rsidRPr="00B322A8">
              <w:t>0</w:t>
            </w:r>
          </w:p>
        </w:tc>
        <w:tc>
          <w:tcPr>
            <w:tcW w:w="873" w:type="dxa"/>
            <w:noWrap/>
            <w:hideMark/>
          </w:tcPr>
          <w:p w14:paraId="64FE5999" w14:textId="77777777" w:rsidR="00C0436C" w:rsidRPr="00B322A8" w:rsidRDefault="00C0436C" w:rsidP="00C12606">
            <w:pPr>
              <w:pStyle w:val="TAL"/>
              <w:keepNext w:val="0"/>
            </w:pPr>
            <w:r w:rsidRPr="00B322A8">
              <w:t>0.23</w:t>
            </w:r>
          </w:p>
        </w:tc>
      </w:tr>
      <w:tr w:rsidR="00C0436C" w:rsidRPr="00B322A8" w14:paraId="77A954B2" w14:textId="77777777" w:rsidTr="00C12606">
        <w:trPr>
          <w:trHeight w:val="300"/>
        </w:trPr>
        <w:tc>
          <w:tcPr>
            <w:tcW w:w="1267" w:type="dxa"/>
            <w:noWrap/>
            <w:hideMark/>
          </w:tcPr>
          <w:p w14:paraId="467B8E71" w14:textId="77777777" w:rsidR="00C0436C" w:rsidRPr="00B322A8" w:rsidRDefault="00C0436C" w:rsidP="00C12606">
            <w:pPr>
              <w:pStyle w:val="TAL"/>
              <w:keepNext w:val="0"/>
            </w:pPr>
            <w:r w:rsidRPr="00B322A8">
              <w:t>UE speed [m/s]</w:t>
            </w:r>
          </w:p>
        </w:tc>
        <w:tc>
          <w:tcPr>
            <w:tcW w:w="1100" w:type="dxa"/>
            <w:noWrap/>
            <w:hideMark/>
          </w:tcPr>
          <w:p w14:paraId="0D1462DD" w14:textId="77777777" w:rsidR="00C0436C" w:rsidRPr="00B322A8" w:rsidRDefault="00C0436C" w:rsidP="00C12606">
            <w:pPr>
              <w:pStyle w:val="TAL"/>
              <w:keepNext w:val="0"/>
            </w:pPr>
            <w:r w:rsidRPr="00B322A8">
              <w:t>UE DoT Az [°]</w:t>
            </w:r>
          </w:p>
        </w:tc>
        <w:tc>
          <w:tcPr>
            <w:tcW w:w="2107" w:type="dxa"/>
            <w:noWrap/>
            <w:hideMark/>
          </w:tcPr>
          <w:p w14:paraId="62217BA5"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39914E18"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166DD0CE" w14:textId="77777777" w:rsidR="00C0436C" w:rsidRPr="00B322A8" w:rsidRDefault="00C0436C" w:rsidP="00C12606">
            <w:pPr>
              <w:pStyle w:val="TAL"/>
              <w:keepNext w:val="0"/>
            </w:pPr>
            <w:r w:rsidRPr="00B322A8">
              <w:t>K-factor [dB]</w:t>
            </w:r>
          </w:p>
        </w:tc>
        <w:tc>
          <w:tcPr>
            <w:tcW w:w="873" w:type="dxa"/>
            <w:noWrap/>
            <w:hideMark/>
          </w:tcPr>
          <w:p w14:paraId="0DF01966" w14:textId="77777777" w:rsidR="00C0436C" w:rsidRPr="00B322A8" w:rsidRDefault="00C0436C" w:rsidP="00C12606">
            <w:pPr>
              <w:pStyle w:val="TAL"/>
              <w:keepNext w:val="0"/>
            </w:pPr>
            <w:r w:rsidRPr="00B322A8">
              <w:t xml:space="preserve"> </w:t>
            </w:r>
          </w:p>
        </w:tc>
        <w:tc>
          <w:tcPr>
            <w:tcW w:w="873" w:type="dxa"/>
            <w:noWrap/>
            <w:hideMark/>
          </w:tcPr>
          <w:p w14:paraId="4F0B1820" w14:textId="77777777" w:rsidR="00C0436C" w:rsidRPr="00B322A8" w:rsidRDefault="00C0436C" w:rsidP="00C12606">
            <w:pPr>
              <w:pStyle w:val="TAL"/>
              <w:keepNext w:val="0"/>
            </w:pPr>
          </w:p>
        </w:tc>
      </w:tr>
      <w:tr w:rsidR="00C0436C" w:rsidRPr="00B322A8" w14:paraId="32F681DB" w14:textId="77777777" w:rsidTr="00C12606">
        <w:trPr>
          <w:trHeight w:val="300"/>
        </w:trPr>
        <w:tc>
          <w:tcPr>
            <w:tcW w:w="1267" w:type="dxa"/>
            <w:noWrap/>
            <w:hideMark/>
          </w:tcPr>
          <w:p w14:paraId="36231F09" w14:textId="77777777" w:rsidR="00C0436C" w:rsidRPr="00B322A8" w:rsidRDefault="00C0436C" w:rsidP="00C12606">
            <w:pPr>
              <w:pStyle w:val="TAL"/>
              <w:keepNext w:val="0"/>
            </w:pPr>
            <w:r w:rsidRPr="00B322A8">
              <w:t>0.833</w:t>
            </w:r>
          </w:p>
        </w:tc>
        <w:tc>
          <w:tcPr>
            <w:tcW w:w="1100" w:type="dxa"/>
            <w:noWrap/>
            <w:hideMark/>
          </w:tcPr>
          <w:p w14:paraId="7C6A652C" w14:textId="77777777" w:rsidR="00C0436C" w:rsidRPr="00B322A8" w:rsidRDefault="00C0436C" w:rsidP="00C12606">
            <w:pPr>
              <w:pStyle w:val="TAL"/>
              <w:keepNext w:val="0"/>
            </w:pPr>
            <w:r w:rsidRPr="00B322A8">
              <w:t>-39.55</w:t>
            </w:r>
          </w:p>
        </w:tc>
        <w:tc>
          <w:tcPr>
            <w:tcW w:w="2107" w:type="dxa"/>
            <w:noWrap/>
            <w:hideMark/>
          </w:tcPr>
          <w:p w14:paraId="18B83F13" w14:textId="77777777" w:rsidR="00C0436C" w:rsidRPr="00B322A8" w:rsidRDefault="00C0436C" w:rsidP="00C12606">
            <w:pPr>
              <w:pStyle w:val="TAL"/>
              <w:keepNext w:val="0"/>
            </w:pPr>
            <w:r w:rsidRPr="00B322A8">
              <w:t>(416.41,0.53,1.5)</w:t>
            </w:r>
          </w:p>
        </w:tc>
        <w:tc>
          <w:tcPr>
            <w:tcW w:w="2082" w:type="dxa"/>
            <w:noWrap/>
            <w:hideMark/>
          </w:tcPr>
          <w:p w14:paraId="6F587991" w14:textId="77777777" w:rsidR="00C0436C" w:rsidRPr="00B322A8" w:rsidRDefault="00C0436C" w:rsidP="00C12606">
            <w:pPr>
              <w:pStyle w:val="TAL"/>
              <w:keepNext w:val="0"/>
            </w:pPr>
            <w:r w:rsidRPr="00B322A8">
              <w:t>(0,0,10)</w:t>
            </w:r>
          </w:p>
        </w:tc>
        <w:tc>
          <w:tcPr>
            <w:tcW w:w="1117" w:type="dxa"/>
            <w:noWrap/>
            <w:hideMark/>
          </w:tcPr>
          <w:p w14:paraId="303C9C53" w14:textId="77777777" w:rsidR="00C0436C" w:rsidRPr="00B322A8" w:rsidRDefault="00C0436C" w:rsidP="00C12606">
            <w:pPr>
              <w:pStyle w:val="TAL"/>
              <w:keepNext w:val="0"/>
            </w:pPr>
            <w:r w:rsidRPr="00B322A8">
              <w:t>-</w:t>
            </w:r>
          </w:p>
        </w:tc>
        <w:tc>
          <w:tcPr>
            <w:tcW w:w="873" w:type="dxa"/>
            <w:noWrap/>
            <w:hideMark/>
          </w:tcPr>
          <w:p w14:paraId="2045DE51" w14:textId="77777777" w:rsidR="00C0436C" w:rsidRPr="00B322A8" w:rsidRDefault="00C0436C" w:rsidP="00C12606">
            <w:pPr>
              <w:pStyle w:val="TAL"/>
              <w:keepNext w:val="0"/>
            </w:pPr>
          </w:p>
        </w:tc>
        <w:tc>
          <w:tcPr>
            <w:tcW w:w="873" w:type="dxa"/>
            <w:noWrap/>
            <w:hideMark/>
          </w:tcPr>
          <w:p w14:paraId="336E8BD0" w14:textId="77777777" w:rsidR="00C0436C" w:rsidRPr="00B322A8" w:rsidRDefault="00C0436C" w:rsidP="00C12606">
            <w:pPr>
              <w:pStyle w:val="TAL"/>
              <w:keepNext w:val="0"/>
            </w:pPr>
          </w:p>
        </w:tc>
      </w:tr>
      <w:tr w:rsidR="00C0436C" w:rsidRPr="00B322A8" w14:paraId="3E17D4E8" w14:textId="77777777" w:rsidTr="00C12606">
        <w:trPr>
          <w:trHeight w:val="300"/>
        </w:trPr>
        <w:tc>
          <w:tcPr>
            <w:tcW w:w="1267" w:type="dxa"/>
            <w:noWrap/>
            <w:hideMark/>
          </w:tcPr>
          <w:p w14:paraId="35E0797D" w14:textId="77777777" w:rsidR="00C0436C" w:rsidRPr="00B322A8" w:rsidRDefault="00C0436C" w:rsidP="00C12606">
            <w:pPr>
              <w:pStyle w:val="TAL"/>
              <w:keepNext w:val="0"/>
            </w:pPr>
          </w:p>
        </w:tc>
        <w:tc>
          <w:tcPr>
            <w:tcW w:w="1100" w:type="dxa"/>
            <w:noWrap/>
            <w:hideMark/>
          </w:tcPr>
          <w:p w14:paraId="7FA17C75" w14:textId="77777777" w:rsidR="00C0436C" w:rsidRPr="00B322A8" w:rsidRDefault="00C0436C" w:rsidP="00C12606">
            <w:pPr>
              <w:pStyle w:val="TAL"/>
              <w:keepNext w:val="0"/>
            </w:pPr>
          </w:p>
        </w:tc>
        <w:tc>
          <w:tcPr>
            <w:tcW w:w="2107" w:type="dxa"/>
            <w:noWrap/>
            <w:hideMark/>
          </w:tcPr>
          <w:p w14:paraId="7130A2B7" w14:textId="77777777" w:rsidR="00C0436C" w:rsidRPr="00B322A8" w:rsidRDefault="00C0436C" w:rsidP="00C12606">
            <w:pPr>
              <w:pStyle w:val="TAL"/>
              <w:keepNext w:val="0"/>
            </w:pPr>
          </w:p>
        </w:tc>
        <w:tc>
          <w:tcPr>
            <w:tcW w:w="2082" w:type="dxa"/>
            <w:noWrap/>
            <w:hideMark/>
          </w:tcPr>
          <w:p w14:paraId="71DF3D64" w14:textId="77777777" w:rsidR="00C0436C" w:rsidRPr="00B322A8" w:rsidRDefault="00C0436C" w:rsidP="00C12606">
            <w:pPr>
              <w:pStyle w:val="TAL"/>
              <w:keepNext w:val="0"/>
            </w:pPr>
          </w:p>
        </w:tc>
        <w:tc>
          <w:tcPr>
            <w:tcW w:w="1117" w:type="dxa"/>
            <w:noWrap/>
            <w:hideMark/>
          </w:tcPr>
          <w:p w14:paraId="1C43095C" w14:textId="77777777" w:rsidR="00C0436C" w:rsidRPr="00B322A8" w:rsidRDefault="00C0436C" w:rsidP="00C12606">
            <w:pPr>
              <w:pStyle w:val="TAL"/>
              <w:keepNext w:val="0"/>
            </w:pPr>
          </w:p>
        </w:tc>
        <w:tc>
          <w:tcPr>
            <w:tcW w:w="873" w:type="dxa"/>
            <w:noWrap/>
            <w:hideMark/>
          </w:tcPr>
          <w:p w14:paraId="52CAD4C7" w14:textId="77777777" w:rsidR="00C0436C" w:rsidRPr="00B322A8" w:rsidRDefault="00C0436C" w:rsidP="00C12606">
            <w:pPr>
              <w:pStyle w:val="TAL"/>
              <w:keepNext w:val="0"/>
            </w:pPr>
          </w:p>
        </w:tc>
        <w:tc>
          <w:tcPr>
            <w:tcW w:w="873" w:type="dxa"/>
            <w:noWrap/>
            <w:hideMark/>
          </w:tcPr>
          <w:p w14:paraId="4A51C5A3" w14:textId="77777777" w:rsidR="00C0436C" w:rsidRPr="00B322A8" w:rsidRDefault="00C0436C" w:rsidP="00C12606">
            <w:pPr>
              <w:pStyle w:val="TAL"/>
              <w:keepNext w:val="0"/>
            </w:pPr>
          </w:p>
        </w:tc>
      </w:tr>
      <w:tr w:rsidR="00C0436C" w:rsidRPr="00B322A8" w14:paraId="68F5C1B8" w14:textId="77777777" w:rsidTr="00C12606">
        <w:trPr>
          <w:trHeight w:val="300"/>
        </w:trPr>
        <w:tc>
          <w:tcPr>
            <w:tcW w:w="1267" w:type="dxa"/>
            <w:shd w:val="clear" w:color="auto" w:fill="EDEDED" w:themeFill="accent3" w:themeFillTint="33"/>
            <w:noWrap/>
            <w:hideMark/>
          </w:tcPr>
          <w:p w14:paraId="334FA831"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11F42676" w14:textId="77777777" w:rsidR="00C0436C" w:rsidRPr="00F94504" w:rsidRDefault="00C0436C" w:rsidP="00C12606">
            <w:pPr>
              <w:pStyle w:val="TAL"/>
              <w:keepNext w:val="0"/>
              <w:rPr>
                <w:b/>
                <w:bCs/>
              </w:rPr>
            </w:pPr>
            <w:r w:rsidRPr="00F94504">
              <w:rPr>
                <w:b/>
                <w:bCs/>
              </w:rPr>
              <w:t>2</w:t>
            </w:r>
          </w:p>
        </w:tc>
        <w:tc>
          <w:tcPr>
            <w:tcW w:w="2107" w:type="dxa"/>
            <w:shd w:val="clear" w:color="auto" w:fill="EDEDED" w:themeFill="accent3" w:themeFillTint="33"/>
            <w:noWrap/>
            <w:hideMark/>
          </w:tcPr>
          <w:p w14:paraId="5E743B5B" w14:textId="77777777" w:rsidR="00C0436C" w:rsidRPr="00B322A8" w:rsidRDefault="00C0436C" w:rsidP="00C12606">
            <w:pPr>
              <w:pStyle w:val="TAL"/>
              <w:keepNext w:val="0"/>
            </w:pPr>
          </w:p>
        </w:tc>
        <w:tc>
          <w:tcPr>
            <w:tcW w:w="2082" w:type="dxa"/>
            <w:shd w:val="clear" w:color="auto" w:fill="EDEDED" w:themeFill="accent3" w:themeFillTint="33"/>
            <w:noWrap/>
            <w:hideMark/>
          </w:tcPr>
          <w:p w14:paraId="2C15FEA2" w14:textId="77777777" w:rsidR="00C0436C" w:rsidRPr="00B322A8" w:rsidRDefault="00C0436C" w:rsidP="00C12606">
            <w:pPr>
              <w:pStyle w:val="TAL"/>
              <w:keepNext w:val="0"/>
            </w:pPr>
          </w:p>
        </w:tc>
        <w:tc>
          <w:tcPr>
            <w:tcW w:w="1117" w:type="dxa"/>
            <w:shd w:val="clear" w:color="auto" w:fill="EDEDED" w:themeFill="accent3" w:themeFillTint="33"/>
            <w:noWrap/>
            <w:hideMark/>
          </w:tcPr>
          <w:p w14:paraId="62D647E5" w14:textId="77777777" w:rsidR="00C0436C" w:rsidRPr="00B322A8" w:rsidRDefault="00C0436C" w:rsidP="00C12606">
            <w:pPr>
              <w:pStyle w:val="TAL"/>
              <w:keepNext w:val="0"/>
            </w:pPr>
          </w:p>
        </w:tc>
        <w:tc>
          <w:tcPr>
            <w:tcW w:w="873" w:type="dxa"/>
            <w:shd w:val="clear" w:color="auto" w:fill="EDEDED" w:themeFill="accent3" w:themeFillTint="33"/>
            <w:noWrap/>
            <w:hideMark/>
          </w:tcPr>
          <w:p w14:paraId="5190FB20" w14:textId="77777777" w:rsidR="00C0436C" w:rsidRPr="00B322A8" w:rsidRDefault="00C0436C" w:rsidP="00C12606">
            <w:pPr>
              <w:pStyle w:val="TAL"/>
              <w:keepNext w:val="0"/>
            </w:pPr>
          </w:p>
        </w:tc>
        <w:tc>
          <w:tcPr>
            <w:tcW w:w="873" w:type="dxa"/>
            <w:shd w:val="clear" w:color="auto" w:fill="EDEDED" w:themeFill="accent3" w:themeFillTint="33"/>
            <w:noWrap/>
            <w:hideMark/>
          </w:tcPr>
          <w:p w14:paraId="41FED9C9" w14:textId="77777777" w:rsidR="00C0436C" w:rsidRPr="00B322A8" w:rsidRDefault="00C0436C" w:rsidP="00C12606">
            <w:pPr>
              <w:pStyle w:val="TAL"/>
              <w:keepNext w:val="0"/>
            </w:pPr>
          </w:p>
        </w:tc>
      </w:tr>
      <w:tr w:rsidR="00C0436C" w:rsidRPr="00B322A8" w14:paraId="21058789" w14:textId="77777777" w:rsidTr="00C12606">
        <w:trPr>
          <w:trHeight w:val="300"/>
        </w:trPr>
        <w:tc>
          <w:tcPr>
            <w:tcW w:w="1267" w:type="dxa"/>
            <w:noWrap/>
            <w:hideMark/>
          </w:tcPr>
          <w:p w14:paraId="3715978C" w14:textId="77777777" w:rsidR="00C0436C" w:rsidRPr="00B322A8" w:rsidRDefault="00C0436C" w:rsidP="00C12606">
            <w:pPr>
              <w:pStyle w:val="TAL"/>
              <w:keepNext w:val="0"/>
            </w:pPr>
            <w:r w:rsidRPr="00B322A8">
              <w:t>Cluster#</w:t>
            </w:r>
          </w:p>
        </w:tc>
        <w:tc>
          <w:tcPr>
            <w:tcW w:w="1100" w:type="dxa"/>
            <w:noWrap/>
            <w:hideMark/>
          </w:tcPr>
          <w:p w14:paraId="52639852" w14:textId="77777777" w:rsidR="00C0436C" w:rsidRPr="00B322A8" w:rsidRDefault="00C0436C" w:rsidP="00C12606">
            <w:pPr>
              <w:pStyle w:val="TAL"/>
              <w:keepNext w:val="0"/>
            </w:pPr>
            <w:r w:rsidRPr="00B322A8">
              <w:t>Power [dB]</w:t>
            </w:r>
          </w:p>
        </w:tc>
        <w:tc>
          <w:tcPr>
            <w:tcW w:w="2107" w:type="dxa"/>
            <w:noWrap/>
            <w:hideMark/>
          </w:tcPr>
          <w:p w14:paraId="51D7600C" w14:textId="77777777" w:rsidR="00C0436C" w:rsidRPr="00B322A8" w:rsidRDefault="00C0436C" w:rsidP="00C12606">
            <w:pPr>
              <w:pStyle w:val="TAL"/>
              <w:keepNext w:val="0"/>
            </w:pPr>
            <w:r w:rsidRPr="00B322A8">
              <w:t>Excess delay [ns]</w:t>
            </w:r>
          </w:p>
        </w:tc>
        <w:tc>
          <w:tcPr>
            <w:tcW w:w="2082" w:type="dxa"/>
            <w:noWrap/>
            <w:hideMark/>
          </w:tcPr>
          <w:p w14:paraId="4E8C9988"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02EAC2D6"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034149B6" w14:textId="77777777" w:rsidR="00C0436C" w:rsidRPr="00B322A8" w:rsidRDefault="00C0436C" w:rsidP="00C12606">
            <w:pPr>
              <w:pStyle w:val="TAL"/>
              <w:keepNext w:val="0"/>
            </w:pPr>
            <w:r w:rsidRPr="00B322A8">
              <w:t>ASA [°]</w:t>
            </w:r>
          </w:p>
        </w:tc>
        <w:tc>
          <w:tcPr>
            <w:tcW w:w="873" w:type="dxa"/>
            <w:noWrap/>
            <w:hideMark/>
          </w:tcPr>
          <w:p w14:paraId="7AB586E9"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7977C278" w14:textId="77777777" w:rsidTr="00C12606">
        <w:trPr>
          <w:trHeight w:val="300"/>
        </w:trPr>
        <w:tc>
          <w:tcPr>
            <w:tcW w:w="1267" w:type="dxa"/>
            <w:noWrap/>
            <w:hideMark/>
          </w:tcPr>
          <w:p w14:paraId="6C2D5E85" w14:textId="77777777" w:rsidR="00C0436C" w:rsidRPr="00B322A8" w:rsidRDefault="00C0436C" w:rsidP="00C12606">
            <w:pPr>
              <w:pStyle w:val="TAL"/>
              <w:keepNext w:val="0"/>
            </w:pPr>
            <w:r w:rsidRPr="00B322A8">
              <w:t>LOS</w:t>
            </w:r>
          </w:p>
        </w:tc>
        <w:tc>
          <w:tcPr>
            <w:tcW w:w="1100" w:type="dxa"/>
            <w:noWrap/>
            <w:hideMark/>
          </w:tcPr>
          <w:p w14:paraId="239006A9" w14:textId="77777777" w:rsidR="00C0436C" w:rsidRPr="00B322A8" w:rsidRDefault="00C0436C" w:rsidP="00C12606">
            <w:pPr>
              <w:pStyle w:val="TAL"/>
              <w:keepNext w:val="0"/>
            </w:pPr>
            <w:r w:rsidRPr="00B322A8">
              <w:t>-0.51</w:t>
            </w:r>
          </w:p>
        </w:tc>
        <w:tc>
          <w:tcPr>
            <w:tcW w:w="2107" w:type="dxa"/>
            <w:noWrap/>
            <w:hideMark/>
          </w:tcPr>
          <w:p w14:paraId="675C3C10" w14:textId="17C42D50" w:rsidR="00C0436C" w:rsidRPr="00B322A8" w:rsidRDefault="00C0436C" w:rsidP="00C12606">
            <w:pPr>
              <w:pStyle w:val="TAL"/>
              <w:keepNext w:val="0"/>
            </w:pPr>
            <w:r w:rsidRPr="00E051BB">
              <w:t>0</w:t>
            </w:r>
          </w:p>
        </w:tc>
        <w:tc>
          <w:tcPr>
            <w:tcW w:w="2082" w:type="dxa"/>
            <w:noWrap/>
            <w:hideMark/>
          </w:tcPr>
          <w:p w14:paraId="58791444" w14:textId="5C0B1706" w:rsidR="00C0436C" w:rsidRPr="00B322A8" w:rsidRDefault="00C0436C" w:rsidP="00C12606">
            <w:pPr>
              <w:pStyle w:val="TAL"/>
              <w:keepNext w:val="0"/>
            </w:pPr>
            <w:r w:rsidRPr="00E051BB">
              <w:t>178.36</w:t>
            </w:r>
          </w:p>
        </w:tc>
        <w:tc>
          <w:tcPr>
            <w:tcW w:w="1117" w:type="dxa"/>
            <w:noWrap/>
            <w:hideMark/>
          </w:tcPr>
          <w:p w14:paraId="380B6878" w14:textId="307F2D87" w:rsidR="00C0436C" w:rsidRPr="00B322A8" w:rsidRDefault="00C0436C" w:rsidP="00C12606">
            <w:pPr>
              <w:pStyle w:val="TAL"/>
              <w:keepNext w:val="0"/>
            </w:pPr>
            <w:r w:rsidRPr="00E051BB">
              <w:t>-1.64</w:t>
            </w:r>
          </w:p>
        </w:tc>
        <w:tc>
          <w:tcPr>
            <w:tcW w:w="873" w:type="dxa"/>
            <w:noWrap/>
            <w:hideMark/>
          </w:tcPr>
          <w:p w14:paraId="28B38F6C" w14:textId="77777777" w:rsidR="00C0436C" w:rsidRPr="00B322A8" w:rsidRDefault="00C0436C" w:rsidP="00C12606">
            <w:pPr>
              <w:pStyle w:val="TAL"/>
              <w:keepNext w:val="0"/>
            </w:pPr>
            <w:r w:rsidRPr="00B322A8">
              <w:t>0</w:t>
            </w:r>
          </w:p>
        </w:tc>
        <w:tc>
          <w:tcPr>
            <w:tcW w:w="873" w:type="dxa"/>
            <w:noWrap/>
            <w:hideMark/>
          </w:tcPr>
          <w:p w14:paraId="0B91F52F" w14:textId="77777777" w:rsidR="00C0436C" w:rsidRPr="00B322A8" w:rsidRDefault="00C0436C" w:rsidP="00C12606">
            <w:pPr>
              <w:pStyle w:val="TAL"/>
              <w:keepNext w:val="0"/>
            </w:pPr>
            <w:r w:rsidRPr="00B322A8">
              <w:t>91.13</w:t>
            </w:r>
          </w:p>
        </w:tc>
      </w:tr>
      <w:tr w:rsidR="00C0436C" w:rsidRPr="00B322A8" w14:paraId="2B1C3CA7" w14:textId="77777777" w:rsidTr="00C12606">
        <w:trPr>
          <w:trHeight w:val="300"/>
        </w:trPr>
        <w:tc>
          <w:tcPr>
            <w:tcW w:w="1267" w:type="dxa"/>
            <w:noWrap/>
            <w:hideMark/>
          </w:tcPr>
          <w:p w14:paraId="026C70DB" w14:textId="77777777" w:rsidR="00C0436C" w:rsidRPr="00B322A8" w:rsidRDefault="00C0436C" w:rsidP="00C12606">
            <w:pPr>
              <w:pStyle w:val="TAL"/>
              <w:keepNext w:val="0"/>
            </w:pPr>
            <w:r w:rsidRPr="00B322A8">
              <w:t>1</w:t>
            </w:r>
          </w:p>
        </w:tc>
        <w:tc>
          <w:tcPr>
            <w:tcW w:w="1100" w:type="dxa"/>
            <w:noWrap/>
            <w:hideMark/>
          </w:tcPr>
          <w:p w14:paraId="15322D65" w14:textId="77777777" w:rsidR="00C0436C" w:rsidRPr="00B322A8" w:rsidRDefault="00C0436C" w:rsidP="00C12606">
            <w:pPr>
              <w:pStyle w:val="TAL"/>
              <w:keepNext w:val="0"/>
            </w:pPr>
            <w:r w:rsidRPr="00B322A8">
              <w:t>-13.83</w:t>
            </w:r>
          </w:p>
        </w:tc>
        <w:tc>
          <w:tcPr>
            <w:tcW w:w="2107" w:type="dxa"/>
            <w:noWrap/>
            <w:hideMark/>
          </w:tcPr>
          <w:p w14:paraId="41043923" w14:textId="1A02608C" w:rsidR="00C0436C" w:rsidRPr="00B322A8" w:rsidRDefault="00C0436C" w:rsidP="00C12606">
            <w:pPr>
              <w:pStyle w:val="TAL"/>
              <w:keepNext w:val="0"/>
            </w:pPr>
            <w:r w:rsidRPr="00E051BB">
              <w:t>0</w:t>
            </w:r>
          </w:p>
        </w:tc>
        <w:tc>
          <w:tcPr>
            <w:tcW w:w="2082" w:type="dxa"/>
            <w:noWrap/>
            <w:hideMark/>
          </w:tcPr>
          <w:p w14:paraId="5A10BC18" w14:textId="683E9FCB" w:rsidR="00C0436C" w:rsidRPr="00B322A8" w:rsidRDefault="00C0436C" w:rsidP="00C12606">
            <w:pPr>
              <w:pStyle w:val="TAL"/>
              <w:keepNext w:val="0"/>
            </w:pPr>
            <w:r w:rsidRPr="00E051BB">
              <w:t>178.36</w:t>
            </w:r>
          </w:p>
        </w:tc>
        <w:tc>
          <w:tcPr>
            <w:tcW w:w="1117" w:type="dxa"/>
            <w:noWrap/>
            <w:hideMark/>
          </w:tcPr>
          <w:p w14:paraId="4F0CD064" w14:textId="45850CC8" w:rsidR="00C0436C" w:rsidRPr="00B322A8" w:rsidRDefault="00C0436C" w:rsidP="00C12606">
            <w:pPr>
              <w:pStyle w:val="TAL"/>
              <w:keepNext w:val="0"/>
            </w:pPr>
            <w:r w:rsidRPr="00E051BB">
              <w:t>-1.64</w:t>
            </w:r>
          </w:p>
        </w:tc>
        <w:tc>
          <w:tcPr>
            <w:tcW w:w="873" w:type="dxa"/>
            <w:noWrap/>
            <w:hideMark/>
          </w:tcPr>
          <w:p w14:paraId="39A366D8" w14:textId="77777777" w:rsidR="00C0436C" w:rsidRPr="00B322A8" w:rsidRDefault="00C0436C" w:rsidP="00C12606">
            <w:pPr>
              <w:pStyle w:val="TAL"/>
              <w:keepNext w:val="0"/>
            </w:pPr>
            <w:r w:rsidRPr="00B322A8">
              <w:t>22.34</w:t>
            </w:r>
          </w:p>
        </w:tc>
        <w:tc>
          <w:tcPr>
            <w:tcW w:w="873" w:type="dxa"/>
            <w:noWrap/>
            <w:hideMark/>
          </w:tcPr>
          <w:p w14:paraId="4CAD3021" w14:textId="77777777" w:rsidR="00C0436C" w:rsidRPr="00B322A8" w:rsidRDefault="00C0436C" w:rsidP="00C12606">
            <w:pPr>
              <w:pStyle w:val="TAL"/>
              <w:keepNext w:val="0"/>
            </w:pPr>
            <w:r w:rsidRPr="00B322A8">
              <w:t>91.13</w:t>
            </w:r>
          </w:p>
        </w:tc>
      </w:tr>
      <w:tr w:rsidR="00C0436C" w:rsidRPr="00B322A8" w14:paraId="61F92487" w14:textId="77777777" w:rsidTr="00C12606">
        <w:trPr>
          <w:trHeight w:val="300"/>
        </w:trPr>
        <w:tc>
          <w:tcPr>
            <w:tcW w:w="1267" w:type="dxa"/>
            <w:noWrap/>
            <w:hideMark/>
          </w:tcPr>
          <w:p w14:paraId="754FA443" w14:textId="77777777" w:rsidR="00C0436C" w:rsidRPr="00B322A8" w:rsidRDefault="00C0436C" w:rsidP="00C12606">
            <w:pPr>
              <w:pStyle w:val="TAL"/>
              <w:keepNext w:val="0"/>
            </w:pPr>
            <w:r w:rsidRPr="00B322A8">
              <w:t>2</w:t>
            </w:r>
          </w:p>
        </w:tc>
        <w:tc>
          <w:tcPr>
            <w:tcW w:w="1100" w:type="dxa"/>
            <w:noWrap/>
            <w:hideMark/>
          </w:tcPr>
          <w:p w14:paraId="0B5D9721" w14:textId="77777777" w:rsidR="00C0436C" w:rsidRPr="00B322A8" w:rsidRDefault="00C0436C" w:rsidP="00C12606">
            <w:pPr>
              <w:pStyle w:val="TAL"/>
              <w:keepNext w:val="0"/>
            </w:pPr>
            <w:r w:rsidRPr="00B322A8">
              <w:t>-19.13</w:t>
            </w:r>
          </w:p>
        </w:tc>
        <w:tc>
          <w:tcPr>
            <w:tcW w:w="2107" w:type="dxa"/>
            <w:noWrap/>
            <w:hideMark/>
          </w:tcPr>
          <w:p w14:paraId="207B78F9" w14:textId="1C482CED" w:rsidR="00C0436C" w:rsidRPr="00B322A8" w:rsidRDefault="00C0436C" w:rsidP="00C12606">
            <w:pPr>
              <w:pStyle w:val="TAL"/>
              <w:keepNext w:val="0"/>
            </w:pPr>
            <w:r w:rsidRPr="00E051BB">
              <w:t>2</w:t>
            </w:r>
          </w:p>
        </w:tc>
        <w:tc>
          <w:tcPr>
            <w:tcW w:w="2082" w:type="dxa"/>
            <w:noWrap/>
            <w:hideMark/>
          </w:tcPr>
          <w:p w14:paraId="3BDCB3D6" w14:textId="17F03287" w:rsidR="00C0436C" w:rsidRPr="00B322A8" w:rsidRDefault="00C0436C" w:rsidP="00C12606">
            <w:pPr>
              <w:pStyle w:val="TAL"/>
              <w:keepNext w:val="0"/>
            </w:pPr>
            <w:r w:rsidRPr="00E051BB">
              <w:t>-76.03</w:t>
            </w:r>
          </w:p>
        </w:tc>
        <w:tc>
          <w:tcPr>
            <w:tcW w:w="1117" w:type="dxa"/>
            <w:noWrap/>
            <w:hideMark/>
          </w:tcPr>
          <w:p w14:paraId="1CEBE83E" w14:textId="74CF21E2" w:rsidR="00C0436C" w:rsidRPr="00B322A8" w:rsidRDefault="00C0436C" w:rsidP="00C12606">
            <w:pPr>
              <w:pStyle w:val="TAL"/>
              <w:keepNext w:val="0"/>
            </w:pPr>
            <w:r w:rsidRPr="00E051BB">
              <w:t>85.1</w:t>
            </w:r>
          </w:p>
        </w:tc>
        <w:tc>
          <w:tcPr>
            <w:tcW w:w="873" w:type="dxa"/>
            <w:noWrap/>
            <w:hideMark/>
          </w:tcPr>
          <w:p w14:paraId="213961A6" w14:textId="77777777" w:rsidR="00C0436C" w:rsidRPr="00B322A8" w:rsidRDefault="00C0436C" w:rsidP="00C12606">
            <w:pPr>
              <w:pStyle w:val="TAL"/>
              <w:keepNext w:val="0"/>
            </w:pPr>
            <w:r w:rsidRPr="00B322A8">
              <w:t>22.34</w:t>
            </w:r>
          </w:p>
        </w:tc>
        <w:tc>
          <w:tcPr>
            <w:tcW w:w="873" w:type="dxa"/>
            <w:noWrap/>
            <w:hideMark/>
          </w:tcPr>
          <w:p w14:paraId="3163EFF4" w14:textId="77777777" w:rsidR="00C0436C" w:rsidRPr="00B322A8" w:rsidRDefault="00C0436C" w:rsidP="00C12606">
            <w:pPr>
              <w:pStyle w:val="TAL"/>
              <w:keepNext w:val="0"/>
            </w:pPr>
            <w:r w:rsidRPr="00B322A8">
              <w:t>87.85</w:t>
            </w:r>
          </w:p>
        </w:tc>
      </w:tr>
      <w:tr w:rsidR="00C0436C" w:rsidRPr="00B322A8" w14:paraId="6B964C1A" w14:textId="77777777" w:rsidTr="00C12606">
        <w:trPr>
          <w:trHeight w:val="300"/>
        </w:trPr>
        <w:tc>
          <w:tcPr>
            <w:tcW w:w="1267" w:type="dxa"/>
            <w:noWrap/>
            <w:hideMark/>
          </w:tcPr>
          <w:p w14:paraId="2DFB346C" w14:textId="77777777" w:rsidR="00C0436C" w:rsidRPr="00B322A8" w:rsidRDefault="00C0436C" w:rsidP="00C12606">
            <w:pPr>
              <w:pStyle w:val="TAL"/>
              <w:keepNext w:val="0"/>
            </w:pPr>
            <w:r w:rsidRPr="00B322A8">
              <w:t>3</w:t>
            </w:r>
          </w:p>
        </w:tc>
        <w:tc>
          <w:tcPr>
            <w:tcW w:w="1100" w:type="dxa"/>
            <w:noWrap/>
            <w:hideMark/>
          </w:tcPr>
          <w:p w14:paraId="1916E3DC" w14:textId="77777777" w:rsidR="00C0436C" w:rsidRPr="00B322A8" w:rsidRDefault="00C0436C" w:rsidP="00C12606">
            <w:pPr>
              <w:pStyle w:val="TAL"/>
              <w:keepNext w:val="0"/>
            </w:pPr>
            <w:r w:rsidRPr="00B322A8">
              <w:t>-21.33</w:t>
            </w:r>
          </w:p>
        </w:tc>
        <w:tc>
          <w:tcPr>
            <w:tcW w:w="2107" w:type="dxa"/>
            <w:noWrap/>
            <w:hideMark/>
          </w:tcPr>
          <w:p w14:paraId="1E30337C" w14:textId="4953C7D3" w:rsidR="00C0436C" w:rsidRPr="00B322A8" w:rsidRDefault="00C0436C" w:rsidP="00C12606">
            <w:pPr>
              <w:pStyle w:val="TAL"/>
              <w:keepNext w:val="0"/>
            </w:pPr>
            <w:r w:rsidRPr="00E051BB">
              <w:t>33</w:t>
            </w:r>
          </w:p>
        </w:tc>
        <w:tc>
          <w:tcPr>
            <w:tcW w:w="2082" w:type="dxa"/>
            <w:noWrap/>
            <w:hideMark/>
          </w:tcPr>
          <w:p w14:paraId="3A33D73E" w14:textId="2E25B2B5" w:rsidR="00C0436C" w:rsidRPr="00B322A8" w:rsidRDefault="00C0436C" w:rsidP="00C12606">
            <w:pPr>
              <w:pStyle w:val="TAL"/>
              <w:keepNext w:val="0"/>
            </w:pPr>
            <w:r w:rsidRPr="00E051BB">
              <w:t>-76.03</w:t>
            </w:r>
          </w:p>
        </w:tc>
        <w:tc>
          <w:tcPr>
            <w:tcW w:w="1117" w:type="dxa"/>
            <w:noWrap/>
            <w:hideMark/>
          </w:tcPr>
          <w:p w14:paraId="71D52C07" w14:textId="7745A769" w:rsidR="00C0436C" w:rsidRPr="00B322A8" w:rsidRDefault="00C0436C" w:rsidP="00C12606">
            <w:pPr>
              <w:pStyle w:val="TAL"/>
              <w:keepNext w:val="0"/>
            </w:pPr>
            <w:r w:rsidRPr="00E051BB">
              <w:t>85.1</w:t>
            </w:r>
          </w:p>
        </w:tc>
        <w:tc>
          <w:tcPr>
            <w:tcW w:w="873" w:type="dxa"/>
            <w:noWrap/>
            <w:hideMark/>
          </w:tcPr>
          <w:p w14:paraId="1A0705D3" w14:textId="77777777" w:rsidR="00C0436C" w:rsidRPr="00B322A8" w:rsidRDefault="00C0436C" w:rsidP="00C12606">
            <w:pPr>
              <w:pStyle w:val="TAL"/>
              <w:keepNext w:val="0"/>
            </w:pPr>
            <w:r w:rsidRPr="00B322A8">
              <w:t>20.106</w:t>
            </w:r>
          </w:p>
        </w:tc>
        <w:tc>
          <w:tcPr>
            <w:tcW w:w="873" w:type="dxa"/>
            <w:noWrap/>
            <w:hideMark/>
          </w:tcPr>
          <w:p w14:paraId="1A773E1B" w14:textId="77777777" w:rsidR="00C0436C" w:rsidRPr="00B322A8" w:rsidRDefault="00C0436C" w:rsidP="00C12606">
            <w:pPr>
              <w:pStyle w:val="TAL"/>
              <w:keepNext w:val="0"/>
            </w:pPr>
            <w:r w:rsidRPr="00B322A8">
              <w:t>87.85</w:t>
            </w:r>
          </w:p>
        </w:tc>
      </w:tr>
      <w:tr w:rsidR="00C0436C" w:rsidRPr="00B322A8" w14:paraId="3BE3A200" w14:textId="77777777" w:rsidTr="00C12606">
        <w:trPr>
          <w:trHeight w:val="300"/>
        </w:trPr>
        <w:tc>
          <w:tcPr>
            <w:tcW w:w="1267" w:type="dxa"/>
            <w:noWrap/>
            <w:hideMark/>
          </w:tcPr>
          <w:p w14:paraId="7FF2676B" w14:textId="77777777" w:rsidR="00C0436C" w:rsidRPr="00B322A8" w:rsidRDefault="00C0436C" w:rsidP="00C12606">
            <w:pPr>
              <w:pStyle w:val="TAL"/>
              <w:keepNext w:val="0"/>
            </w:pPr>
            <w:r w:rsidRPr="00B322A8">
              <w:t>4</w:t>
            </w:r>
          </w:p>
        </w:tc>
        <w:tc>
          <w:tcPr>
            <w:tcW w:w="1100" w:type="dxa"/>
            <w:noWrap/>
            <w:hideMark/>
          </w:tcPr>
          <w:p w14:paraId="11767C52" w14:textId="77777777" w:rsidR="00C0436C" w:rsidRPr="00B322A8" w:rsidRDefault="00C0436C" w:rsidP="00C12606">
            <w:pPr>
              <w:pStyle w:val="TAL"/>
              <w:keepNext w:val="0"/>
            </w:pPr>
            <w:r w:rsidRPr="00B322A8">
              <w:t>-23.13</w:t>
            </w:r>
          </w:p>
        </w:tc>
        <w:tc>
          <w:tcPr>
            <w:tcW w:w="2107" w:type="dxa"/>
            <w:noWrap/>
            <w:hideMark/>
          </w:tcPr>
          <w:p w14:paraId="098C006D" w14:textId="4634694C" w:rsidR="00C0436C" w:rsidRPr="00B322A8" w:rsidRDefault="00C0436C" w:rsidP="00C12606">
            <w:pPr>
              <w:pStyle w:val="TAL"/>
              <w:keepNext w:val="0"/>
            </w:pPr>
            <w:r w:rsidRPr="00E051BB">
              <w:t>74</w:t>
            </w:r>
          </w:p>
        </w:tc>
        <w:tc>
          <w:tcPr>
            <w:tcW w:w="2082" w:type="dxa"/>
            <w:noWrap/>
            <w:hideMark/>
          </w:tcPr>
          <w:p w14:paraId="5AF916A2" w14:textId="63B84FB7" w:rsidR="00C0436C" w:rsidRPr="00B322A8" w:rsidRDefault="00C0436C" w:rsidP="00C12606">
            <w:pPr>
              <w:pStyle w:val="TAL"/>
              <w:keepNext w:val="0"/>
            </w:pPr>
            <w:r w:rsidRPr="00E051BB">
              <w:t>-76.03</w:t>
            </w:r>
          </w:p>
        </w:tc>
        <w:tc>
          <w:tcPr>
            <w:tcW w:w="1117" w:type="dxa"/>
            <w:noWrap/>
            <w:hideMark/>
          </w:tcPr>
          <w:p w14:paraId="20E6382B" w14:textId="30D707C8" w:rsidR="00C0436C" w:rsidRPr="00B322A8" w:rsidRDefault="00C0436C" w:rsidP="00C12606">
            <w:pPr>
              <w:pStyle w:val="TAL"/>
              <w:keepNext w:val="0"/>
            </w:pPr>
            <w:r w:rsidRPr="00E051BB">
              <w:t>85.1</w:t>
            </w:r>
          </w:p>
        </w:tc>
        <w:tc>
          <w:tcPr>
            <w:tcW w:w="873" w:type="dxa"/>
            <w:noWrap/>
            <w:hideMark/>
          </w:tcPr>
          <w:p w14:paraId="3B059201" w14:textId="77777777" w:rsidR="00C0436C" w:rsidRPr="00B322A8" w:rsidRDefault="00C0436C" w:rsidP="00C12606">
            <w:pPr>
              <w:pStyle w:val="TAL"/>
              <w:keepNext w:val="0"/>
            </w:pPr>
            <w:r w:rsidRPr="00B322A8">
              <w:t>17.872</w:t>
            </w:r>
          </w:p>
        </w:tc>
        <w:tc>
          <w:tcPr>
            <w:tcW w:w="873" w:type="dxa"/>
            <w:noWrap/>
            <w:hideMark/>
          </w:tcPr>
          <w:p w14:paraId="5FBEF5AC" w14:textId="77777777" w:rsidR="00C0436C" w:rsidRPr="00B322A8" w:rsidRDefault="00C0436C" w:rsidP="00C12606">
            <w:pPr>
              <w:pStyle w:val="TAL"/>
              <w:keepNext w:val="0"/>
            </w:pPr>
            <w:r w:rsidRPr="00B322A8">
              <w:t>87.85</w:t>
            </w:r>
          </w:p>
        </w:tc>
      </w:tr>
      <w:tr w:rsidR="00C0436C" w:rsidRPr="00B322A8" w14:paraId="14B6BFB3" w14:textId="77777777" w:rsidTr="00C12606">
        <w:trPr>
          <w:trHeight w:val="300"/>
        </w:trPr>
        <w:tc>
          <w:tcPr>
            <w:tcW w:w="1267" w:type="dxa"/>
            <w:noWrap/>
            <w:hideMark/>
          </w:tcPr>
          <w:p w14:paraId="26CA9DAA" w14:textId="77777777" w:rsidR="00C0436C" w:rsidRPr="00B322A8" w:rsidRDefault="00C0436C" w:rsidP="00C12606">
            <w:pPr>
              <w:pStyle w:val="TAL"/>
              <w:keepNext w:val="0"/>
            </w:pPr>
            <w:r w:rsidRPr="00B322A8">
              <w:t>5</w:t>
            </w:r>
          </w:p>
        </w:tc>
        <w:tc>
          <w:tcPr>
            <w:tcW w:w="1100" w:type="dxa"/>
            <w:noWrap/>
            <w:hideMark/>
          </w:tcPr>
          <w:p w14:paraId="460F370F" w14:textId="77777777" w:rsidR="00C0436C" w:rsidRPr="00B322A8" w:rsidRDefault="00C0436C" w:rsidP="00C12606">
            <w:pPr>
              <w:pStyle w:val="TAL"/>
              <w:keepNext w:val="0"/>
            </w:pPr>
            <w:r w:rsidRPr="00B322A8">
              <w:t>-18.23</w:t>
            </w:r>
          </w:p>
        </w:tc>
        <w:tc>
          <w:tcPr>
            <w:tcW w:w="2107" w:type="dxa"/>
            <w:noWrap/>
            <w:hideMark/>
          </w:tcPr>
          <w:p w14:paraId="50C00C0C" w14:textId="44525780" w:rsidR="00C0436C" w:rsidRPr="00B322A8" w:rsidRDefault="00C0436C" w:rsidP="00C12606">
            <w:pPr>
              <w:pStyle w:val="TAL"/>
              <w:keepNext w:val="0"/>
            </w:pPr>
            <w:r w:rsidRPr="00E051BB">
              <w:t>76</w:t>
            </w:r>
          </w:p>
        </w:tc>
        <w:tc>
          <w:tcPr>
            <w:tcW w:w="2082" w:type="dxa"/>
            <w:noWrap/>
            <w:hideMark/>
          </w:tcPr>
          <w:p w14:paraId="729AFAC7" w14:textId="25F3AD28" w:rsidR="00C0436C" w:rsidRPr="00B322A8" w:rsidRDefault="00C0436C" w:rsidP="00C12606">
            <w:pPr>
              <w:pStyle w:val="TAL"/>
              <w:keepNext w:val="0"/>
            </w:pPr>
            <w:r w:rsidRPr="00E051BB">
              <w:t>130.73</w:t>
            </w:r>
          </w:p>
        </w:tc>
        <w:tc>
          <w:tcPr>
            <w:tcW w:w="1117" w:type="dxa"/>
            <w:noWrap/>
            <w:hideMark/>
          </w:tcPr>
          <w:p w14:paraId="3E939D01" w14:textId="1046A157" w:rsidR="00C0436C" w:rsidRPr="00B322A8" w:rsidRDefault="00C0436C" w:rsidP="00C12606">
            <w:pPr>
              <w:pStyle w:val="TAL"/>
              <w:keepNext w:val="0"/>
            </w:pPr>
            <w:r w:rsidRPr="00E051BB">
              <w:t>11</w:t>
            </w:r>
          </w:p>
        </w:tc>
        <w:tc>
          <w:tcPr>
            <w:tcW w:w="873" w:type="dxa"/>
            <w:noWrap/>
            <w:hideMark/>
          </w:tcPr>
          <w:p w14:paraId="3FFAFAD1" w14:textId="77777777" w:rsidR="00C0436C" w:rsidRPr="00B322A8" w:rsidRDefault="00C0436C" w:rsidP="00C12606">
            <w:pPr>
              <w:pStyle w:val="TAL"/>
              <w:keepNext w:val="0"/>
            </w:pPr>
            <w:r w:rsidRPr="00B322A8">
              <w:t>22.34</w:t>
            </w:r>
          </w:p>
        </w:tc>
        <w:tc>
          <w:tcPr>
            <w:tcW w:w="873" w:type="dxa"/>
            <w:noWrap/>
            <w:hideMark/>
          </w:tcPr>
          <w:p w14:paraId="1A74FA65" w14:textId="77777777" w:rsidR="00C0436C" w:rsidRPr="00B322A8" w:rsidRDefault="00C0436C" w:rsidP="00C12606">
            <w:pPr>
              <w:pStyle w:val="TAL"/>
              <w:keepNext w:val="0"/>
            </w:pPr>
            <w:r w:rsidRPr="00B322A8">
              <w:t>90.88</w:t>
            </w:r>
          </w:p>
        </w:tc>
      </w:tr>
      <w:tr w:rsidR="00C0436C" w:rsidRPr="00B322A8" w14:paraId="20B3ABFD" w14:textId="77777777" w:rsidTr="00C12606">
        <w:trPr>
          <w:trHeight w:val="300"/>
        </w:trPr>
        <w:tc>
          <w:tcPr>
            <w:tcW w:w="1267" w:type="dxa"/>
            <w:noWrap/>
            <w:hideMark/>
          </w:tcPr>
          <w:p w14:paraId="41E4E2AF" w14:textId="77777777" w:rsidR="00C0436C" w:rsidRPr="00B322A8" w:rsidRDefault="00C0436C" w:rsidP="00C12606">
            <w:pPr>
              <w:pStyle w:val="TAL"/>
              <w:keepNext w:val="0"/>
            </w:pPr>
            <w:r w:rsidRPr="00B322A8">
              <w:t>6</w:t>
            </w:r>
          </w:p>
        </w:tc>
        <w:tc>
          <w:tcPr>
            <w:tcW w:w="1100" w:type="dxa"/>
            <w:noWrap/>
            <w:hideMark/>
          </w:tcPr>
          <w:p w14:paraId="04D9374F" w14:textId="77777777" w:rsidR="00C0436C" w:rsidRPr="00B322A8" w:rsidRDefault="00C0436C" w:rsidP="00C12606">
            <w:pPr>
              <w:pStyle w:val="TAL"/>
              <w:keepNext w:val="0"/>
            </w:pPr>
            <w:r w:rsidRPr="00B322A8">
              <w:t>-23.23</w:t>
            </w:r>
          </w:p>
        </w:tc>
        <w:tc>
          <w:tcPr>
            <w:tcW w:w="2107" w:type="dxa"/>
            <w:noWrap/>
            <w:hideMark/>
          </w:tcPr>
          <w:p w14:paraId="1C2B7C1C" w14:textId="00A836DD" w:rsidR="00C0436C" w:rsidRPr="00B322A8" w:rsidRDefault="00C0436C" w:rsidP="00C12606">
            <w:pPr>
              <w:pStyle w:val="TAL"/>
              <w:keepNext w:val="0"/>
            </w:pPr>
            <w:r w:rsidRPr="00E051BB">
              <w:t>96</w:t>
            </w:r>
          </w:p>
        </w:tc>
        <w:tc>
          <w:tcPr>
            <w:tcW w:w="2082" w:type="dxa"/>
            <w:noWrap/>
            <w:hideMark/>
          </w:tcPr>
          <w:p w14:paraId="4B4510AB" w14:textId="504D6EDC" w:rsidR="00C0436C" w:rsidRPr="00B322A8" w:rsidRDefault="00C0436C" w:rsidP="00C12606">
            <w:pPr>
              <w:pStyle w:val="TAL"/>
              <w:keepNext w:val="0"/>
            </w:pPr>
            <w:r w:rsidRPr="00E051BB">
              <w:t>-61.17</w:t>
            </w:r>
          </w:p>
        </w:tc>
        <w:tc>
          <w:tcPr>
            <w:tcW w:w="1117" w:type="dxa"/>
            <w:noWrap/>
            <w:hideMark/>
          </w:tcPr>
          <w:p w14:paraId="339D4970" w14:textId="45A2DF11" w:rsidR="00C0436C" w:rsidRPr="00B322A8" w:rsidRDefault="00C0436C" w:rsidP="00C12606">
            <w:pPr>
              <w:pStyle w:val="TAL"/>
              <w:keepNext w:val="0"/>
            </w:pPr>
            <w:r w:rsidRPr="00E051BB">
              <w:t>32</w:t>
            </w:r>
          </w:p>
        </w:tc>
        <w:tc>
          <w:tcPr>
            <w:tcW w:w="873" w:type="dxa"/>
            <w:noWrap/>
            <w:hideMark/>
          </w:tcPr>
          <w:p w14:paraId="341714F2" w14:textId="77777777" w:rsidR="00C0436C" w:rsidRPr="00B322A8" w:rsidRDefault="00C0436C" w:rsidP="00C12606">
            <w:pPr>
              <w:pStyle w:val="TAL"/>
              <w:keepNext w:val="0"/>
            </w:pPr>
            <w:r w:rsidRPr="00B322A8">
              <w:t>22.34</w:t>
            </w:r>
          </w:p>
        </w:tc>
        <w:tc>
          <w:tcPr>
            <w:tcW w:w="873" w:type="dxa"/>
            <w:noWrap/>
            <w:hideMark/>
          </w:tcPr>
          <w:p w14:paraId="748B57C9" w14:textId="77777777" w:rsidR="00C0436C" w:rsidRPr="00B322A8" w:rsidRDefault="00C0436C" w:rsidP="00C12606">
            <w:pPr>
              <w:pStyle w:val="TAL"/>
              <w:keepNext w:val="0"/>
            </w:pPr>
            <w:r w:rsidRPr="00B322A8">
              <w:t>91.13</w:t>
            </w:r>
          </w:p>
        </w:tc>
      </w:tr>
      <w:tr w:rsidR="00C0436C" w:rsidRPr="00B322A8" w14:paraId="6D6A6371" w14:textId="77777777" w:rsidTr="00C12606">
        <w:trPr>
          <w:trHeight w:val="300"/>
        </w:trPr>
        <w:tc>
          <w:tcPr>
            <w:tcW w:w="1267" w:type="dxa"/>
            <w:noWrap/>
            <w:hideMark/>
          </w:tcPr>
          <w:p w14:paraId="27D9C707" w14:textId="77777777" w:rsidR="00C0436C" w:rsidRPr="00B322A8" w:rsidRDefault="00C0436C" w:rsidP="00C12606">
            <w:pPr>
              <w:pStyle w:val="TAL"/>
              <w:keepNext w:val="0"/>
            </w:pPr>
            <w:r w:rsidRPr="00B322A8">
              <w:t>7</w:t>
            </w:r>
          </w:p>
        </w:tc>
        <w:tc>
          <w:tcPr>
            <w:tcW w:w="1100" w:type="dxa"/>
            <w:noWrap/>
            <w:hideMark/>
          </w:tcPr>
          <w:p w14:paraId="68B52145" w14:textId="77777777" w:rsidR="00C0436C" w:rsidRPr="00B322A8" w:rsidRDefault="00C0436C" w:rsidP="00C12606">
            <w:pPr>
              <w:pStyle w:val="TAL"/>
              <w:keepNext w:val="0"/>
            </w:pPr>
            <w:r w:rsidRPr="00B322A8">
              <w:t>-20.43</w:t>
            </w:r>
          </w:p>
        </w:tc>
        <w:tc>
          <w:tcPr>
            <w:tcW w:w="2107" w:type="dxa"/>
            <w:noWrap/>
            <w:hideMark/>
          </w:tcPr>
          <w:p w14:paraId="07CA4A15" w14:textId="145458C2" w:rsidR="00C0436C" w:rsidRPr="00B322A8" w:rsidRDefault="00C0436C" w:rsidP="00C12606">
            <w:pPr>
              <w:pStyle w:val="TAL"/>
              <w:keepNext w:val="0"/>
            </w:pPr>
            <w:r w:rsidRPr="00E051BB">
              <w:t>98</w:t>
            </w:r>
          </w:p>
        </w:tc>
        <w:tc>
          <w:tcPr>
            <w:tcW w:w="2082" w:type="dxa"/>
            <w:noWrap/>
            <w:hideMark/>
          </w:tcPr>
          <w:p w14:paraId="7688BE53" w14:textId="02DDCC31" w:rsidR="00C0436C" w:rsidRPr="00B322A8" w:rsidRDefault="00C0436C" w:rsidP="00C12606">
            <w:pPr>
              <w:pStyle w:val="TAL"/>
              <w:keepNext w:val="0"/>
            </w:pPr>
            <w:r w:rsidRPr="00E051BB">
              <w:t>130.73</w:t>
            </w:r>
          </w:p>
        </w:tc>
        <w:tc>
          <w:tcPr>
            <w:tcW w:w="1117" w:type="dxa"/>
            <w:noWrap/>
            <w:hideMark/>
          </w:tcPr>
          <w:p w14:paraId="76FA66EB" w14:textId="11EF32BE" w:rsidR="00C0436C" w:rsidRPr="00B322A8" w:rsidRDefault="00C0436C" w:rsidP="00C12606">
            <w:pPr>
              <w:pStyle w:val="TAL"/>
              <w:keepNext w:val="0"/>
            </w:pPr>
            <w:r w:rsidRPr="00E051BB">
              <w:t>11</w:t>
            </w:r>
          </w:p>
        </w:tc>
        <w:tc>
          <w:tcPr>
            <w:tcW w:w="873" w:type="dxa"/>
            <w:noWrap/>
            <w:hideMark/>
          </w:tcPr>
          <w:p w14:paraId="7F4B2D71" w14:textId="77777777" w:rsidR="00C0436C" w:rsidRPr="00B322A8" w:rsidRDefault="00C0436C" w:rsidP="00C12606">
            <w:pPr>
              <w:pStyle w:val="TAL"/>
              <w:keepNext w:val="0"/>
            </w:pPr>
            <w:r w:rsidRPr="00B322A8">
              <w:t>20.106</w:t>
            </w:r>
          </w:p>
        </w:tc>
        <w:tc>
          <w:tcPr>
            <w:tcW w:w="873" w:type="dxa"/>
            <w:noWrap/>
            <w:hideMark/>
          </w:tcPr>
          <w:p w14:paraId="021B53CC" w14:textId="77777777" w:rsidR="00C0436C" w:rsidRPr="00B322A8" w:rsidRDefault="00C0436C" w:rsidP="00C12606">
            <w:pPr>
              <w:pStyle w:val="TAL"/>
              <w:keepNext w:val="0"/>
            </w:pPr>
            <w:r w:rsidRPr="00B322A8">
              <w:t>90.88</w:t>
            </w:r>
          </w:p>
        </w:tc>
      </w:tr>
      <w:tr w:rsidR="00C0436C" w:rsidRPr="00B322A8" w14:paraId="6C6F4AFF" w14:textId="77777777" w:rsidTr="00C12606">
        <w:trPr>
          <w:trHeight w:val="300"/>
        </w:trPr>
        <w:tc>
          <w:tcPr>
            <w:tcW w:w="1267" w:type="dxa"/>
            <w:noWrap/>
            <w:hideMark/>
          </w:tcPr>
          <w:p w14:paraId="2575D7F2" w14:textId="77777777" w:rsidR="00C0436C" w:rsidRPr="00B322A8" w:rsidRDefault="00C0436C" w:rsidP="00C12606">
            <w:pPr>
              <w:pStyle w:val="TAL"/>
              <w:keepNext w:val="0"/>
            </w:pPr>
            <w:r w:rsidRPr="00B322A8">
              <w:t>8</w:t>
            </w:r>
          </w:p>
        </w:tc>
        <w:tc>
          <w:tcPr>
            <w:tcW w:w="1100" w:type="dxa"/>
            <w:noWrap/>
            <w:hideMark/>
          </w:tcPr>
          <w:p w14:paraId="34EA2D11" w14:textId="77777777" w:rsidR="00C0436C" w:rsidRPr="00B322A8" w:rsidRDefault="00C0436C" w:rsidP="00C12606">
            <w:pPr>
              <w:pStyle w:val="TAL"/>
              <w:keepNext w:val="0"/>
            </w:pPr>
            <w:r w:rsidRPr="00B322A8">
              <w:t>-22.23</w:t>
            </w:r>
          </w:p>
        </w:tc>
        <w:tc>
          <w:tcPr>
            <w:tcW w:w="2107" w:type="dxa"/>
            <w:noWrap/>
            <w:hideMark/>
          </w:tcPr>
          <w:p w14:paraId="16CFA9F6" w14:textId="207A6CAF" w:rsidR="00C0436C" w:rsidRPr="00B322A8" w:rsidRDefault="00C0436C" w:rsidP="00C12606">
            <w:pPr>
              <w:pStyle w:val="TAL"/>
              <w:keepNext w:val="0"/>
            </w:pPr>
            <w:r w:rsidRPr="00E051BB">
              <w:t>141</w:t>
            </w:r>
          </w:p>
        </w:tc>
        <w:tc>
          <w:tcPr>
            <w:tcW w:w="2082" w:type="dxa"/>
            <w:noWrap/>
            <w:hideMark/>
          </w:tcPr>
          <w:p w14:paraId="37B81277" w14:textId="13A82EE6" w:rsidR="00C0436C" w:rsidRPr="00B322A8" w:rsidRDefault="00C0436C" w:rsidP="00C12606">
            <w:pPr>
              <w:pStyle w:val="TAL"/>
              <w:keepNext w:val="0"/>
            </w:pPr>
            <w:r w:rsidRPr="00E051BB">
              <w:t>130.73</w:t>
            </w:r>
          </w:p>
        </w:tc>
        <w:tc>
          <w:tcPr>
            <w:tcW w:w="1117" w:type="dxa"/>
            <w:noWrap/>
            <w:hideMark/>
          </w:tcPr>
          <w:p w14:paraId="2BA93FBD" w14:textId="361BDF4F" w:rsidR="00C0436C" w:rsidRPr="00B322A8" w:rsidRDefault="00C0436C" w:rsidP="00C12606">
            <w:pPr>
              <w:pStyle w:val="TAL"/>
              <w:keepNext w:val="0"/>
            </w:pPr>
            <w:r w:rsidRPr="00E051BB">
              <w:t>11</w:t>
            </w:r>
          </w:p>
        </w:tc>
        <w:tc>
          <w:tcPr>
            <w:tcW w:w="873" w:type="dxa"/>
            <w:noWrap/>
            <w:hideMark/>
          </w:tcPr>
          <w:p w14:paraId="16FF0DB4" w14:textId="77777777" w:rsidR="00C0436C" w:rsidRPr="00B322A8" w:rsidRDefault="00C0436C" w:rsidP="00C12606">
            <w:pPr>
              <w:pStyle w:val="TAL"/>
              <w:keepNext w:val="0"/>
            </w:pPr>
            <w:r w:rsidRPr="00B322A8">
              <w:t>17.872</w:t>
            </w:r>
          </w:p>
        </w:tc>
        <w:tc>
          <w:tcPr>
            <w:tcW w:w="873" w:type="dxa"/>
            <w:noWrap/>
            <w:hideMark/>
          </w:tcPr>
          <w:p w14:paraId="51BD7646" w14:textId="77777777" w:rsidR="00C0436C" w:rsidRPr="00B322A8" w:rsidRDefault="00C0436C" w:rsidP="00C12606">
            <w:pPr>
              <w:pStyle w:val="TAL"/>
              <w:keepNext w:val="0"/>
            </w:pPr>
            <w:r w:rsidRPr="00B322A8">
              <w:t>90.88</w:t>
            </w:r>
          </w:p>
        </w:tc>
      </w:tr>
      <w:tr w:rsidR="00C0436C" w:rsidRPr="00B322A8" w14:paraId="6E26CE30" w14:textId="77777777" w:rsidTr="00C12606">
        <w:trPr>
          <w:trHeight w:val="300"/>
        </w:trPr>
        <w:tc>
          <w:tcPr>
            <w:tcW w:w="1267" w:type="dxa"/>
            <w:noWrap/>
            <w:hideMark/>
          </w:tcPr>
          <w:p w14:paraId="049D043D" w14:textId="77777777" w:rsidR="00C0436C" w:rsidRPr="00B322A8" w:rsidRDefault="00C0436C" w:rsidP="00C12606">
            <w:pPr>
              <w:pStyle w:val="TAL"/>
              <w:keepNext w:val="0"/>
            </w:pPr>
            <w:r w:rsidRPr="00B322A8">
              <w:t>9</w:t>
            </w:r>
          </w:p>
        </w:tc>
        <w:tc>
          <w:tcPr>
            <w:tcW w:w="1100" w:type="dxa"/>
            <w:noWrap/>
            <w:hideMark/>
          </w:tcPr>
          <w:p w14:paraId="16B84558" w14:textId="77777777" w:rsidR="00C0436C" w:rsidRPr="00B322A8" w:rsidRDefault="00C0436C" w:rsidP="00C12606">
            <w:pPr>
              <w:pStyle w:val="TAL"/>
              <w:keepNext w:val="0"/>
            </w:pPr>
            <w:r w:rsidRPr="00B322A8">
              <w:t>-28.13</w:t>
            </w:r>
          </w:p>
        </w:tc>
        <w:tc>
          <w:tcPr>
            <w:tcW w:w="2107" w:type="dxa"/>
            <w:noWrap/>
            <w:hideMark/>
          </w:tcPr>
          <w:p w14:paraId="364908C0" w14:textId="6652A48D" w:rsidR="00C0436C" w:rsidRPr="00B322A8" w:rsidRDefault="00C0436C" w:rsidP="00C12606">
            <w:pPr>
              <w:pStyle w:val="TAL"/>
              <w:keepNext w:val="0"/>
            </w:pPr>
            <w:r w:rsidRPr="00E051BB">
              <w:t>219</w:t>
            </w:r>
          </w:p>
        </w:tc>
        <w:tc>
          <w:tcPr>
            <w:tcW w:w="2082" w:type="dxa"/>
            <w:noWrap/>
            <w:hideMark/>
          </w:tcPr>
          <w:p w14:paraId="2AE1880A" w14:textId="0B7FA0AC" w:rsidR="00C0436C" w:rsidRPr="00B322A8" w:rsidRDefault="00C0436C" w:rsidP="00C12606">
            <w:pPr>
              <w:pStyle w:val="TAL"/>
              <w:keepNext w:val="0"/>
            </w:pPr>
            <w:r w:rsidRPr="00E051BB">
              <w:t>-117.21</w:t>
            </w:r>
          </w:p>
        </w:tc>
        <w:tc>
          <w:tcPr>
            <w:tcW w:w="1117" w:type="dxa"/>
            <w:noWrap/>
            <w:hideMark/>
          </w:tcPr>
          <w:p w14:paraId="292CBCC1" w14:textId="3A43AC18" w:rsidR="00C0436C" w:rsidRPr="00B322A8" w:rsidRDefault="00C0436C" w:rsidP="00C12606">
            <w:pPr>
              <w:pStyle w:val="TAL"/>
              <w:keepNext w:val="0"/>
            </w:pPr>
            <w:r w:rsidRPr="00E051BB">
              <w:t>-64.36</w:t>
            </w:r>
          </w:p>
        </w:tc>
        <w:tc>
          <w:tcPr>
            <w:tcW w:w="873" w:type="dxa"/>
            <w:noWrap/>
            <w:hideMark/>
          </w:tcPr>
          <w:p w14:paraId="3451F8C7" w14:textId="77777777" w:rsidR="00C0436C" w:rsidRPr="00B322A8" w:rsidRDefault="00C0436C" w:rsidP="00C12606">
            <w:pPr>
              <w:pStyle w:val="TAL"/>
              <w:keepNext w:val="0"/>
            </w:pPr>
            <w:r w:rsidRPr="00B322A8">
              <w:t>22.34</w:t>
            </w:r>
          </w:p>
        </w:tc>
        <w:tc>
          <w:tcPr>
            <w:tcW w:w="873" w:type="dxa"/>
            <w:noWrap/>
            <w:hideMark/>
          </w:tcPr>
          <w:p w14:paraId="47C1BAC4" w14:textId="77777777" w:rsidR="00C0436C" w:rsidRPr="00B322A8" w:rsidRDefault="00C0436C" w:rsidP="00C12606">
            <w:pPr>
              <w:pStyle w:val="TAL"/>
              <w:keepNext w:val="0"/>
            </w:pPr>
            <w:r w:rsidRPr="00B322A8">
              <w:t>88.58</w:t>
            </w:r>
          </w:p>
        </w:tc>
      </w:tr>
      <w:tr w:rsidR="00C0436C" w:rsidRPr="00B322A8" w14:paraId="5AD27D50" w14:textId="77777777" w:rsidTr="00C12606">
        <w:trPr>
          <w:trHeight w:val="300"/>
        </w:trPr>
        <w:tc>
          <w:tcPr>
            <w:tcW w:w="1267" w:type="dxa"/>
            <w:noWrap/>
            <w:hideMark/>
          </w:tcPr>
          <w:p w14:paraId="61C0F13C" w14:textId="77777777" w:rsidR="00C0436C" w:rsidRPr="00B322A8" w:rsidRDefault="00C0436C" w:rsidP="00C12606">
            <w:pPr>
              <w:pStyle w:val="TAL"/>
              <w:keepNext w:val="0"/>
            </w:pPr>
            <w:r w:rsidRPr="00B322A8">
              <w:t>10</w:t>
            </w:r>
          </w:p>
        </w:tc>
        <w:tc>
          <w:tcPr>
            <w:tcW w:w="1100" w:type="dxa"/>
            <w:noWrap/>
            <w:hideMark/>
          </w:tcPr>
          <w:p w14:paraId="41F376EB" w14:textId="77777777" w:rsidR="00C0436C" w:rsidRPr="00B322A8" w:rsidRDefault="00C0436C" w:rsidP="00C12606">
            <w:pPr>
              <w:pStyle w:val="TAL"/>
              <w:keepNext w:val="0"/>
            </w:pPr>
            <w:r w:rsidRPr="00B322A8">
              <w:t>-23.93</w:t>
            </w:r>
          </w:p>
        </w:tc>
        <w:tc>
          <w:tcPr>
            <w:tcW w:w="2107" w:type="dxa"/>
            <w:noWrap/>
            <w:hideMark/>
          </w:tcPr>
          <w:p w14:paraId="3425F355" w14:textId="512DE4BE" w:rsidR="00C0436C" w:rsidRPr="00B322A8" w:rsidRDefault="00C0436C" w:rsidP="00C12606">
            <w:pPr>
              <w:pStyle w:val="TAL"/>
              <w:keepNext w:val="0"/>
            </w:pPr>
            <w:r w:rsidRPr="00E051BB">
              <w:t>431</w:t>
            </w:r>
          </w:p>
        </w:tc>
        <w:tc>
          <w:tcPr>
            <w:tcW w:w="2082" w:type="dxa"/>
            <w:noWrap/>
            <w:hideMark/>
          </w:tcPr>
          <w:p w14:paraId="2EF4D52D" w14:textId="68AD2690" w:rsidR="00C0436C" w:rsidRPr="00B322A8" w:rsidRDefault="00C0436C" w:rsidP="00C12606">
            <w:pPr>
              <w:pStyle w:val="TAL"/>
              <w:keepNext w:val="0"/>
            </w:pPr>
            <w:r w:rsidRPr="00E051BB">
              <w:t>31.83</w:t>
            </w:r>
          </w:p>
        </w:tc>
        <w:tc>
          <w:tcPr>
            <w:tcW w:w="1117" w:type="dxa"/>
            <w:noWrap/>
            <w:hideMark/>
          </w:tcPr>
          <w:p w14:paraId="01A2FC43" w14:textId="55AD3E79" w:rsidR="00C0436C" w:rsidRPr="00B322A8" w:rsidRDefault="00C0436C" w:rsidP="00C12606">
            <w:pPr>
              <w:pStyle w:val="TAL"/>
              <w:keepNext w:val="0"/>
            </w:pPr>
            <w:r w:rsidRPr="00E051BB">
              <w:t>-33.63</w:t>
            </w:r>
          </w:p>
        </w:tc>
        <w:tc>
          <w:tcPr>
            <w:tcW w:w="873" w:type="dxa"/>
            <w:noWrap/>
            <w:hideMark/>
          </w:tcPr>
          <w:p w14:paraId="64B452CE" w14:textId="77777777" w:rsidR="00C0436C" w:rsidRPr="00B322A8" w:rsidRDefault="00C0436C" w:rsidP="00C12606">
            <w:pPr>
              <w:pStyle w:val="TAL"/>
              <w:keepNext w:val="0"/>
            </w:pPr>
            <w:r w:rsidRPr="00B322A8">
              <w:t>22.34</w:t>
            </w:r>
          </w:p>
        </w:tc>
        <w:tc>
          <w:tcPr>
            <w:tcW w:w="873" w:type="dxa"/>
            <w:noWrap/>
            <w:hideMark/>
          </w:tcPr>
          <w:p w14:paraId="74D99914" w14:textId="77777777" w:rsidR="00C0436C" w:rsidRPr="00B322A8" w:rsidRDefault="00C0436C" w:rsidP="00C12606">
            <w:pPr>
              <w:pStyle w:val="TAL"/>
              <w:keepNext w:val="0"/>
            </w:pPr>
            <w:r w:rsidRPr="00B322A8">
              <w:t>89.32</w:t>
            </w:r>
          </w:p>
        </w:tc>
      </w:tr>
      <w:tr w:rsidR="00C0436C" w:rsidRPr="00B322A8" w14:paraId="2CADDC77" w14:textId="77777777" w:rsidTr="00C12606">
        <w:trPr>
          <w:trHeight w:val="300"/>
        </w:trPr>
        <w:tc>
          <w:tcPr>
            <w:tcW w:w="1267" w:type="dxa"/>
            <w:noWrap/>
            <w:hideMark/>
          </w:tcPr>
          <w:p w14:paraId="581E5960" w14:textId="77777777" w:rsidR="00C0436C" w:rsidRPr="00B322A8" w:rsidRDefault="00C0436C" w:rsidP="00C12606">
            <w:pPr>
              <w:pStyle w:val="TAL"/>
              <w:keepNext w:val="0"/>
            </w:pPr>
            <w:r w:rsidRPr="00B322A8">
              <w:t>11</w:t>
            </w:r>
          </w:p>
        </w:tc>
        <w:tc>
          <w:tcPr>
            <w:tcW w:w="1100" w:type="dxa"/>
            <w:noWrap/>
            <w:hideMark/>
          </w:tcPr>
          <w:p w14:paraId="1F57A69F" w14:textId="77777777" w:rsidR="00C0436C" w:rsidRPr="00B322A8" w:rsidRDefault="00C0436C" w:rsidP="00C12606">
            <w:pPr>
              <w:pStyle w:val="TAL"/>
              <w:keepNext w:val="0"/>
            </w:pPr>
            <w:r w:rsidRPr="00B322A8">
              <w:t>-25.13</w:t>
            </w:r>
          </w:p>
        </w:tc>
        <w:tc>
          <w:tcPr>
            <w:tcW w:w="2107" w:type="dxa"/>
            <w:noWrap/>
            <w:hideMark/>
          </w:tcPr>
          <w:p w14:paraId="009FE713" w14:textId="724291D4" w:rsidR="00C0436C" w:rsidRPr="00B322A8" w:rsidRDefault="00C0436C" w:rsidP="00C12606">
            <w:pPr>
              <w:pStyle w:val="TAL"/>
              <w:keepNext w:val="0"/>
            </w:pPr>
            <w:r w:rsidRPr="00E051BB">
              <w:t>511</w:t>
            </w:r>
          </w:p>
        </w:tc>
        <w:tc>
          <w:tcPr>
            <w:tcW w:w="2082" w:type="dxa"/>
            <w:noWrap/>
            <w:hideMark/>
          </w:tcPr>
          <w:p w14:paraId="1170780E" w14:textId="7EE1651A" w:rsidR="00C0436C" w:rsidRPr="00B322A8" w:rsidRDefault="00C0436C" w:rsidP="00C12606">
            <w:pPr>
              <w:pStyle w:val="TAL"/>
              <w:keepNext w:val="0"/>
            </w:pPr>
            <w:r w:rsidRPr="00E051BB">
              <w:t>-12.42</w:t>
            </w:r>
          </w:p>
        </w:tc>
        <w:tc>
          <w:tcPr>
            <w:tcW w:w="1117" w:type="dxa"/>
            <w:noWrap/>
            <w:hideMark/>
          </w:tcPr>
          <w:p w14:paraId="22BA74C0" w14:textId="27F096A6" w:rsidR="00C0436C" w:rsidRPr="00B322A8" w:rsidRDefault="00C0436C" w:rsidP="00C12606">
            <w:pPr>
              <w:pStyle w:val="TAL"/>
              <w:keepNext w:val="0"/>
            </w:pPr>
            <w:r w:rsidRPr="00E051BB">
              <w:t>49.51</w:t>
            </w:r>
          </w:p>
        </w:tc>
        <w:tc>
          <w:tcPr>
            <w:tcW w:w="873" w:type="dxa"/>
            <w:noWrap/>
            <w:hideMark/>
          </w:tcPr>
          <w:p w14:paraId="661DA98D" w14:textId="77777777" w:rsidR="00C0436C" w:rsidRPr="00B322A8" w:rsidRDefault="00C0436C" w:rsidP="00C12606">
            <w:pPr>
              <w:pStyle w:val="TAL"/>
              <w:keepNext w:val="0"/>
            </w:pPr>
            <w:r w:rsidRPr="00B322A8">
              <w:t>22.34</w:t>
            </w:r>
          </w:p>
        </w:tc>
        <w:tc>
          <w:tcPr>
            <w:tcW w:w="873" w:type="dxa"/>
            <w:noWrap/>
            <w:hideMark/>
          </w:tcPr>
          <w:p w14:paraId="1AFE6678" w14:textId="77777777" w:rsidR="00C0436C" w:rsidRPr="00B322A8" w:rsidRDefault="00C0436C" w:rsidP="00C12606">
            <w:pPr>
              <w:pStyle w:val="TAL"/>
              <w:keepNext w:val="0"/>
            </w:pPr>
            <w:r w:rsidRPr="00B322A8">
              <w:t>92.47</w:t>
            </w:r>
          </w:p>
        </w:tc>
      </w:tr>
      <w:tr w:rsidR="00C0436C" w:rsidRPr="00B322A8" w14:paraId="6823FA08" w14:textId="77777777" w:rsidTr="00C12606">
        <w:trPr>
          <w:trHeight w:val="300"/>
        </w:trPr>
        <w:tc>
          <w:tcPr>
            <w:tcW w:w="1267" w:type="dxa"/>
            <w:noWrap/>
            <w:hideMark/>
          </w:tcPr>
          <w:p w14:paraId="24EF9706" w14:textId="77777777" w:rsidR="00C0436C" w:rsidRPr="00B322A8" w:rsidRDefault="00C0436C" w:rsidP="00C12606">
            <w:pPr>
              <w:pStyle w:val="TAL"/>
              <w:keepNext w:val="0"/>
            </w:pPr>
            <w:r w:rsidRPr="00B322A8">
              <w:t>12</w:t>
            </w:r>
          </w:p>
        </w:tc>
        <w:tc>
          <w:tcPr>
            <w:tcW w:w="1100" w:type="dxa"/>
            <w:noWrap/>
            <w:hideMark/>
          </w:tcPr>
          <w:p w14:paraId="16819A33" w14:textId="77777777" w:rsidR="00C0436C" w:rsidRPr="00B322A8" w:rsidRDefault="00C0436C" w:rsidP="00C12606">
            <w:pPr>
              <w:pStyle w:val="TAL"/>
              <w:keepNext w:val="0"/>
            </w:pPr>
            <w:r w:rsidRPr="00B322A8">
              <w:t>-30.33</w:t>
            </w:r>
          </w:p>
        </w:tc>
        <w:tc>
          <w:tcPr>
            <w:tcW w:w="2107" w:type="dxa"/>
            <w:noWrap/>
            <w:hideMark/>
          </w:tcPr>
          <w:p w14:paraId="050541EA" w14:textId="53D0300D" w:rsidR="00C0436C" w:rsidRPr="00B322A8" w:rsidRDefault="00C0436C" w:rsidP="00C12606">
            <w:pPr>
              <w:pStyle w:val="TAL"/>
              <w:keepNext w:val="0"/>
            </w:pPr>
            <w:r w:rsidRPr="00E051BB">
              <w:t>527</w:t>
            </w:r>
          </w:p>
        </w:tc>
        <w:tc>
          <w:tcPr>
            <w:tcW w:w="2082" w:type="dxa"/>
            <w:noWrap/>
            <w:hideMark/>
          </w:tcPr>
          <w:p w14:paraId="35BE6801" w14:textId="74D04314" w:rsidR="00C0436C" w:rsidRPr="00B322A8" w:rsidRDefault="00C0436C" w:rsidP="00C12606">
            <w:pPr>
              <w:pStyle w:val="TAL"/>
              <w:keepNext w:val="0"/>
            </w:pPr>
            <w:r w:rsidRPr="00E051BB">
              <w:t>-62.84</w:t>
            </w:r>
          </w:p>
        </w:tc>
        <w:tc>
          <w:tcPr>
            <w:tcW w:w="1117" w:type="dxa"/>
            <w:noWrap/>
            <w:hideMark/>
          </w:tcPr>
          <w:p w14:paraId="64A8B877" w14:textId="74AA46BB" w:rsidR="00C0436C" w:rsidRPr="00B322A8" w:rsidRDefault="00C0436C" w:rsidP="00C12606">
            <w:pPr>
              <w:pStyle w:val="TAL"/>
              <w:keepNext w:val="0"/>
            </w:pPr>
            <w:r w:rsidRPr="00E051BB">
              <w:t>-130.09</w:t>
            </w:r>
          </w:p>
        </w:tc>
        <w:tc>
          <w:tcPr>
            <w:tcW w:w="873" w:type="dxa"/>
            <w:noWrap/>
            <w:hideMark/>
          </w:tcPr>
          <w:p w14:paraId="37B99FB9" w14:textId="77777777" w:rsidR="00C0436C" w:rsidRPr="00B322A8" w:rsidRDefault="00C0436C" w:rsidP="00C12606">
            <w:pPr>
              <w:pStyle w:val="TAL"/>
              <w:keepNext w:val="0"/>
            </w:pPr>
            <w:r w:rsidRPr="00B322A8">
              <w:t>22.34</w:t>
            </w:r>
          </w:p>
        </w:tc>
        <w:tc>
          <w:tcPr>
            <w:tcW w:w="873" w:type="dxa"/>
            <w:noWrap/>
            <w:hideMark/>
          </w:tcPr>
          <w:p w14:paraId="673144A9" w14:textId="77777777" w:rsidR="00C0436C" w:rsidRPr="00B322A8" w:rsidRDefault="00C0436C" w:rsidP="00C12606">
            <w:pPr>
              <w:pStyle w:val="TAL"/>
              <w:keepNext w:val="0"/>
            </w:pPr>
            <w:r w:rsidRPr="00B322A8">
              <w:t>86.54</w:t>
            </w:r>
          </w:p>
        </w:tc>
      </w:tr>
      <w:tr w:rsidR="00C0436C" w:rsidRPr="00B322A8" w14:paraId="449F2A51" w14:textId="77777777" w:rsidTr="00C12606">
        <w:trPr>
          <w:trHeight w:val="300"/>
        </w:trPr>
        <w:tc>
          <w:tcPr>
            <w:tcW w:w="1267" w:type="dxa"/>
            <w:noWrap/>
            <w:hideMark/>
          </w:tcPr>
          <w:p w14:paraId="473C01A9" w14:textId="77777777" w:rsidR="00C0436C" w:rsidRPr="00B322A8" w:rsidRDefault="00C0436C" w:rsidP="00C12606">
            <w:pPr>
              <w:pStyle w:val="TAL"/>
              <w:keepNext w:val="0"/>
            </w:pPr>
            <w:r w:rsidRPr="00B322A8">
              <w:t>13</w:t>
            </w:r>
          </w:p>
        </w:tc>
        <w:tc>
          <w:tcPr>
            <w:tcW w:w="1100" w:type="dxa"/>
            <w:noWrap/>
            <w:hideMark/>
          </w:tcPr>
          <w:p w14:paraId="64189ACA" w14:textId="77777777" w:rsidR="00C0436C" w:rsidRPr="00B322A8" w:rsidRDefault="00C0436C" w:rsidP="00C12606">
            <w:pPr>
              <w:pStyle w:val="TAL"/>
              <w:keepNext w:val="0"/>
            </w:pPr>
            <w:r w:rsidRPr="00B322A8">
              <w:t>-28.03</w:t>
            </w:r>
          </w:p>
        </w:tc>
        <w:tc>
          <w:tcPr>
            <w:tcW w:w="2107" w:type="dxa"/>
            <w:noWrap/>
            <w:hideMark/>
          </w:tcPr>
          <w:p w14:paraId="1EF734E4" w14:textId="43686680" w:rsidR="00C0436C" w:rsidRPr="00B322A8" w:rsidRDefault="00C0436C" w:rsidP="00C12606">
            <w:pPr>
              <w:pStyle w:val="TAL"/>
              <w:keepNext w:val="0"/>
            </w:pPr>
            <w:r w:rsidRPr="00E051BB">
              <w:t>679</w:t>
            </w:r>
          </w:p>
        </w:tc>
        <w:tc>
          <w:tcPr>
            <w:tcW w:w="2082" w:type="dxa"/>
            <w:noWrap/>
            <w:hideMark/>
          </w:tcPr>
          <w:p w14:paraId="0CB4CBD3" w14:textId="17310C00" w:rsidR="00C0436C" w:rsidRPr="00B322A8" w:rsidRDefault="00C0436C" w:rsidP="00C12606">
            <w:pPr>
              <w:pStyle w:val="TAL"/>
              <w:keepNext w:val="0"/>
            </w:pPr>
            <w:r w:rsidRPr="00E051BB">
              <w:t>87.88</w:t>
            </w:r>
          </w:p>
        </w:tc>
        <w:tc>
          <w:tcPr>
            <w:tcW w:w="1117" w:type="dxa"/>
            <w:noWrap/>
            <w:hideMark/>
          </w:tcPr>
          <w:p w14:paraId="0EFC0B96" w14:textId="4FA62B20" w:rsidR="00C0436C" w:rsidRPr="00B322A8" w:rsidRDefault="00C0436C" w:rsidP="00C12606">
            <w:pPr>
              <w:pStyle w:val="TAL"/>
              <w:keepNext w:val="0"/>
            </w:pPr>
            <w:r w:rsidRPr="00E051BB">
              <w:t>73.43</w:t>
            </w:r>
          </w:p>
        </w:tc>
        <w:tc>
          <w:tcPr>
            <w:tcW w:w="873" w:type="dxa"/>
            <w:noWrap/>
            <w:hideMark/>
          </w:tcPr>
          <w:p w14:paraId="76553A3A" w14:textId="77777777" w:rsidR="00C0436C" w:rsidRPr="00B322A8" w:rsidRDefault="00C0436C" w:rsidP="00C12606">
            <w:pPr>
              <w:pStyle w:val="TAL"/>
              <w:keepNext w:val="0"/>
            </w:pPr>
            <w:r w:rsidRPr="00B322A8">
              <w:t>22.34</w:t>
            </w:r>
          </w:p>
        </w:tc>
        <w:tc>
          <w:tcPr>
            <w:tcW w:w="873" w:type="dxa"/>
            <w:noWrap/>
            <w:hideMark/>
          </w:tcPr>
          <w:p w14:paraId="3EA7C0E0" w14:textId="77777777" w:rsidR="00C0436C" w:rsidRPr="00B322A8" w:rsidRDefault="00C0436C" w:rsidP="00C12606">
            <w:pPr>
              <w:pStyle w:val="TAL"/>
              <w:keepNext w:val="0"/>
            </w:pPr>
            <w:r w:rsidRPr="00B322A8">
              <w:t>88.11</w:t>
            </w:r>
          </w:p>
        </w:tc>
      </w:tr>
      <w:tr w:rsidR="00C0436C" w:rsidRPr="00B322A8" w14:paraId="6D5F9470" w14:textId="77777777" w:rsidTr="00C12606">
        <w:trPr>
          <w:trHeight w:val="300"/>
        </w:trPr>
        <w:tc>
          <w:tcPr>
            <w:tcW w:w="1267" w:type="dxa"/>
            <w:noWrap/>
            <w:hideMark/>
          </w:tcPr>
          <w:p w14:paraId="29273035" w14:textId="77777777" w:rsidR="00C0436C" w:rsidRPr="00B322A8" w:rsidRDefault="00C0436C" w:rsidP="00C12606">
            <w:pPr>
              <w:pStyle w:val="TAL"/>
              <w:keepNext w:val="0"/>
            </w:pPr>
            <w:r w:rsidRPr="00B322A8">
              <w:t>Ini. delay [ns]</w:t>
            </w:r>
          </w:p>
        </w:tc>
        <w:tc>
          <w:tcPr>
            <w:tcW w:w="1100" w:type="dxa"/>
            <w:noWrap/>
            <w:hideMark/>
          </w:tcPr>
          <w:p w14:paraId="5F711F5E" w14:textId="77777777" w:rsidR="00C0436C" w:rsidRPr="00B322A8" w:rsidRDefault="00C0436C" w:rsidP="00C12606">
            <w:pPr>
              <w:pStyle w:val="TAL"/>
              <w:keepNext w:val="0"/>
            </w:pPr>
            <w:r w:rsidRPr="00B322A8">
              <w:t>XPR [dB]</w:t>
            </w:r>
          </w:p>
        </w:tc>
        <w:tc>
          <w:tcPr>
            <w:tcW w:w="2107" w:type="dxa"/>
            <w:noWrap/>
            <w:hideMark/>
          </w:tcPr>
          <w:p w14:paraId="11CD493F" w14:textId="77777777" w:rsidR="00C0436C" w:rsidRPr="00B322A8" w:rsidRDefault="00C0436C" w:rsidP="00C12606">
            <w:pPr>
              <w:pStyle w:val="TAL"/>
              <w:keepNext w:val="0"/>
            </w:pPr>
            <w:r w:rsidRPr="00B322A8">
              <w:t>PL [dB]</w:t>
            </w:r>
          </w:p>
        </w:tc>
        <w:tc>
          <w:tcPr>
            <w:tcW w:w="2082" w:type="dxa"/>
            <w:noWrap/>
            <w:hideMark/>
          </w:tcPr>
          <w:p w14:paraId="0B7F9F2D"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3A0A380C" w14:textId="77777777" w:rsidR="00C0436C" w:rsidRPr="00B322A8" w:rsidRDefault="00C0436C" w:rsidP="00C12606">
            <w:pPr>
              <w:pStyle w:val="TAL"/>
              <w:keepNext w:val="0"/>
            </w:pPr>
            <w:r w:rsidRPr="00B322A8">
              <w:t>ASD [°]</w:t>
            </w:r>
          </w:p>
        </w:tc>
        <w:tc>
          <w:tcPr>
            <w:tcW w:w="873" w:type="dxa"/>
            <w:noWrap/>
            <w:hideMark/>
          </w:tcPr>
          <w:p w14:paraId="3514EEC4" w14:textId="77777777" w:rsidR="00C0436C" w:rsidRPr="00B322A8" w:rsidRDefault="00C0436C" w:rsidP="00C12606">
            <w:pPr>
              <w:pStyle w:val="TAL"/>
              <w:keepNext w:val="0"/>
            </w:pPr>
            <w:r w:rsidRPr="00B322A8">
              <w:t>ZSA [°]</w:t>
            </w:r>
          </w:p>
        </w:tc>
        <w:tc>
          <w:tcPr>
            <w:tcW w:w="873" w:type="dxa"/>
            <w:noWrap/>
            <w:hideMark/>
          </w:tcPr>
          <w:p w14:paraId="7F1896D6" w14:textId="77777777" w:rsidR="00C0436C" w:rsidRPr="00B322A8" w:rsidRDefault="00C0436C" w:rsidP="00C12606">
            <w:pPr>
              <w:pStyle w:val="TAL"/>
              <w:keepNext w:val="0"/>
            </w:pPr>
            <w:r w:rsidRPr="00B322A8">
              <w:t>ZSD [°]</w:t>
            </w:r>
          </w:p>
        </w:tc>
      </w:tr>
      <w:tr w:rsidR="00C0436C" w:rsidRPr="00B322A8" w14:paraId="2DA4C491" w14:textId="77777777" w:rsidTr="00C12606">
        <w:trPr>
          <w:trHeight w:val="300"/>
        </w:trPr>
        <w:tc>
          <w:tcPr>
            <w:tcW w:w="1267" w:type="dxa"/>
            <w:noWrap/>
            <w:hideMark/>
          </w:tcPr>
          <w:p w14:paraId="06CE80E8" w14:textId="77777777" w:rsidR="00C0436C" w:rsidRPr="00B322A8" w:rsidRDefault="00C0436C" w:rsidP="00C12606">
            <w:pPr>
              <w:pStyle w:val="TAL"/>
              <w:keepNext w:val="0"/>
            </w:pPr>
            <w:r w:rsidRPr="00B322A8">
              <w:t>1442</w:t>
            </w:r>
          </w:p>
        </w:tc>
        <w:tc>
          <w:tcPr>
            <w:tcW w:w="1100" w:type="dxa"/>
            <w:noWrap/>
            <w:hideMark/>
          </w:tcPr>
          <w:p w14:paraId="3B33ED45" w14:textId="77777777" w:rsidR="00C0436C" w:rsidRPr="00B322A8" w:rsidRDefault="00C0436C" w:rsidP="00C12606">
            <w:pPr>
              <w:pStyle w:val="TAL"/>
              <w:keepNext w:val="0"/>
            </w:pPr>
            <w:r w:rsidRPr="00B322A8">
              <w:t>11</w:t>
            </w:r>
          </w:p>
        </w:tc>
        <w:tc>
          <w:tcPr>
            <w:tcW w:w="2107" w:type="dxa"/>
            <w:noWrap/>
            <w:hideMark/>
          </w:tcPr>
          <w:p w14:paraId="52223141" w14:textId="77777777" w:rsidR="00C0436C" w:rsidRPr="00B322A8" w:rsidRDefault="00C0436C" w:rsidP="00C12606">
            <w:pPr>
              <w:pStyle w:val="TAL"/>
              <w:keepNext w:val="0"/>
            </w:pPr>
            <w:r w:rsidRPr="00B322A8">
              <w:t>104.42</w:t>
            </w:r>
          </w:p>
        </w:tc>
        <w:tc>
          <w:tcPr>
            <w:tcW w:w="2082" w:type="dxa"/>
            <w:noWrap/>
            <w:hideMark/>
          </w:tcPr>
          <w:p w14:paraId="04C86581" w14:textId="77777777" w:rsidR="00C0436C" w:rsidRPr="00B322A8" w:rsidRDefault="00C0436C" w:rsidP="00C12606">
            <w:pPr>
              <w:pStyle w:val="TAL"/>
              <w:keepNext w:val="0"/>
            </w:pPr>
            <w:r w:rsidRPr="00B322A8">
              <w:t>90</w:t>
            </w:r>
          </w:p>
        </w:tc>
        <w:tc>
          <w:tcPr>
            <w:tcW w:w="1117" w:type="dxa"/>
            <w:noWrap/>
            <w:hideMark/>
          </w:tcPr>
          <w:p w14:paraId="16EAC601" w14:textId="34D13D46" w:rsidR="00C0436C" w:rsidRPr="00B322A8" w:rsidRDefault="00C0436C" w:rsidP="00C12606">
            <w:pPr>
              <w:pStyle w:val="TAL"/>
              <w:keepNext w:val="0"/>
            </w:pPr>
            <w:r w:rsidRPr="00B322A8">
              <w:t>4.8</w:t>
            </w:r>
            <w:r>
              <w:t>6</w:t>
            </w:r>
          </w:p>
        </w:tc>
        <w:tc>
          <w:tcPr>
            <w:tcW w:w="873" w:type="dxa"/>
            <w:noWrap/>
            <w:hideMark/>
          </w:tcPr>
          <w:p w14:paraId="47BADA6C" w14:textId="77777777" w:rsidR="00C0436C" w:rsidRPr="00B322A8" w:rsidRDefault="00C0436C" w:rsidP="00C12606">
            <w:pPr>
              <w:pStyle w:val="TAL"/>
              <w:keepNext w:val="0"/>
            </w:pPr>
            <w:r w:rsidRPr="00B322A8">
              <w:t>0</w:t>
            </w:r>
          </w:p>
        </w:tc>
        <w:tc>
          <w:tcPr>
            <w:tcW w:w="873" w:type="dxa"/>
            <w:noWrap/>
            <w:hideMark/>
          </w:tcPr>
          <w:p w14:paraId="665A34B4" w14:textId="77777777" w:rsidR="00C0436C" w:rsidRPr="00B322A8" w:rsidRDefault="00C0436C" w:rsidP="00C12606">
            <w:pPr>
              <w:pStyle w:val="TAL"/>
              <w:keepNext w:val="0"/>
            </w:pPr>
            <w:r w:rsidRPr="00B322A8">
              <w:t>0.76</w:t>
            </w:r>
          </w:p>
        </w:tc>
      </w:tr>
      <w:tr w:rsidR="00C0436C" w:rsidRPr="00B322A8" w14:paraId="69A2E0BE" w14:textId="77777777" w:rsidTr="00C12606">
        <w:trPr>
          <w:trHeight w:val="300"/>
        </w:trPr>
        <w:tc>
          <w:tcPr>
            <w:tcW w:w="1267" w:type="dxa"/>
            <w:noWrap/>
            <w:hideMark/>
          </w:tcPr>
          <w:p w14:paraId="2515CD16" w14:textId="77777777" w:rsidR="00C0436C" w:rsidRPr="00B322A8" w:rsidRDefault="00C0436C" w:rsidP="00C12606">
            <w:pPr>
              <w:pStyle w:val="TAL"/>
              <w:keepNext w:val="0"/>
            </w:pPr>
            <w:r w:rsidRPr="00B322A8">
              <w:t>UE speed [m/s]</w:t>
            </w:r>
          </w:p>
        </w:tc>
        <w:tc>
          <w:tcPr>
            <w:tcW w:w="1100" w:type="dxa"/>
            <w:noWrap/>
            <w:hideMark/>
          </w:tcPr>
          <w:p w14:paraId="506999BC" w14:textId="77777777" w:rsidR="00C0436C" w:rsidRPr="00B322A8" w:rsidRDefault="00C0436C" w:rsidP="00C12606">
            <w:pPr>
              <w:pStyle w:val="TAL"/>
              <w:keepNext w:val="0"/>
            </w:pPr>
            <w:r w:rsidRPr="00B322A8">
              <w:t>UE DoT Az [°]</w:t>
            </w:r>
          </w:p>
        </w:tc>
        <w:tc>
          <w:tcPr>
            <w:tcW w:w="2107" w:type="dxa"/>
            <w:noWrap/>
            <w:hideMark/>
          </w:tcPr>
          <w:p w14:paraId="7E3BABD7"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23C628C"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719D700B" w14:textId="77777777" w:rsidR="00C0436C" w:rsidRPr="00B322A8" w:rsidRDefault="00C0436C" w:rsidP="00C12606">
            <w:pPr>
              <w:pStyle w:val="TAL"/>
              <w:keepNext w:val="0"/>
            </w:pPr>
            <w:r w:rsidRPr="00B322A8">
              <w:t>K-factor [dB]</w:t>
            </w:r>
          </w:p>
        </w:tc>
        <w:tc>
          <w:tcPr>
            <w:tcW w:w="873" w:type="dxa"/>
            <w:noWrap/>
            <w:hideMark/>
          </w:tcPr>
          <w:p w14:paraId="3FE0585F" w14:textId="77777777" w:rsidR="00C0436C" w:rsidRPr="00B322A8" w:rsidRDefault="00C0436C" w:rsidP="00C12606">
            <w:pPr>
              <w:pStyle w:val="TAL"/>
              <w:keepNext w:val="0"/>
            </w:pPr>
            <w:r w:rsidRPr="00B322A8">
              <w:t xml:space="preserve"> </w:t>
            </w:r>
          </w:p>
        </w:tc>
        <w:tc>
          <w:tcPr>
            <w:tcW w:w="873" w:type="dxa"/>
            <w:noWrap/>
            <w:hideMark/>
          </w:tcPr>
          <w:p w14:paraId="1CAB1074" w14:textId="77777777" w:rsidR="00C0436C" w:rsidRPr="00B322A8" w:rsidRDefault="00C0436C" w:rsidP="00C12606">
            <w:pPr>
              <w:pStyle w:val="TAL"/>
              <w:keepNext w:val="0"/>
            </w:pPr>
          </w:p>
        </w:tc>
      </w:tr>
      <w:tr w:rsidR="00C0436C" w:rsidRPr="00B322A8" w14:paraId="1F7F4B82" w14:textId="77777777" w:rsidTr="00C12606">
        <w:trPr>
          <w:trHeight w:val="300"/>
        </w:trPr>
        <w:tc>
          <w:tcPr>
            <w:tcW w:w="1267" w:type="dxa"/>
            <w:noWrap/>
            <w:hideMark/>
          </w:tcPr>
          <w:p w14:paraId="2894D87A" w14:textId="77777777" w:rsidR="00C0436C" w:rsidRPr="00B322A8" w:rsidRDefault="00C0436C" w:rsidP="00C12606">
            <w:pPr>
              <w:pStyle w:val="TAL"/>
              <w:keepNext w:val="0"/>
            </w:pPr>
            <w:r w:rsidRPr="00B322A8">
              <w:t>8.33</w:t>
            </w:r>
          </w:p>
        </w:tc>
        <w:tc>
          <w:tcPr>
            <w:tcW w:w="1100" w:type="dxa"/>
            <w:noWrap/>
            <w:hideMark/>
          </w:tcPr>
          <w:p w14:paraId="71419908" w14:textId="77777777" w:rsidR="00C0436C" w:rsidRPr="00B322A8" w:rsidRDefault="00C0436C" w:rsidP="00C12606">
            <w:pPr>
              <w:pStyle w:val="TAL"/>
              <w:keepNext w:val="0"/>
            </w:pPr>
            <w:r w:rsidRPr="00B322A8">
              <w:t>-123.94</w:t>
            </w:r>
          </w:p>
        </w:tc>
        <w:tc>
          <w:tcPr>
            <w:tcW w:w="2107" w:type="dxa"/>
            <w:noWrap/>
            <w:hideMark/>
          </w:tcPr>
          <w:p w14:paraId="7C98CA81" w14:textId="77777777" w:rsidR="00C0436C" w:rsidRPr="00B322A8" w:rsidRDefault="00C0436C" w:rsidP="00C12606">
            <w:pPr>
              <w:pStyle w:val="TAL"/>
              <w:keepNext w:val="0"/>
            </w:pPr>
            <w:r w:rsidRPr="00B322A8">
              <w:t>(</w:t>
            </w:r>
            <w:proofErr w:type="gramStart"/>
            <w:r w:rsidRPr="00B322A8">
              <w:t>432.02,-</w:t>
            </w:r>
            <w:proofErr w:type="gramEnd"/>
            <w:r w:rsidRPr="00B322A8">
              <w:t>12.36,1.5)</w:t>
            </w:r>
          </w:p>
        </w:tc>
        <w:tc>
          <w:tcPr>
            <w:tcW w:w="2082" w:type="dxa"/>
            <w:noWrap/>
            <w:hideMark/>
          </w:tcPr>
          <w:p w14:paraId="0C9DA7C9" w14:textId="77777777" w:rsidR="00C0436C" w:rsidRPr="00B322A8" w:rsidRDefault="00C0436C" w:rsidP="00C12606">
            <w:pPr>
              <w:pStyle w:val="TAL"/>
              <w:keepNext w:val="0"/>
            </w:pPr>
            <w:r w:rsidRPr="00B322A8">
              <w:t>(0,0,10)</w:t>
            </w:r>
          </w:p>
        </w:tc>
        <w:tc>
          <w:tcPr>
            <w:tcW w:w="1117" w:type="dxa"/>
            <w:noWrap/>
            <w:hideMark/>
          </w:tcPr>
          <w:p w14:paraId="173A734F" w14:textId="77777777" w:rsidR="00C0436C" w:rsidRPr="00B322A8" w:rsidRDefault="00C0436C" w:rsidP="00C12606">
            <w:pPr>
              <w:pStyle w:val="TAL"/>
              <w:keepNext w:val="0"/>
            </w:pPr>
            <w:r w:rsidRPr="00B322A8">
              <w:t>9</w:t>
            </w:r>
          </w:p>
        </w:tc>
        <w:tc>
          <w:tcPr>
            <w:tcW w:w="873" w:type="dxa"/>
            <w:noWrap/>
            <w:hideMark/>
          </w:tcPr>
          <w:p w14:paraId="38665466" w14:textId="77777777" w:rsidR="00C0436C" w:rsidRPr="00B322A8" w:rsidRDefault="00C0436C" w:rsidP="00C12606">
            <w:pPr>
              <w:pStyle w:val="TAL"/>
              <w:keepNext w:val="0"/>
            </w:pPr>
          </w:p>
        </w:tc>
        <w:tc>
          <w:tcPr>
            <w:tcW w:w="873" w:type="dxa"/>
            <w:noWrap/>
            <w:hideMark/>
          </w:tcPr>
          <w:p w14:paraId="48C09775" w14:textId="77777777" w:rsidR="00C0436C" w:rsidRPr="00B322A8" w:rsidRDefault="00C0436C" w:rsidP="00C12606">
            <w:pPr>
              <w:pStyle w:val="TAL"/>
              <w:keepNext w:val="0"/>
            </w:pPr>
          </w:p>
        </w:tc>
      </w:tr>
      <w:tr w:rsidR="00C0436C" w:rsidRPr="00B322A8" w14:paraId="286566C7" w14:textId="77777777" w:rsidTr="00C12606">
        <w:trPr>
          <w:trHeight w:val="300"/>
        </w:trPr>
        <w:tc>
          <w:tcPr>
            <w:tcW w:w="1267" w:type="dxa"/>
            <w:noWrap/>
            <w:hideMark/>
          </w:tcPr>
          <w:p w14:paraId="71807232" w14:textId="77777777" w:rsidR="00C0436C" w:rsidRPr="00B322A8" w:rsidRDefault="00C0436C" w:rsidP="00C12606">
            <w:pPr>
              <w:pStyle w:val="TAL"/>
              <w:keepNext w:val="0"/>
            </w:pPr>
          </w:p>
        </w:tc>
        <w:tc>
          <w:tcPr>
            <w:tcW w:w="1100" w:type="dxa"/>
            <w:noWrap/>
            <w:hideMark/>
          </w:tcPr>
          <w:p w14:paraId="67A9DC4D" w14:textId="77777777" w:rsidR="00C0436C" w:rsidRPr="00B322A8" w:rsidRDefault="00C0436C" w:rsidP="00C12606">
            <w:pPr>
              <w:pStyle w:val="TAL"/>
              <w:keepNext w:val="0"/>
            </w:pPr>
          </w:p>
        </w:tc>
        <w:tc>
          <w:tcPr>
            <w:tcW w:w="2107" w:type="dxa"/>
            <w:noWrap/>
            <w:hideMark/>
          </w:tcPr>
          <w:p w14:paraId="7A7564CA" w14:textId="77777777" w:rsidR="00C0436C" w:rsidRPr="00B322A8" w:rsidRDefault="00C0436C" w:rsidP="00C12606">
            <w:pPr>
              <w:pStyle w:val="TAL"/>
              <w:keepNext w:val="0"/>
            </w:pPr>
          </w:p>
        </w:tc>
        <w:tc>
          <w:tcPr>
            <w:tcW w:w="2082" w:type="dxa"/>
            <w:noWrap/>
            <w:hideMark/>
          </w:tcPr>
          <w:p w14:paraId="04A88C07" w14:textId="77777777" w:rsidR="00C0436C" w:rsidRPr="00B322A8" w:rsidRDefault="00C0436C" w:rsidP="00C12606">
            <w:pPr>
              <w:pStyle w:val="TAL"/>
              <w:keepNext w:val="0"/>
            </w:pPr>
          </w:p>
        </w:tc>
        <w:tc>
          <w:tcPr>
            <w:tcW w:w="1117" w:type="dxa"/>
            <w:noWrap/>
            <w:hideMark/>
          </w:tcPr>
          <w:p w14:paraId="511098B9" w14:textId="77777777" w:rsidR="00C0436C" w:rsidRPr="00B322A8" w:rsidRDefault="00C0436C" w:rsidP="00C12606">
            <w:pPr>
              <w:pStyle w:val="TAL"/>
              <w:keepNext w:val="0"/>
            </w:pPr>
          </w:p>
        </w:tc>
        <w:tc>
          <w:tcPr>
            <w:tcW w:w="873" w:type="dxa"/>
            <w:noWrap/>
            <w:hideMark/>
          </w:tcPr>
          <w:p w14:paraId="04BFC32F" w14:textId="77777777" w:rsidR="00C0436C" w:rsidRPr="00B322A8" w:rsidRDefault="00C0436C" w:rsidP="00C12606">
            <w:pPr>
              <w:pStyle w:val="TAL"/>
              <w:keepNext w:val="0"/>
            </w:pPr>
          </w:p>
        </w:tc>
        <w:tc>
          <w:tcPr>
            <w:tcW w:w="873" w:type="dxa"/>
            <w:noWrap/>
            <w:hideMark/>
          </w:tcPr>
          <w:p w14:paraId="4BAF8A9C" w14:textId="77777777" w:rsidR="00C0436C" w:rsidRPr="00B322A8" w:rsidRDefault="00C0436C" w:rsidP="00C12606">
            <w:pPr>
              <w:pStyle w:val="TAL"/>
              <w:keepNext w:val="0"/>
            </w:pPr>
          </w:p>
        </w:tc>
      </w:tr>
      <w:tr w:rsidR="00C0436C" w:rsidRPr="00B322A8" w14:paraId="76079CAF" w14:textId="77777777" w:rsidTr="00C12606">
        <w:trPr>
          <w:trHeight w:val="300"/>
        </w:trPr>
        <w:tc>
          <w:tcPr>
            <w:tcW w:w="1267" w:type="dxa"/>
            <w:shd w:val="clear" w:color="auto" w:fill="EDEDED" w:themeFill="accent3" w:themeFillTint="33"/>
            <w:noWrap/>
            <w:hideMark/>
          </w:tcPr>
          <w:p w14:paraId="5524AD8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B2291BF" w14:textId="77777777" w:rsidR="00C0436C" w:rsidRPr="00F94504" w:rsidRDefault="00C0436C" w:rsidP="00C12606">
            <w:pPr>
              <w:pStyle w:val="TAL"/>
              <w:keepNext w:val="0"/>
              <w:rPr>
                <w:b/>
                <w:bCs/>
              </w:rPr>
            </w:pPr>
            <w:r w:rsidRPr="00F94504">
              <w:rPr>
                <w:b/>
                <w:bCs/>
              </w:rPr>
              <w:t>3</w:t>
            </w:r>
          </w:p>
        </w:tc>
        <w:tc>
          <w:tcPr>
            <w:tcW w:w="2107" w:type="dxa"/>
            <w:shd w:val="clear" w:color="auto" w:fill="EDEDED" w:themeFill="accent3" w:themeFillTint="33"/>
            <w:noWrap/>
            <w:hideMark/>
          </w:tcPr>
          <w:p w14:paraId="783E4DEF" w14:textId="77777777" w:rsidR="00C0436C" w:rsidRPr="00B322A8" w:rsidRDefault="00C0436C" w:rsidP="00C12606">
            <w:pPr>
              <w:pStyle w:val="TAL"/>
              <w:keepNext w:val="0"/>
            </w:pPr>
          </w:p>
        </w:tc>
        <w:tc>
          <w:tcPr>
            <w:tcW w:w="2082" w:type="dxa"/>
            <w:shd w:val="clear" w:color="auto" w:fill="EDEDED" w:themeFill="accent3" w:themeFillTint="33"/>
            <w:noWrap/>
            <w:hideMark/>
          </w:tcPr>
          <w:p w14:paraId="0940CC47" w14:textId="77777777" w:rsidR="00C0436C" w:rsidRPr="00B322A8" w:rsidRDefault="00C0436C" w:rsidP="00C12606">
            <w:pPr>
              <w:pStyle w:val="TAL"/>
              <w:keepNext w:val="0"/>
            </w:pPr>
          </w:p>
        </w:tc>
        <w:tc>
          <w:tcPr>
            <w:tcW w:w="1117" w:type="dxa"/>
            <w:shd w:val="clear" w:color="auto" w:fill="EDEDED" w:themeFill="accent3" w:themeFillTint="33"/>
            <w:noWrap/>
            <w:hideMark/>
          </w:tcPr>
          <w:p w14:paraId="15E97C6A" w14:textId="77777777" w:rsidR="00C0436C" w:rsidRPr="00B322A8" w:rsidRDefault="00C0436C" w:rsidP="00C12606">
            <w:pPr>
              <w:pStyle w:val="TAL"/>
              <w:keepNext w:val="0"/>
            </w:pPr>
          </w:p>
        </w:tc>
        <w:tc>
          <w:tcPr>
            <w:tcW w:w="873" w:type="dxa"/>
            <w:shd w:val="clear" w:color="auto" w:fill="EDEDED" w:themeFill="accent3" w:themeFillTint="33"/>
            <w:noWrap/>
            <w:hideMark/>
          </w:tcPr>
          <w:p w14:paraId="39569FF6" w14:textId="77777777" w:rsidR="00C0436C" w:rsidRPr="00B322A8" w:rsidRDefault="00C0436C" w:rsidP="00C12606">
            <w:pPr>
              <w:pStyle w:val="TAL"/>
              <w:keepNext w:val="0"/>
            </w:pPr>
          </w:p>
        </w:tc>
        <w:tc>
          <w:tcPr>
            <w:tcW w:w="873" w:type="dxa"/>
            <w:shd w:val="clear" w:color="auto" w:fill="EDEDED" w:themeFill="accent3" w:themeFillTint="33"/>
            <w:noWrap/>
            <w:hideMark/>
          </w:tcPr>
          <w:p w14:paraId="4B4375B6" w14:textId="77777777" w:rsidR="00C0436C" w:rsidRPr="00B322A8" w:rsidRDefault="00C0436C" w:rsidP="00C12606">
            <w:pPr>
              <w:pStyle w:val="TAL"/>
              <w:keepNext w:val="0"/>
            </w:pPr>
          </w:p>
        </w:tc>
      </w:tr>
      <w:tr w:rsidR="00C0436C" w:rsidRPr="00B322A8" w14:paraId="47384C2F" w14:textId="77777777" w:rsidTr="00C12606">
        <w:trPr>
          <w:trHeight w:val="300"/>
        </w:trPr>
        <w:tc>
          <w:tcPr>
            <w:tcW w:w="1267" w:type="dxa"/>
            <w:noWrap/>
            <w:hideMark/>
          </w:tcPr>
          <w:p w14:paraId="1D12D00D" w14:textId="77777777" w:rsidR="00C0436C" w:rsidRPr="00B322A8" w:rsidRDefault="00C0436C" w:rsidP="00C12606">
            <w:pPr>
              <w:pStyle w:val="TAL"/>
              <w:keepNext w:val="0"/>
            </w:pPr>
            <w:r w:rsidRPr="00B322A8">
              <w:t>Cluster#</w:t>
            </w:r>
          </w:p>
        </w:tc>
        <w:tc>
          <w:tcPr>
            <w:tcW w:w="1100" w:type="dxa"/>
            <w:noWrap/>
            <w:hideMark/>
          </w:tcPr>
          <w:p w14:paraId="75C43A8B" w14:textId="77777777" w:rsidR="00C0436C" w:rsidRPr="00B322A8" w:rsidRDefault="00C0436C" w:rsidP="00C12606">
            <w:pPr>
              <w:pStyle w:val="TAL"/>
              <w:keepNext w:val="0"/>
            </w:pPr>
            <w:r w:rsidRPr="00B322A8">
              <w:t>Power [dB]</w:t>
            </w:r>
          </w:p>
        </w:tc>
        <w:tc>
          <w:tcPr>
            <w:tcW w:w="2107" w:type="dxa"/>
            <w:noWrap/>
            <w:hideMark/>
          </w:tcPr>
          <w:p w14:paraId="0406CCB4" w14:textId="77777777" w:rsidR="00C0436C" w:rsidRPr="00B322A8" w:rsidRDefault="00C0436C" w:rsidP="00C12606">
            <w:pPr>
              <w:pStyle w:val="TAL"/>
              <w:keepNext w:val="0"/>
            </w:pPr>
            <w:r w:rsidRPr="00B322A8">
              <w:t>Excess delay [ns]</w:t>
            </w:r>
          </w:p>
        </w:tc>
        <w:tc>
          <w:tcPr>
            <w:tcW w:w="2082" w:type="dxa"/>
            <w:noWrap/>
            <w:hideMark/>
          </w:tcPr>
          <w:p w14:paraId="13E7BF94"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3CAD4E5B"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5FA3DEBC" w14:textId="77777777" w:rsidR="00C0436C" w:rsidRPr="00B322A8" w:rsidRDefault="00C0436C" w:rsidP="00C12606">
            <w:pPr>
              <w:pStyle w:val="TAL"/>
              <w:keepNext w:val="0"/>
            </w:pPr>
            <w:r w:rsidRPr="00B322A8">
              <w:t>ASA [°]</w:t>
            </w:r>
          </w:p>
        </w:tc>
        <w:tc>
          <w:tcPr>
            <w:tcW w:w="873" w:type="dxa"/>
            <w:noWrap/>
            <w:hideMark/>
          </w:tcPr>
          <w:p w14:paraId="2CA4BECB"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48D2DFED" w14:textId="77777777" w:rsidTr="00C12606">
        <w:trPr>
          <w:trHeight w:val="300"/>
        </w:trPr>
        <w:tc>
          <w:tcPr>
            <w:tcW w:w="1267" w:type="dxa"/>
            <w:noWrap/>
            <w:hideMark/>
          </w:tcPr>
          <w:p w14:paraId="55CF8A21" w14:textId="77777777" w:rsidR="00C0436C" w:rsidRPr="00B322A8" w:rsidRDefault="00C0436C" w:rsidP="00C12606">
            <w:pPr>
              <w:pStyle w:val="TAL"/>
              <w:keepNext w:val="0"/>
            </w:pPr>
            <w:r w:rsidRPr="00B322A8">
              <w:t>LOS</w:t>
            </w:r>
          </w:p>
        </w:tc>
        <w:tc>
          <w:tcPr>
            <w:tcW w:w="1100" w:type="dxa"/>
            <w:noWrap/>
            <w:hideMark/>
          </w:tcPr>
          <w:p w14:paraId="15F2F2C7" w14:textId="77777777" w:rsidR="00C0436C" w:rsidRPr="00B322A8" w:rsidRDefault="00C0436C" w:rsidP="00C12606">
            <w:pPr>
              <w:pStyle w:val="TAL"/>
              <w:keepNext w:val="0"/>
            </w:pPr>
            <w:r w:rsidRPr="00B322A8">
              <w:t>-0.51</w:t>
            </w:r>
          </w:p>
        </w:tc>
        <w:tc>
          <w:tcPr>
            <w:tcW w:w="2107" w:type="dxa"/>
            <w:noWrap/>
            <w:hideMark/>
          </w:tcPr>
          <w:p w14:paraId="24586727" w14:textId="5A286751" w:rsidR="00C0436C" w:rsidRPr="00B322A8" w:rsidRDefault="00C0436C" w:rsidP="00C12606">
            <w:pPr>
              <w:pStyle w:val="TAL"/>
              <w:keepNext w:val="0"/>
            </w:pPr>
            <w:r w:rsidRPr="004564C3">
              <w:t>0</w:t>
            </w:r>
          </w:p>
        </w:tc>
        <w:tc>
          <w:tcPr>
            <w:tcW w:w="2082" w:type="dxa"/>
            <w:noWrap/>
            <w:hideMark/>
          </w:tcPr>
          <w:p w14:paraId="6E7A191C" w14:textId="5B1073CD" w:rsidR="00C0436C" w:rsidRPr="00B322A8" w:rsidRDefault="00C0436C" w:rsidP="00C12606">
            <w:pPr>
              <w:pStyle w:val="TAL"/>
              <w:keepNext w:val="0"/>
            </w:pPr>
            <w:r w:rsidRPr="004564C3">
              <w:t>155.21</w:t>
            </w:r>
          </w:p>
        </w:tc>
        <w:tc>
          <w:tcPr>
            <w:tcW w:w="1117" w:type="dxa"/>
            <w:noWrap/>
            <w:hideMark/>
          </w:tcPr>
          <w:p w14:paraId="5D222E1F" w14:textId="21377676" w:rsidR="00C0436C" w:rsidRPr="00B322A8" w:rsidRDefault="00C0436C" w:rsidP="00C12606">
            <w:pPr>
              <w:pStyle w:val="TAL"/>
              <w:keepNext w:val="0"/>
            </w:pPr>
            <w:r w:rsidRPr="004564C3">
              <w:t>-24.79</w:t>
            </w:r>
          </w:p>
        </w:tc>
        <w:tc>
          <w:tcPr>
            <w:tcW w:w="873" w:type="dxa"/>
            <w:noWrap/>
            <w:hideMark/>
          </w:tcPr>
          <w:p w14:paraId="03504B49" w14:textId="77777777" w:rsidR="00C0436C" w:rsidRPr="00B322A8" w:rsidRDefault="00C0436C" w:rsidP="00C12606">
            <w:pPr>
              <w:pStyle w:val="TAL"/>
              <w:keepNext w:val="0"/>
            </w:pPr>
            <w:r w:rsidRPr="00B322A8">
              <w:t>0</w:t>
            </w:r>
          </w:p>
        </w:tc>
        <w:tc>
          <w:tcPr>
            <w:tcW w:w="873" w:type="dxa"/>
            <w:noWrap/>
            <w:hideMark/>
          </w:tcPr>
          <w:p w14:paraId="3A64D1D6" w14:textId="77777777" w:rsidR="00C0436C" w:rsidRPr="00B322A8" w:rsidRDefault="00C0436C" w:rsidP="00C12606">
            <w:pPr>
              <w:pStyle w:val="TAL"/>
              <w:keepNext w:val="0"/>
            </w:pPr>
            <w:r w:rsidRPr="00B322A8">
              <w:t>91.32</w:t>
            </w:r>
          </w:p>
        </w:tc>
      </w:tr>
      <w:tr w:rsidR="00C0436C" w:rsidRPr="00B322A8" w14:paraId="4F8C09B6" w14:textId="77777777" w:rsidTr="00C12606">
        <w:trPr>
          <w:trHeight w:val="300"/>
        </w:trPr>
        <w:tc>
          <w:tcPr>
            <w:tcW w:w="1267" w:type="dxa"/>
            <w:noWrap/>
            <w:hideMark/>
          </w:tcPr>
          <w:p w14:paraId="5CE56821" w14:textId="77777777" w:rsidR="00C0436C" w:rsidRPr="00B322A8" w:rsidRDefault="00C0436C" w:rsidP="00C12606">
            <w:pPr>
              <w:pStyle w:val="TAL"/>
              <w:keepNext w:val="0"/>
            </w:pPr>
            <w:r w:rsidRPr="00B322A8">
              <w:t>1</w:t>
            </w:r>
          </w:p>
        </w:tc>
        <w:tc>
          <w:tcPr>
            <w:tcW w:w="1100" w:type="dxa"/>
            <w:noWrap/>
            <w:hideMark/>
          </w:tcPr>
          <w:p w14:paraId="67D89C71" w14:textId="77777777" w:rsidR="00C0436C" w:rsidRPr="00B322A8" w:rsidRDefault="00C0436C" w:rsidP="00C12606">
            <w:pPr>
              <w:pStyle w:val="TAL"/>
              <w:keepNext w:val="0"/>
            </w:pPr>
            <w:r w:rsidRPr="00B322A8">
              <w:t>-13.83</w:t>
            </w:r>
          </w:p>
        </w:tc>
        <w:tc>
          <w:tcPr>
            <w:tcW w:w="2107" w:type="dxa"/>
            <w:noWrap/>
            <w:hideMark/>
          </w:tcPr>
          <w:p w14:paraId="7BF68ED0" w14:textId="67C8516D" w:rsidR="00C0436C" w:rsidRPr="00B322A8" w:rsidRDefault="00C0436C" w:rsidP="00C12606">
            <w:pPr>
              <w:pStyle w:val="TAL"/>
              <w:keepNext w:val="0"/>
            </w:pPr>
            <w:r w:rsidRPr="004564C3">
              <w:t>0</w:t>
            </w:r>
          </w:p>
        </w:tc>
        <w:tc>
          <w:tcPr>
            <w:tcW w:w="2082" w:type="dxa"/>
            <w:noWrap/>
            <w:hideMark/>
          </w:tcPr>
          <w:p w14:paraId="3CD1B3C1" w14:textId="0AE8A428" w:rsidR="00C0436C" w:rsidRPr="00B322A8" w:rsidRDefault="00C0436C" w:rsidP="00C12606">
            <w:pPr>
              <w:pStyle w:val="TAL"/>
              <w:keepNext w:val="0"/>
            </w:pPr>
            <w:r w:rsidRPr="004564C3">
              <w:t>155.21</w:t>
            </w:r>
          </w:p>
        </w:tc>
        <w:tc>
          <w:tcPr>
            <w:tcW w:w="1117" w:type="dxa"/>
            <w:noWrap/>
            <w:hideMark/>
          </w:tcPr>
          <w:p w14:paraId="53E9C60F" w14:textId="19EE590B" w:rsidR="00C0436C" w:rsidRPr="00B322A8" w:rsidRDefault="00C0436C" w:rsidP="00C12606">
            <w:pPr>
              <w:pStyle w:val="TAL"/>
              <w:keepNext w:val="0"/>
            </w:pPr>
            <w:r w:rsidRPr="004564C3">
              <w:t>-24.79</w:t>
            </w:r>
          </w:p>
        </w:tc>
        <w:tc>
          <w:tcPr>
            <w:tcW w:w="873" w:type="dxa"/>
            <w:noWrap/>
            <w:hideMark/>
          </w:tcPr>
          <w:p w14:paraId="4A600A36" w14:textId="77777777" w:rsidR="00C0436C" w:rsidRPr="00B322A8" w:rsidRDefault="00C0436C" w:rsidP="00C12606">
            <w:pPr>
              <w:pStyle w:val="TAL"/>
              <w:keepNext w:val="0"/>
            </w:pPr>
            <w:r w:rsidRPr="00B322A8">
              <w:t>22.34</w:t>
            </w:r>
          </w:p>
        </w:tc>
        <w:tc>
          <w:tcPr>
            <w:tcW w:w="873" w:type="dxa"/>
            <w:noWrap/>
            <w:hideMark/>
          </w:tcPr>
          <w:p w14:paraId="61748E82" w14:textId="77777777" w:rsidR="00C0436C" w:rsidRPr="00B322A8" w:rsidRDefault="00C0436C" w:rsidP="00C12606">
            <w:pPr>
              <w:pStyle w:val="TAL"/>
              <w:keepNext w:val="0"/>
            </w:pPr>
            <w:r w:rsidRPr="00B322A8">
              <w:t>91.32</w:t>
            </w:r>
          </w:p>
        </w:tc>
      </w:tr>
      <w:tr w:rsidR="00C0436C" w:rsidRPr="00B322A8" w14:paraId="3E54ECCC" w14:textId="77777777" w:rsidTr="00C12606">
        <w:trPr>
          <w:trHeight w:val="300"/>
        </w:trPr>
        <w:tc>
          <w:tcPr>
            <w:tcW w:w="1267" w:type="dxa"/>
            <w:noWrap/>
            <w:hideMark/>
          </w:tcPr>
          <w:p w14:paraId="4A5D67F4" w14:textId="77777777" w:rsidR="00C0436C" w:rsidRPr="00B322A8" w:rsidRDefault="00C0436C" w:rsidP="00C12606">
            <w:pPr>
              <w:pStyle w:val="TAL"/>
              <w:keepNext w:val="0"/>
            </w:pPr>
            <w:r w:rsidRPr="00B322A8">
              <w:t>2</w:t>
            </w:r>
          </w:p>
        </w:tc>
        <w:tc>
          <w:tcPr>
            <w:tcW w:w="1100" w:type="dxa"/>
            <w:noWrap/>
            <w:hideMark/>
          </w:tcPr>
          <w:p w14:paraId="7C69D780" w14:textId="77777777" w:rsidR="00C0436C" w:rsidRPr="00B322A8" w:rsidRDefault="00C0436C" w:rsidP="00C12606">
            <w:pPr>
              <w:pStyle w:val="TAL"/>
              <w:keepNext w:val="0"/>
            </w:pPr>
            <w:r w:rsidRPr="00B322A8">
              <w:t>-19.13</w:t>
            </w:r>
          </w:p>
        </w:tc>
        <w:tc>
          <w:tcPr>
            <w:tcW w:w="2107" w:type="dxa"/>
            <w:noWrap/>
            <w:hideMark/>
          </w:tcPr>
          <w:p w14:paraId="037D3DDE" w14:textId="67DAAB8C" w:rsidR="00C0436C" w:rsidRPr="00B322A8" w:rsidRDefault="00C0436C" w:rsidP="00C12606">
            <w:pPr>
              <w:pStyle w:val="TAL"/>
              <w:keepNext w:val="0"/>
            </w:pPr>
            <w:r w:rsidRPr="004564C3">
              <w:t>2</w:t>
            </w:r>
          </w:p>
        </w:tc>
        <w:tc>
          <w:tcPr>
            <w:tcW w:w="2082" w:type="dxa"/>
            <w:noWrap/>
            <w:hideMark/>
          </w:tcPr>
          <w:p w14:paraId="76BB2491" w14:textId="4AF40EAC" w:rsidR="00C0436C" w:rsidRPr="00B322A8" w:rsidRDefault="00C0436C" w:rsidP="00C12606">
            <w:pPr>
              <w:pStyle w:val="TAL"/>
              <w:keepNext w:val="0"/>
            </w:pPr>
            <w:r w:rsidRPr="004564C3">
              <w:t>-99.18</w:t>
            </w:r>
          </w:p>
        </w:tc>
        <w:tc>
          <w:tcPr>
            <w:tcW w:w="1117" w:type="dxa"/>
            <w:noWrap/>
            <w:hideMark/>
          </w:tcPr>
          <w:p w14:paraId="0476D45A" w14:textId="0FE3BD25" w:rsidR="00C0436C" w:rsidRPr="00B322A8" w:rsidRDefault="00C0436C" w:rsidP="00C12606">
            <w:pPr>
              <w:pStyle w:val="TAL"/>
              <w:keepNext w:val="0"/>
            </w:pPr>
            <w:r w:rsidRPr="004564C3">
              <w:t>61.95</w:t>
            </w:r>
          </w:p>
        </w:tc>
        <w:tc>
          <w:tcPr>
            <w:tcW w:w="873" w:type="dxa"/>
            <w:noWrap/>
            <w:hideMark/>
          </w:tcPr>
          <w:p w14:paraId="5DBD35F8" w14:textId="77777777" w:rsidR="00C0436C" w:rsidRPr="00B322A8" w:rsidRDefault="00C0436C" w:rsidP="00C12606">
            <w:pPr>
              <w:pStyle w:val="TAL"/>
              <w:keepNext w:val="0"/>
            </w:pPr>
            <w:r w:rsidRPr="00B322A8">
              <w:t>22.34</w:t>
            </w:r>
          </w:p>
        </w:tc>
        <w:tc>
          <w:tcPr>
            <w:tcW w:w="873" w:type="dxa"/>
            <w:noWrap/>
            <w:hideMark/>
          </w:tcPr>
          <w:p w14:paraId="3ECC4A8E" w14:textId="77777777" w:rsidR="00C0436C" w:rsidRPr="00B322A8" w:rsidRDefault="00C0436C" w:rsidP="00C12606">
            <w:pPr>
              <w:pStyle w:val="TAL"/>
              <w:keepNext w:val="0"/>
            </w:pPr>
            <w:r w:rsidRPr="00B322A8">
              <w:t>88.04</w:t>
            </w:r>
          </w:p>
        </w:tc>
      </w:tr>
      <w:tr w:rsidR="00C0436C" w:rsidRPr="00B322A8" w14:paraId="4124C977" w14:textId="77777777" w:rsidTr="00C12606">
        <w:trPr>
          <w:trHeight w:val="300"/>
        </w:trPr>
        <w:tc>
          <w:tcPr>
            <w:tcW w:w="1267" w:type="dxa"/>
            <w:noWrap/>
            <w:hideMark/>
          </w:tcPr>
          <w:p w14:paraId="5B0D2553" w14:textId="77777777" w:rsidR="00C0436C" w:rsidRPr="00B322A8" w:rsidRDefault="00C0436C" w:rsidP="00C12606">
            <w:pPr>
              <w:pStyle w:val="TAL"/>
              <w:keepNext w:val="0"/>
            </w:pPr>
            <w:r w:rsidRPr="00B322A8">
              <w:t>3</w:t>
            </w:r>
          </w:p>
        </w:tc>
        <w:tc>
          <w:tcPr>
            <w:tcW w:w="1100" w:type="dxa"/>
            <w:noWrap/>
            <w:hideMark/>
          </w:tcPr>
          <w:p w14:paraId="225DCB7A" w14:textId="77777777" w:rsidR="00C0436C" w:rsidRPr="00B322A8" w:rsidRDefault="00C0436C" w:rsidP="00C12606">
            <w:pPr>
              <w:pStyle w:val="TAL"/>
              <w:keepNext w:val="0"/>
            </w:pPr>
            <w:r w:rsidRPr="00B322A8">
              <w:t>-21.33</w:t>
            </w:r>
          </w:p>
        </w:tc>
        <w:tc>
          <w:tcPr>
            <w:tcW w:w="2107" w:type="dxa"/>
            <w:noWrap/>
            <w:hideMark/>
          </w:tcPr>
          <w:p w14:paraId="0353D77F" w14:textId="2EDBF40F" w:rsidR="00C0436C" w:rsidRPr="00B322A8" w:rsidRDefault="00C0436C" w:rsidP="00C12606">
            <w:pPr>
              <w:pStyle w:val="TAL"/>
              <w:keepNext w:val="0"/>
            </w:pPr>
            <w:r w:rsidRPr="004564C3">
              <w:t>33</w:t>
            </w:r>
          </w:p>
        </w:tc>
        <w:tc>
          <w:tcPr>
            <w:tcW w:w="2082" w:type="dxa"/>
            <w:noWrap/>
            <w:hideMark/>
          </w:tcPr>
          <w:p w14:paraId="427EE440" w14:textId="472E9F18" w:rsidR="00C0436C" w:rsidRPr="00B322A8" w:rsidRDefault="00C0436C" w:rsidP="00C12606">
            <w:pPr>
              <w:pStyle w:val="TAL"/>
              <w:keepNext w:val="0"/>
            </w:pPr>
            <w:r w:rsidRPr="004564C3">
              <w:t>-99.18</w:t>
            </w:r>
          </w:p>
        </w:tc>
        <w:tc>
          <w:tcPr>
            <w:tcW w:w="1117" w:type="dxa"/>
            <w:noWrap/>
            <w:hideMark/>
          </w:tcPr>
          <w:p w14:paraId="19073F2D" w14:textId="629A25AC" w:rsidR="00C0436C" w:rsidRPr="00B322A8" w:rsidRDefault="00C0436C" w:rsidP="00C12606">
            <w:pPr>
              <w:pStyle w:val="TAL"/>
              <w:keepNext w:val="0"/>
            </w:pPr>
            <w:r w:rsidRPr="004564C3">
              <w:t>61.95</w:t>
            </w:r>
          </w:p>
        </w:tc>
        <w:tc>
          <w:tcPr>
            <w:tcW w:w="873" w:type="dxa"/>
            <w:noWrap/>
            <w:hideMark/>
          </w:tcPr>
          <w:p w14:paraId="460F563F" w14:textId="77777777" w:rsidR="00C0436C" w:rsidRPr="00B322A8" w:rsidRDefault="00C0436C" w:rsidP="00C12606">
            <w:pPr>
              <w:pStyle w:val="TAL"/>
              <w:keepNext w:val="0"/>
            </w:pPr>
            <w:r w:rsidRPr="00B322A8">
              <w:t>20.106</w:t>
            </w:r>
          </w:p>
        </w:tc>
        <w:tc>
          <w:tcPr>
            <w:tcW w:w="873" w:type="dxa"/>
            <w:noWrap/>
            <w:hideMark/>
          </w:tcPr>
          <w:p w14:paraId="556C91DE" w14:textId="77777777" w:rsidR="00C0436C" w:rsidRPr="00B322A8" w:rsidRDefault="00C0436C" w:rsidP="00C12606">
            <w:pPr>
              <w:pStyle w:val="TAL"/>
              <w:keepNext w:val="0"/>
            </w:pPr>
            <w:r w:rsidRPr="00B322A8">
              <w:t>88.04</w:t>
            </w:r>
          </w:p>
        </w:tc>
      </w:tr>
      <w:tr w:rsidR="00C0436C" w:rsidRPr="00B322A8" w14:paraId="4188F97F" w14:textId="77777777" w:rsidTr="00C12606">
        <w:trPr>
          <w:trHeight w:val="300"/>
        </w:trPr>
        <w:tc>
          <w:tcPr>
            <w:tcW w:w="1267" w:type="dxa"/>
            <w:noWrap/>
            <w:hideMark/>
          </w:tcPr>
          <w:p w14:paraId="3B51AF93" w14:textId="77777777" w:rsidR="00C0436C" w:rsidRPr="00B322A8" w:rsidRDefault="00C0436C" w:rsidP="00C12606">
            <w:pPr>
              <w:pStyle w:val="TAL"/>
              <w:keepNext w:val="0"/>
            </w:pPr>
            <w:r w:rsidRPr="00B322A8">
              <w:t>4</w:t>
            </w:r>
          </w:p>
        </w:tc>
        <w:tc>
          <w:tcPr>
            <w:tcW w:w="1100" w:type="dxa"/>
            <w:noWrap/>
            <w:hideMark/>
          </w:tcPr>
          <w:p w14:paraId="47C96FF8" w14:textId="77777777" w:rsidR="00C0436C" w:rsidRPr="00B322A8" w:rsidRDefault="00C0436C" w:rsidP="00C12606">
            <w:pPr>
              <w:pStyle w:val="TAL"/>
              <w:keepNext w:val="0"/>
            </w:pPr>
            <w:r w:rsidRPr="00B322A8">
              <w:t>-23.13</w:t>
            </w:r>
          </w:p>
        </w:tc>
        <w:tc>
          <w:tcPr>
            <w:tcW w:w="2107" w:type="dxa"/>
            <w:noWrap/>
            <w:hideMark/>
          </w:tcPr>
          <w:p w14:paraId="15D96792" w14:textId="4EA41C0A" w:rsidR="00C0436C" w:rsidRPr="00B322A8" w:rsidRDefault="00C0436C" w:rsidP="00C12606">
            <w:pPr>
              <w:pStyle w:val="TAL"/>
              <w:keepNext w:val="0"/>
            </w:pPr>
            <w:r w:rsidRPr="004564C3">
              <w:t>74</w:t>
            </w:r>
          </w:p>
        </w:tc>
        <w:tc>
          <w:tcPr>
            <w:tcW w:w="2082" w:type="dxa"/>
            <w:noWrap/>
            <w:hideMark/>
          </w:tcPr>
          <w:p w14:paraId="506703C9" w14:textId="08D47C56" w:rsidR="00C0436C" w:rsidRPr="00B322A8" w:rsidRDefault="00C0436C" w:rsidP="00C12606">
            <w:pPr>
              <w:pStyle w:val="TAL"/>
              <w:keepNext w:val="0"/>
            </w:pPr>
            <w:r w:rsidRPr="004564C3">
              <w:t>-99.18</w:t>
            </w:r>
          </w:p>
        </w:tc>
        <w:tc>
          <w:tcPr>
            <w:tcW w:w="1117" w:type="dxa"/>
            <w:noWrap/>
            <w:hideMark/>
          </w:tcPr>
          <w:p w14:paraId="1B091542" w14:textId="5AB29468" w:rsidR="00C0436C" w:rsidRPr="00B322A8" w:rsidRDefault="00C0436C" w:rsidP="00C12606">
            <w:pPr>
              <w:pStyle w:val="TAL"/>
              <w:keepNext w:val="0"/>
            </w:pPr>
            <w:r w:rsidRPr="004564C3">
              <w:t>61.95</w:t>
            </w:r>
          </w:p>
        </w:tc>
        <w:tc>
          <w:tcPr>
            <w:tcW w:w="873" w:type="dxa"/>
            <w:noWrap/>
            <w:hideMark/>
          </w:tcPr>
          <w:p w14:paraId="46813348" w14:textId="77777777" w:rsidR="00C0436C" w:rsidRPr="00B322A8" w:rsidRDefault="00C0436C" w:rsidP="00C12606">
            <w:pPr>
              <w:pStyle w:val="TAL"/>
              <w:keepNext w:val="0"/>
            </w:pPr>
            <w:r w:rsidRPr="00B322A8">
              <w:t>17.872</w:t>
            </w:r>
          </w:p>
        </w:tc>
        <w:tc>
          <w:tcPr>
            <w:tcW w:w="873" w:type="dxa"/>
            <w:noWrap/>
            <w:hideMark/>
          </w:tcPr>
          <w:p w14:paraId="659934BC" w14:textId="77777777" w:rsidR="00C0436C" w:rsidRPr="00B322A8" w:rsidRDefault="00C0436C" w:rsidP="00C12606">
            <w:pPr>
              <w:pStyle w:val="TAL"/>
              <w:keepNext w:val="0"/>
            </w:pPr>
            <w:r w:rsidRPr="00B322A8">
              <w:t>88.04</w:t>
            </w:r>
          </w:p>
        </w:tc>
      </w:tr>
      <w:tr w:rsidR="00C0436C" w:rsidRPr="00B322A8" w14:paraId="504290FD" w14:textId="77777777" w:rsidTr="00C12606">
        <w:trPr>
          <w:trHeight w:val="300"/>
        </w:trPr>
        <w:tc>
          <w:tcPr>
            <w:tcW w:w="1267" w:type="dxa"/>
            <w:noWrap/>
            <w:hideMark/>
          </w:tcPr>
          <w:p w14:paraId="3ED857E0" w14:textId="77777777" w:rsidR="00C0436C" w:rsidRPr="00B322A8" w:rsidRDefault="00C0436C" w:rsidP="00C12606">
            <w:pPr>
              <w:pStyle w:val="TAL"/>
              <w:keepNext w:val="0"/>
            </w:pPr>
            <w:r w:rsidRPr="00B322A8">
              <w:t>5</w:t>
            </w:r>
          </w:p>
        </w:tc>
        <w:tc>
          <w:tcPr>
            <w:tcW w:w="1100" w:type="dxa"/>
            <w:noWrap/>
            <w:hideMark/>
          </w:tcPr>
          <w:p w14:paraId="0CB004F2" w14:textId="77777777" w:rsidR="00C0436C" w:rsidRPr="00B322A8" w:rsidRDefault="00C0436C" w:rsidP="00C12606">
            <w:pPr>
              <w:pStyle w:val="TAL"/>
              <w:keepNext w:val="0"/>
            </w:pPr>
            <w:r w:rsidRPr="00B322A8">
              <w:t>-18.23</w:t>
            </w:r>
          </w:p>
        </w:tc>
        <w:tc>
          <w:tcPr>
            <w:tcW w:w="2107" w:type="dxa"/>
            <w:noWrap/>
            <w:hideMark/>
          </w:tcPr>
          <w:p w14:paraId="57BA5FDA" w14:textId="0FF43738" w:rsidR="00C0436C" w:rsidRPr="00B322A8" w:rsidRDefault="00C0436C" w:rsidP="00C12606">
            <w:pPr>
              <w:pStyle w:val="TAL"/>
              <w:keepNext w:val="0"/>
            </w:pPr>
            <w:r w:rsidRPr="004564C3">
              <w:t>76</w:t>
            </w:r>
          </w:p>
        </w:tc>
        <w:tc>
          <w:tcPr>
            <w:tcW w:w="2082" w:type="dxa"/>
            <w:noWrap/>
            <w:hideMark/>
          </w:tcPr>
          <w:p w14:paraId="23FC00EB" w14:textId="26F7263A" w:rsidR="00C0436C" w:rsidRPr="00B322A8" w:rsidRDefault="00C0436C" w:rsidP="00C12606">
            <w:pPr>
              <w:pStyle w:val="TAL"/>
              <w:keepNext w:val="0"/>
            </w:pPr>
            <w:r w:rsidRPr="004564C3">
              <w:t>107.58</w:t>
            </w:r>
          </w:p>
        </w:tc>
        <w:tc>
          <w:tcPr>
            <w:tcW w:w="1117" w:type="dxa"/>
            <w:noWrap/>
            <w:hideMark/>
          </w:tcPr>
          <w:p w14:paraId="15BBFF3B" w14:textId="72825276" w:rsidR="00C0436C" w:rsidRPr="00B322A8" w:rsidRDefault="00C0436C" w:rsidP="00C12606">
            <w:pPr>
              <w:pStyle w:val="TAL"/>
              <w:keepNext w:val="0"/>
            </w:pPr>
            <w:r w:rsidRPr="004564C3">
              <w:t>-12.15</w:t>
            </w:r>
          </w:p>
        </w:tc>
        <w:tc>
          <w:tcPr>
            <w:tcW w:w="873" w:type="dxa"/>
            <w:noWrap/>
            <w:hideMark/>
          </w:tcPr>
          <w:p w14:paraId="683B3553" w14:textId="77777777" w:rsidR="00C0436C" w:rsidRPr="00B322A8" w:rsidRDefault="00C0436C" w:rsidP="00C12606">
            <w:pPr>
              <w:pStyle w:val="TAL"/>
              <w:keepNext w:val="0"/>
            </w:pPr>
            <w:r w:rsidRPr="00B322A8">
              <w:t>22.34</w:t>
            </w:r>
          </w:p>
        </w:tc>
        <w:tc>
          <w:tcPr>
            <w:tcW w:w="873" w:type="dxa"/>
            <w:noWrap/>
            <w:hideMark/>
          </w:tcPr>
          <w:p w14:paraId="4279A883" w14:textId="77777777" w:rsidR="00C0436C" w:rsidRPr="00B322A8" w:rsidRDefault="00C0436C" w:rsidP="00C12606">
            <w:pPr>
              <w:pStyle w:val="TAL"/>
              <w:keepNext w:val="0"/>
            </w:pPr>
            <w:r w:rsidRPr="00B322A8">
              <w:t>91.07</w:t>
            </w:r>
          </w:p>
        </w:tc>
      </w:tr>
      <w:tr w:rsidR="00C0436C" w:rsidRPr="00B322A8" w14:paraId="43B675C1" w14:textId="77777777" w:rsidTr="00C12606">
        <w:trPr>
          <w:trHeight w:val="300"/>
        </w:trPr>
        <w:tc>
          <w:tcPr>
            <w:tcW w:w="1267" w:type="dxa"/>
            <w:noWrap/>
            <w:hideMark/>
          </w:tcPr>
          <w:p w14:paraId="24C12D3A" w14:textId="77777777" w:rsidR="00C0436C" w:rsidRPr="00B322A8" w:rsidRDefault="00C0436C" w:rsidP="00C12606">
            <w:pPr>
              <w:pStyle w:val="TAL"/>
              <w:keepNext w:val="0"/>
            </w:pPr>
            <w:r w:rsidRPr="00B322A8">
              <w:t>6</w:t>
            </w:r>
          </w:p>
        </w:tc>
        <w:tc>
          <w:tcPr>
            <w:tcW w:w="1100" w:type="dxa"/>
            <w:noWrap/>
            <w:hideMark/>
          </w:tcPr>
          <w:p w14:paraId="21F0D274" w14:textId="77777777" w:rsidR="00C0436C" w:rsidRPr="00B322A8" w:rsidRDefault="00C0436C" w:rsidP="00C12606">
            <w:pPr>
              <w:pStyle w:val="TAL"/>
              <w:keepNext w:val="0"/>
            </w:pPr>
            <w:r w:rsidRPr="00B322A8">
              <w:t>-23.23</w:t>
            </w:r>
          </w:p>
        </w:tc>
        <w:tc>
          <w:tcPr>
            <w:tcW w:w="2107" w:type="dxa"/>
            <w:noWrap/>
            <w:hideMark/>
          </w:tcPr>
          <w:p w14:paraId="2EC67173" w14:textId="0CA27F71" w:rsidR="00C0436C" w:rsidRPr="00B322A8" w:rsidRDefault="00C0436C" w:rsidP="00C12606">
            <w:pPr>
              <w:pStyle w:val="TAL"/>
              <w:keepNext w:val="0"/>
            </w:pPr>
            <w:r w:rsidRPr="004564C3">
              <w:t>96</w:t>
            </w:r>
          </w:p>
        </w:tc>
        <w:tc>
          <w:tcPr>
            <w:tcW w:w="2082" w:type="dxa"/>
            <w:noWrap/>
            <w:hideMark/>
          </w:tcPr>
          <w:p w14:paraId="0DFB234B" w14:textId="50FFCE38" w:rsidR="00C0436C" w:rsidRPr="00B322A8" w:rsidRDefault="00C0436C" w:rsidP="00C12606">
            <w:pPr>
              <w:pStyle w:val="TAL"/>
              <w:keepNext w:val="0"/>
            </w:pPr>
            <w:r w:rsidRPr="004564C3">
              <w:t>-84.32</w:t>
            </w:r>
          </w:p>
        </w:tc>
        <w:tc>
          <w:tcPr>
            <w:tcW w:w="1117" w:type="dxa"/>
            <w:noWrap/>
            <w:hideMark/>
          </w:tcPr>
          <w:p w14:paraId="7685B7E7" w14:textId="00970EB8" w:rsidR="00C0436C" w:rsidRPr="00B322A8" w:rsidRDefault="00C0436C" w:rsidP="00C12606">
            <w:pPr>
              <w:pStyle w:val="TAL"/>
              <w:keepNext w:val="0"/>
            </w:pPr>
            <w:r w:rsidRPr="004564C3">
              <w:t>8.85</w:t>
            </w:r>
          </w:p>
        </w:tc>
        <w:tc>
          <w:tcPr>
            <w:tcW w:w="873" w:type="dxa"/>
            <w:noWrap/>
            <w:hideMark/>
          </w:tcPr>
          <w:p w14:paraId="02ED19F3" w14:textId="77777777" w:rsidR="00C0436C" w:rsidRPr="00B322A8" w:rsidRDefault="00C0436C" w:rsidP="00C12606">
            <w:pPr>
              <w:pStyle w:val="TAL"/>
              <w:keepNext w:val="0"/>
            </w:pPr>
            <w:r w:rsidRPr="00B322A8">
              <w:t>22.34</w:t>
            </w:r>
          </w:p>
        </w:tc>
        <w:tc>
          <w:tcPr>
            <w:tcW w:w="873" w:type="dxa"/>
            <w:noWrap/>
            <w:hideMark/>
          </w:tcPr>
          <w:p w14:paraId="5D092AA9" w14:textId="77777777" w:rsidR="00C0436C" w:rsidRPr="00B322A8" w:rsidRDefault="00C0436C" w:rsidP="00C12606">
            <w:pPr>
              <w:pStyle w:val="TAL"/>
              <w:keepNext w:val="0"/>
            </w:pPr>
            <w:r w:rsidRPr="00B322A8">
              <w:t>91.32</w:t>
            </w:r>
          </w:p>
        </w:tc>
      </w:tr>
      <w:tr w:rsidR="00C0436C" w:rsidRPr="00B322A8" w14:paraId="2CDEB0D6" w14:textId="77777777" w:rsidTr="00C12606">
        <w:trPr>
          <w:trHeight w:val="300"/>
        </w:trPr>
        <w:tc>
          <w:tcPr>
            <w:tcW w:w="1267" w:type="dxa"/>
            <w:noWrap/>
            <w:hideMark/>
          </w:tcPr>
          <w:p w14:paraId="49D04E38" w14:textId="77777777" w:rsidR="00C0436C" w:rsidRPr="00B322A8" w:rsidRDefault="00C0436C" w:rsidP="00C12606">
            <w:pPr>
              <w:pStyle w:val="TAL"/>
              <w:keepNext w:val="0"/>
            </w:pPr>
            <w:r w:rsidRPr="00B322A8">
              <w:t>7</w:t>
            </w:r>
          </w:p>
        </w:tc>
        <w:tc>
          <w:tcPr>
            <w:tcW w:w="1100" w:type="dxa"/>
            <w:noWrap/>
            <w:hideMark/>
          </w:tcPr>
          <w:p w14:paraId="5755A3C4" w14:textId="77777777" w:rsidR="00C0436C" w:rsidRPr="00B322A8" w:rsidRDefault="00C0436C" w:rsidP="00C12606">
            <w:pPr>
              <w:pStyle w:val="TAL"/>
              <w:keepNext w:val="0"/>
            </w:pPr>
            <w:r w:rsidRPr="00B322A8">
              <w:t>-20.43</w:t>
            </w:r>
          </w:p>
        </w:tc>
        <w:tc>
          <w:tcPr>
            <w:tcW w:w="2107" w:type="dxa"/>
            <w:noWrap/>
            <w:hideMark/>
          </w:tcPr>
          <w:p w14:paraId="0B7885DA" w14:textId="3E1C4A30" w:rsidR="00C0436C" w:rsidRPr="00B322A8" w:rsidRDefault="00C0436C" w:rsidP="00C12606">
            <w:pPr>
              <w:pStyle w:val="TAL"/>
              <w:keepNext w:val="0"/>
            </w:pPr>
            <w:r w:rsidRPr="004564C3">
              <w:t>98</w:t>
            </w:r>
          </w:p>
        </w:tc>
        <w:tc>
          <w:tcPr>
            <w:tcW w:w="2082" w:type="dxa"/>
            <w:noWrap/>
            <w:hideMark/>
          </w:tcPr>
          <w:p w14:paraId="29B3A209" w14:textId="5E56E6C2" w:rsidR="00C0436C" w:rsidRPr="00B322A8" w:rsidRDefault="00C0436C" w:rsidP="00C12606">
            <w:pPr>
              <w:pStyle w:val="TAL"/>
              <w:keepNext w:val="0"/>
            </w:pPr>
            <w:r w:rsidRPr="004564C3">
              <w:t>107.58</w:t>
            </w:r>
          </w:p>
        </w:tc>
        <w:tc>
          <w:tcPr>
            <w:tcW w:w="1117" w:type="dxa"/>
            <w:noWrap/>
            <w:hideMark/>
          </w:tcPr>
          <w:p w14:paraId="6B5C02B1" w14:textId="46DF852E" w:rsidR="00C0436C" w:rsidRPr="00B322A8" w:rsidRDefault="00C0436C" w:rsidP="00C12606">
            <w:pPr>
              <w:pStyle w:val="TAL"/>
              <w:keepNext w:val="0"/>
            </w:pPr>
            <w:r w:rsidRPr="004564C3">
              <w:t>-12.15</w:t>
            </w:r>
          </w:p>
        </w:tc>
        <w:tc>
          <w:tcPr>
            <w:tcW w:w="873" w:type="dxa"/>
            <w:noWrap/>
            <w:hideMark/>
          </w:tcPr>
          <w:p w14:paraId="43E02ED2" w14:textId="77777777" w:rsidR="00C0436C" w:rsidRPr="00B322A8" w:rsidRDefault="00C0436C" w:rsidP="00C12606">
            <w:pPr>
              <w:pStyle w:val="TAL"/>
              <w:keepNext w:val="0"/>
            </w:pPr>
            <w:r w:rsidRPr="00B322A8">
              <w:t>20.106</w:t>
            </w:r>
          </w:p>
        </w:tc>
        <w:tc>
          <w:tcPr>
            <w:tcW w:w="873" w:type="dxa"/>
            <w:noWrap/>
            <w:hideMark/>
          </w:tcPr>
          <w:p w14:paraId="0A710522" w14:textId="77777777" w:rsidR="00C0436C" w:rsidRPr="00B322A8" w:rsidRDefault="00C0436C" w:rsidP="00C12606">
            <w:pPr>
              <w:pStyle w:val="TAL"/>
              <w:keepNext w:val="0"/>
            </w:pPr>
            <w:r w:rsidRPr="00B322A8">
              <w:t>91.07</w:t>
            </w:r>
          </w:p>
        </w:tc>
      </w:tr>
      <w:tr w:rsidR="00C0436C" w:rsidRPr="00B322A8" w14:paraId="14F5F1C7" w14:textId="77777777" w:rsidTr="00C12606">
        <w:trPr>
          <w:trHeight w:val="300"/>
        </w:trPr>
        <w:tc>
          <w:tcPr>
            <w:tcW w:w="1267" w:type="dxa"/>
            <w:noWrap/>
            <w:hideMark/>
          </w:tcPr>
          <w:p w14:paraId="7632C028" w14:textId="77777777" w:rsidR="00C0436C" w:rsidRPr="00B322A8" w:rsidRDefault="00C0436C" w:rsidP="00C12606">
            <w:pPr>
              <w:pStyle w:val="TAL"/>
              <w:keepNext w:val="0"/>
            </w:pPr>
            <w:r w:rsidRPr="00B322A8">
              <w:lastRenderedPageBreak/>
              <w:t>8</w:t>
            </w:r>
          </w:p>
        </w:tc>
        <w:tc>
          <w:tcPr>
            <w:tcW w:w="1100" w:type="dxa"/>
            <w:noWrap/>
            <w:hideMark/>
          </w:tcPr>
          <w:p w14:paraId="1402A423" w14:textId="77777777" w:rsidR="00C0436C" w:rsidRPr="00B322A8" w:rsidRDefault="00C0436C" w:rsidP="00C12606">
            <w:pPr>
              <w:pStyle w:val="TAL"/>
              <w:keepNext w:val="0"/>
            </w:pPr>
            <w:r w:rsidRPr="00B322A8">
              <w:t>-22.23</w:t>
            </w:r>
          </w:p>
        </w:tc>
        <w:tc>
          <w:tcPr>
            <w:tcW w:w="2107" w:type="dxa"/>
            <w:noWrap/>
            <w:hideMark/>
          </w:tcPr>
          <w:p w14:paraId="445F91E1" w14:textId="08051459" w:rsidR="00C0436C" w:rsidRPr="00B322A8" w:rsidRDefault="00C0436C" w:rsidP="00C12606">
            <w:pPr>
              <w:pStyle w:val="TAL"/>
              <w:keepNext w:val="0"/>
            </w:pPr>
            <w:r w:rsidRPr="004564C3">
              <w:t>141</w:t>
            </w:r>
          </w:p>
        </w:tc>
        <w:tc>
          <w:tcPr>
            <w:tcW w:w="2082" w:type="dxa"/>
            <w:noWrap/>
            <w:hideMark/>
          </w:tcPr>
          <w:p w14:paraId="216C434D" w14:textId="45EA5D9E" w:rsidR="00C0436C" w:rsidRPr="00B322A8" w:rsidRDefault="00C0436C" w:rsidP="00C12606">
            <w:pPr>
              <w:pStyle w:val="TAL"/>
              <w:keepNext w:val="0"/>
            </w:pPr>
            <w:r w:rsidRPr="004564C3">
              <w:t>107.58</w:t>
            </w:r>
          </w:p>
        </w:tc>
        <w:tc>
          <w:tcPr>
            <w:tcW w:w="1117" w:type="dxa"/>
            <w:noWrap/>
            <w:hideMark/>
          </w:tcPr>
          <w:p w14:paraId="515E9D4A" w14:textId="4B165495" w:rsidR="00C0436C" w:rsidRPr="00B322A8" w:rsidRDefault="00C0436C" w:rsidP="00C12606">
            <w:pPr>
              <w:pStyle w:val="TAL"/>
              <w:keepNext w:val="0"/>
            </w:pPr>
            <w:r w:rsidRPr="004564C3">
              <w:t>-12.15</w:t>
            </w:r>
          </w:p>
        </w:tc>
        <w:tc>
          <w:tcPr>
            <w:tcW w:w="873" w:type="dxa"/>
            <w:noWrap/>
            <w:hideMark/>
          </w:tcPr>
          <w:p w14:paraId="35C50231" w14:textId="77777777" w:rsidR="00C0436C" w:rsidRPr="00B322A8" w:rsidRDefault="00C0436C" w:rsidP="00C12606">
            <w:pPr>
              <w:pStyle w:val="TAL"/>
              <w:keepNext w:val="0"/>
            </w:pPr>
            <w:r w:rsidRPr="00B322A8">
              <w:t>17.872</w:t>
            </w:r>
          </w:p>
        </w:tc>
        <w:tc>
          <w:tcPr>
            <w:tcW w:w="873" w:type="dxa"/>
            <w:noWrap/>
            <w:hideMark/>
          </w:tcPr>
          <w:p w14:paraId="61F1D143" w14:textId="77777777" w:rsidR="00C0436C" w:rsidRPr="00B322A8" w:rsidRDefault="00C0436C" w:rsidP="00C12606">
            <w:pPr>
              <w:pStyle w:val="TAL"/>
              <w:keepNext w:val="0"/>
            </w:pPr>
            <w:r w:rsidRPr="00B322A8">
              <w:t>91.07</w:t>
            </w:r>
          </w:p>
        </w:tc>
      </w:tr>
      <w:tr w:rsidR="00C0436C" w:rsidRPr="00B322A8" w14:paraId="2AD9A6DB" w14:textId="77777777" w:rsidTr="00C12606">
        <w:trPr>
          <w:trHeight w:val="300"/>
        </w:trPr>
        <w:tc>
          <w:tcPr>
            <w:tcW w:w="1267" w:type="dxa"/>
            <w:noWrap/>
            <w:hideMark/>
          </w:tcPr>
          <w:p w14:paraId="3A490B20" w14:textId="77777777" w:rsidR="00C0436C" w:rsidRPr="00B322A8" w:rsidRDefault="00C0436C" w:rsidP="00C12606">
            <w:pPr>
              <w:pStyle w:val="TAL"/>
              <w:keepNext w:val="0"/>
            </w:pPr>
            <w:r w:rsidRPr="00B322A8">
              <w:t>9</w:t>
            </w:r>
          </w:p>
        </w:tc>
        <w:tc>
          <w:tcPr>
            <w:tcW w:w="1100" w:type="dxa"/>
            <w:noWrap/>
            <w:hideMark/>
          </w:tcPr>
          <w:p w14:paraId="1F3CAE6F" w14:textId="77777777" w:rsidR="00C0436C" w:rsidRPr="00B322A8" w:rsidRDefault="00C0436C" w:rsidP="00C12606">
            <w:pPr>
              <w:pStyle w:val="TAL"/>
              <w:keepNext w:val="0"/>
            </w:pPr>
            <w:r w:rsidRPr="00B322A8">
              <w:t>-28.13</w:t>
            </w:r>
          </w:p>
        </w:tc>
        <w:tc>
          <w:tcPr>
            <w:tcW w:w="2107" w:type="dxa"/>
            <w:noWrap/>
            <w:hideMark/>
          </w:tcPr>
          <w:p w14:paraId="75FC89B3" w14:textId="32B7BE55" w:rsidR="00C0436C" w:rsidRPr="00B322A8" w:rsidRDefault="00C0436C" w:rsidP="00C12606">
            <w:pPr>
              <w:pStyle w:val="TAL"/>
              <w:keepNext w:val="0"/>
            </w:pPr>
            <w:r w:rsidRPr="004564C3">
              <w:t>219</w:t>
            </w:r>
          </w:p>
        </w:tc>
        <w:tc>
          <w:tcPr>
            <w:tcW w:w="2082" w:type="dxa"/>
            <w:noWrap/>
            <w:hideMark/>
          </w:tcPr>
          <w:p w14:paraId="743B8CC3" w14:textId="4E0D936D" w:rsidR="00C0436C" w:rsidRPr="00B322A8" w:rsidRDefault="00C0436C" w:rsidP="00C12606">
            <w:pPr>
              <w:pStyle w:val="TAL"/>
              <w:keepNext w:val="0"/>
            </w:pPr>
            <w:r w:rsidRPr="004564C3">
              <w:t>-140.36</w:t>
            </w:r>
          </w:p>
        </w:tc>
        <w:tc>
          <w:tcPr>
            <w:tcW w:w="1117" w:type="dxa"/>
            <w:noWrap/>
            <w:hideMark/>
          </w:tcPr>
          <w:p w14:paraId="2B94150B" w14:textId="79DDA08C" w:rsidR="00C0436C" w:rsidRPr="00B322A8" w:rsidRDefault="00C0436C" w:rsidP="00C12606">
            <w:pPr>
              <w:pStyle w:val="TAL"/>
              <w:keepNext w:val="0"/>
            </w:pPr>
            <w:r w:rsidRPr="004564C3">
              <w:t>-87.51</w:t>
            </w:r>
          </w:p>
        </w:tc>
        <w:tc>
          <w:tcPr>
            <w:tcW w:w="873" w:type="dxa"/>
            <w:noWrap/>
            <w:hideMark/>
          </w:tcPr>
          <w:p w14:paraId="6AF818BE" w14:textId="77777777" w:rsidR="00C0436C" w:rsidRPr="00B322A8" w:rsidRDefault="00C0436C" w:rsidP="00C12606">
            <w:pPr>
              <w:pStyle w:val="TAL"/>
              <w:keepNext w:val="0"/>
            </w:pPr>
            <w:r w:rsidRPr="00B322A8">
              <w:t>22.34</w:t>
            </w:r>
          </w:p>
        </w:tc>
        <w:tc>
          <w:tcPr>
            <w:tcW w:w="873" w:type="dxa"/>
            <w:noWrap/>
            <w:hideMark/>
          </w:tcPr>
          <w:p w14:paraId="4ADA1162" w14:textId="77777777" w:rsidR="00C0436C" w:rsidRPr="00B322A8" w:rsidRDefault="00C0436C" w:rsidP="00C12606">
            <w:pPr>
              <w:pStyle w:val="TAL"/>
              <w:keepNext w:val="0"/>
            </w:pPr>
            <w:r w:rsidRPr="00B322A8">
              <w:t>88.77</w:t>
            </w:r>
          </w:p>
        </w:tc>
      </w:tr>
      <w:tr w:rsidR="00C0436C" w:rsidRPr="00B322A8" w14:paraId="32BB3DD2" w14:textId="77777777" w:rsidTr="00C12606">
        <w:trPr>
          <w:trHeight w:val="300"/>
        </w:trPr>
        <w:tc>
          <w:tcPr>
            <w:tcW w:w="1267" w:type="dxa"/>
            <w:noWrap/>
            <w:hideMark/>
          </w:tcPr>
          <w:p w14:paraId="7AE2F99E" w14:textId="77777777" w:rsidR="00C0436C" w:rsidRPr="00B322A8" w:rsidRDefault="00C0436C" w:rsidP="00C12606">
            <w:pPr>
              <w:pStyle w:val="TAL"/>
              <w:keepNext w:val="0"/>
            </w:pPr>
            <w:r w:rsidRPr="00B322A8">
              <w:t>10</w:t>
            </w:r>
          </w:p>
        </w:tc>
        <w:tc>
          <w:tcPr>
            <w:tcW w:w="1100" w:type="dxa"/>
            <w:noWrap/>
            <w:hideMark/>
          </w:tcPr>
          <w:p w14:paraId="708F2F56" w14:textId="77777777" w:rsidR="00C0436C" w:rsidRPr="00B322A8" w:rsidRDefault="00C0436C" w:rsidP="00C12606">
            <w:pPr>
              <w:pStyle w:val="TAL"/>
              <w:keepNext w:val="0"/>
            </w:pPr>
            <w:r w:rsidRPr="00B322A8">
              <w:t>-23.93</w:t>
            </w:r>
          </w:p>
        </w:tc>
        <w:tc>
          <w:tcPr>
            <w:tcW w:w="2107" w:type="dxa"/>
            <w:noWrap/>
            <w:hideMark/>
          </w:tcPr>
          <w:p w14:paraId="4017E9B5" w14:textId="466526E6" w:rsidR="00C0436C" w:rsidRPr="00B322A8" w:rsidRDefault="00C0436C" w:rsidP="00C12606">
            <w:pPr>
              <w:pStyle w:val="TAL"/>
              <w:keepNext w:val="0"/>
            </w:pPr>
            <w:r w:rsidRPr="004564C3">
              <w:t>431</w:t>
            </w:r>
          </w:p>
        </w:tc>
        <w:tc>
          <w:tcPr>
            <w:tcW w:w="2082" w:type="dxa"/>
            <w:noWrap/>
            <w:hideMark/>
          </w:tcPr>
          <w:p w14:paraId="706D9B25" w14:textId="31923221" w:rsidR="00C0436C" w:rsidRPr="00B322A8" w:rsidRDefault="00C0436C" w:rsidP="00C12606">
            <w:pPr>
              <w:pStyle w:val="TAL"/>
              <w:keepNext w:val="0"/>
            </w:pPr>
            <w:r w:rsidRPr="004564C3">
              <w:t>8.68</w:t>
            </w:r>
          </w:p>
        </w:tc>
        <w:tc>
          <w:tcPr>
            <w:tcW w:w="1117" w:type="dxa"/>
            <w:noWrap/>
            <w:hideMark/>
          </w:tcPr>
          <w:p w14:paraId="37E5C4D7" w14:textId="5099D708" w:rsidR="00C0436C" w:rsidRPr="00B322A8" w:rsidRDefault="00C0436C" w:rsidP="00C12606">
            <w:pPr>
              <w:pStyle w:val="TAL"/>
              <w:keepNext w:val="0"/>
            </w:pPr>
            <w:r w:rsidRPr="004564C3">
              <w:t>-56.78</w:t>
            </w:r>
          </w:p>
        </w:tc>
        <w:tc>
          <w:tcPr>
            <w:tcW w:w="873" w:type="dxa"/>
            <w:noWrap/>
            <w:hideMark/>
          </w:tcPr>
          <w:p w14:paraId="04BD4340" w14:textId="77777777" w:rsidR="00C0436C" w:rsidRPr="00B322A8" w:rsidRDefault="00C0436C" w:rsidP="00C12606">
            <w:pPr>
              <w:pStyle w:val="TAL"/>
              <w:keepNext w:val="0"/>
            </w:pPr>
            <w:r w:rsidRPr="00B322A8">
              <w:t>22.34</w:t>
            </w:r>
          </w:p>
        </w:tc>
        <w:tc>
          <w:tcPr>
            <w:tcW w:w="873" w:type="dxa"/>
            <w:noWrap/>
            <w:hideMark/>
          </w:tcPr>
          <w:p w14:paraId="6BC9AB3D" w14:textId="77777777" w:rsidR="00C0436C" w:rsidRPr="00B322A8" w:rsidRDefault="00C0436C" w:rsidP="00C12606">
            <w:pPr>
              <w:pStyle w:val="TAL"/>
              <w:keepNext w:val="0"/>
            </w:pPr>
            <w:r w:rsidRPr="00B322A8">
              <w:t>89.51</w:t>
            </w:r>
          </w:p>
        </w:tc>
      </w:tr>
      <w:tr w:rsidR="00C0436C" w:rsidRPr="00B322A8" w14:paraId="4BC97A34" w14:textId="77777777" w:rsidTr="00C12606">
        <w:trPr>
          <w:trHeight w:val="300"/>
        </w:trPr>
        <w:tc>
          <w:tcPr>
            <w:tcW w:w="1267" w:type="dxa"/>
            <w:noWrap/>
            <w:hideMark/>
          </w:tcPr>
          <w:p w14:paraId="543F621A" w14:textId="77777777" w:rsidR="00C0436C" w:rsidRPr="00B322A8" w:rsidRDefault="00C0436C" w:rsidP="00C12606">
            <w:pPr>
              <w:pStyle w:val="TAL"/>
              <w:keepNext w:val="0"/>
            </w:pPr>
            <w:r w:rsidRPr="00B322A8">
              <w:t>11</w:t>
            </w:r>
          </w:p>
        </w:tc>
        <w:tc>
          <w:tcPr>
            <w:tcW w:w="1100" w:type="dxa"/>
            <w:noWrap/>
            <w:hideMark/>
          </w:tcPr>
          <w:p w14:paraId="1EA35DDB" w14:textId="77777777" w:rsidR="00C0436C" w:rsidRPr="00B322A8" w:rsidRDefault="00C0436C" w:rsidP="00C12606">
            <w:pPr>
              <w:pStyle w:val="TAL"/>
              <w:keepNext w:val="0"/>
            </w:pPr>
            <w:r w:rsidRPr="00B322A8">
              <w:t>-25.13</w:t>
            </w:r>
          </w:p>
        </w:tc>
        <w:tc>
          <w:tcPr>
            <w:tcW w:w="2107" w:type="dxa"/>
            <w:noWrap/>
            <w:hideMark/>
          </w:tcPr>
          <w:p w14:paraId="7C546F4D" w14:textId="38DB2CD7" w:rsidR="00C0436C" w:rsidRPr="00B322A8" w:rsidRDefault="00C0436C" w:rsidP="00C12606">
            <w:pPr>
              <w:pStyle w:val="TAL"/>
              <w:keepNext w:val="0"/>
            </w:pPr>
            <w:r w:rsidRPr="004564C3">
              <w:t>511</w:t>
            </w:r>
          </w:p>
        </w:tc>
        <w:tc>
          <w:tcPr>
            <w:tcW w:w="2082" w:type="dxa"/>
            <w:noWrap/>
            <w:hideMark/>
          </w:tcPr>
          <w:p w14:paraId="4E3EC785" w14:textId="4B541344" w:rsidR="00C0436C" w:rsidRPr="00B322A8" w:rsidRDefault="00C0436C" w:rsidP="00C12606">
            <w:pPr>
              <w:pStyle w:val="TAL"/>
              <w:keepNext w:val="0"/>
            </w:pPr>
            <w:r w:rsidRPr="004564C3">
              <w:t>-35.57</w:t>
            </w:r>
          </w:p>
        </w:tc>
        <w:tc>
          <w:tcPr>
            <w:tcW w:w="1117" w:type="dxa"/>
            <w:noWrap/>
            <w:hideMark/>
          </w:tcPr>
          <w:p w14:paraId="59791E8B" w14:textId="7373E567" w:rsidR="00C0436C" w:rsidRPr="00B322A8" w:rsidRDefault="00C0436C" w:rsidP="00C12606">
            <w:pPr>
              <w:pStyle w:val="TAL"/>
              <w:keepNext w:val="0"/>
            </w:pPr>
            <w:r w:rsidRPr="004564C3">
              <w:t>26.36</w:t>
            </w:r>
          </w:p>
        </w:tc>
        <w:tc>
          <w:tcPr>
            <w:tcW w:w="873" w:type="dxa"/>
            <w:noWrap/>
            <w:hideMark/>
          </w:tcPr>
          <w:p w14:paraId="1695A38C" w14:textId="77777777" w:rsidR="00C0436C" w:rsidRPr="00B322A8" w:rsidRDefault="00C0436C" w:rsidP="00C12606">
            <w:pPr>
              <w:pStyle w:val="TAL"/>
              <w:keepNext w:val="0"/>
            </w:pPr>
            <w:r w:rsidRPr="00B322A8">
              <w:t>22.34</w:t>
            </w:r>
          </w:p>
        </w:tc>
        <w:tc>
          <w:tcPr>
            <w:tcW w:w="873" w:type="dxa"/>
            <w:noWrap/>
            <w:hideMark/>
          </w:tcPr>
          <w:p w14:paraId="05AFFEAA" w14:textId="77777777" w:rsidR="00C0436C" w:rsidRPr="00B322A8" w:rsidRDefault="00C0436C" w:rsidP="00C12606">
            <w:pPr>
              <w:pStyle w:val="TAL"/>
              <w:keepNext w:val="0"/>
            </w:pPr>
            <w:r w:rsidRPr="00B322A8">
              <w:t>92.66</w:t>
            </w:r>
          </w:p>
        </w:tc>
      </w:tr>
      <w:tr w:rsidR="00C0436C" w:rsidRPr="00B322A8" w14:paraId="3E92585B" w14:textId="77777777" w:rsidTr="00C12606">
        <w:trPr>
          <w:trHeight w:val="300"/>
        </w:trPr>
        <w:tc>
          <w:tcPr>
            <w:tcW w:w="1267" w:type="dxa"/>
            <w:noWrap/>
            <w:hideMark/>
          </w:tcPr>
          <w:p w14:paraId="0B61EA72" w14:textId="77777777" w:rsidR="00C0436C" w:rsidRPr="00B322A8" w:rsidRDefault="00C0436C" w:rsidP="00C12606">
            <w:pPr>
              <w:pStyle w:val="TAL"/>
              <w:keepNext w:val="0"/>
            </w:pPr>
            <w:r w:rsidRPr="00B322A8">
              <w:t>12</w:t>
            </w:r>
          </w:p>
        </w:tc>
        <w:tc>
          <w:tcPr>
            <w:tcW w:w="1100" w:type="dxa"/>
            <w:noWrap/>
            <w:hideMark/>
          </w:tcPr>
          <w:p w14:paraId="466BCAD1" w14:textId="77777777" w:rsidR="00C0436C" w:rsidRPr="00B322A8" w:rsidRDefault="00C0436C" w:rsidP="00C12606">
            <w:pPr>
              <w:pStyle w:val="TAL"/>
              <w:keepNext w:val="0"/>
            </w:pPr>
            <w:r w:rsidRPr="00B322A8">
              <w:t>-30.33</w:t>
            </w:r>
          </w:p>
        </w:tc>
        <w:tc>
          <w:tcPr>
            <w:tcW w:w="2107" w:type="dxa"/>
            <w:noWrap/>
            <w:hideMark/>
          </w:tcPr>
          <w:p w14:paraId="30507EA1" w14:textId="4034881E" w:rsidR="00C0436C" w:rsidRPr="00B322A8" w:rsidRDefault="00C0436C" w:rsidP="00C12606">
            <w:pPr>
              <w:pStyle w:val="TAL"/>
              <w:keepNext w:val="0"/>
            </w:pPr>
            <w:r w:rsidRPr="004564C3">
              <w:t>527</w:t>
            </w:r>
          </w:p>
        </w:tc>
        <w:tc>
          <w:tcPr>
            <w:tcW w:w="2082" w:type="dxa"/>
            <w:noWrap/>
            <w:hideMark/>
          </w:tcPr>
          <w:p w14:paraId="1B16C400" w14:textId="3A56CFB9" w:rsidR="00C0436C" w:rsidRPr="00B322A8" w:rsidRDefault="00C0436C" w:rsidP="00C12606">
            <w:pPr>
              <w:pStyle w:val="TAL"/>
              <w:keepNext w:val="0"/>
            </w:pPr>
            <w:r w:rsidRPr="004564C3">
              <w:t>-85.99</w:t>
            </w:r>
          </w:p>
        </w:tc>
        <w:tc>
          <w:tcPr>
            <w:tcW w:w="1117" w:type="dxa"/>
            <w:noWrap/>
            <w:hideMark/>
          </w:tcPr>
          <w:p w14:paraId="536A01DA" w14:textId="2F6BCA78" w:rsidR="00C0436C" w:rsidRPr="00B322A8" w:rsidRDefault="00C0436C" w:rsidP="00C12606">
            <w:pPr>
              <w:pStyle w:val="TAL"/>
              <w:keepNext w:val="0"/>
            </w:pPr>
            <w:r w:rsidRPr="004564C3">
              <w:t>-153.24</w:t>
            </w:r>
          </w:p>
        </w:tc>
        <w:tc>
          <w:tcPr>
            <w:tcW w:w="873" w:type="dxa"/>
            <w:noWrap/>
            <w:hideMark/>
          </w:tcPr>
          <w:p w14:paraId="24D5D779" w14:textId="77777777" w:rsidR="00C0436C" w:rsidRPr="00B322A8" w:rsidRDefault="00C0436C" w:rsidP="00C12606">
            <w:pPr>
              <w:pStyle w:val="TAL"/>
              <w:keepNext w:val="0"/>
            </w:pPr>
            <w:r w:rsidRPr="00B322A8">
              <w:t>22.34</w:t>
            </w:r>
          </w:p>
        </w:tc>
        <w:tc>
          <w:tcPr>
            <w:tcW w:w="873" w:type="dxa"/>
            <w:noWrap/>
            <w:hideMark/>
          </w:tcPr>
          <w:p w14:paraId="3AB7F72D" w14:textId="77777777" w:rsidR="00C0436C" w:rsidRPr="00B322A8" w:rsidRDefault="00C0436C" w:rsidP="00C12606">
            <w:pPr>
              <w:pStyle w:val="TAL"/>
              <w:keepNext w:val="0"/>
            </w:pPr>
            <w:r w:rsidRPr="00B322A8">
              <w:t>86.73</w:t>
            </w:r>
          </w:p>
        </w:tc>
      </w:tr>
      <w:tr w:rsidR="00C0436C" w:rsidRPr="00B322A8" w14:paraId="0B014568" w14:textId="77777777" w:rsidTr="00C12606">
        <w:trPr>
          <w:trHeight w:val="300"/>
        </w:trPr>
        <w:tc>
          <w:tcPr>
            <w:tcW w:w="1267" w:type="dxa"/>
            <w:noWrap/>
            <w:hideMark/>
          </w:tcPr>
          <w:p w14:paraId="0F548130" w14:textId="77777777" w:rsidR="00C0436C" w:rsidRPr="00B322A8" w:rsidRDefault="00C0436C" w:rsidP="00C12606">
            <w:pPr>
              <w:pStyle w:val="TAL"/>
              <w:keepNext w:val="0"/>
            </w:pPr>
            <w:r w:rsidRPr="00B322A8">
              <w:t>13</w:t>
            </w:r>
          </w:p>
        </w:tc>
        <w:tc>
          <w:tcPr>
            <w:tcW w:w="1100" w:type="dxa"/>
            <w:noWrap/>
            <w:hideMark/>
          </w:tcPr>
          <w:p w14:paraId="37ECD805" w14:textId="77777777" w:rsidR="00C0436C" w:rsidRPr="00B322A8" w:rsidRDefault="00C0436C" w:rsidP="00C12606">
            <w:pPr>
              <w:pStyle w:val="TAL"/>
              <w:keepNext w:val="0"/>
            </w:pPr>
            <w:r w:rsidRPr="00B322A8">
              <w:t>-28.03</w:t>
            </w:r>
          </w:p>
        </w:tc>
        <w:tc>
          <w:tcPr>
            <w:tcW w:w="2107" w:type="dxa"/>
            <w:noWrap/>
            <w:hideMark/>
          </w:tcPr>
          <w:p w14:paraId="1427F988" w14:textId="55432466" w:rsidR="00C0436C" w:rsidRPr="00B322A8" w:rsidRDefault="00C0436C" w:rsidP="00C12606">
            <w:pPr>
              <w:pStyle w:val="TAL"/>
              <w:keepNext w:val="0"/>
            </w:pPr>
            <w:r w:rsidRPr="004564C3">
              <w:t>679</w:t>
            </w:r>
          </w:p>
        </w:tc>
        <w:tc>
          <w:tcPr>
            <w:tcW w:w="2082" w:type="dxa"/>
            <w:noWrap/>
            <w:hideMark/>
          </w:tcPr>
          <w:p w14:paraId="5C9C9558" w14:textId="0BD84FD9" w:rsidR="00C0436C" w:rsidRPr="00B322A8" w:rsidRDefault="00C0436C" w:rsidP="00C12606">
            <w:pPr>
              <w:pStyle w:val="TAL"/>
              <w:keepNext w:val="0"/>
            </w:pPr>
            <w:r w:rsidRPr="004564C3">
              <w:t>64.73</w:t>
            </w:r>
          </w:p>
        </w:tc>
        <w:tc>
          <w:tcPr>
            <w:tcW w:w="1117" w:type="dxa"/>
            <w:noWrap/>
            <w:hideMark/>
          </w:tcPr>
          <w:p w14:paraId="7E1A40FC" w14:textId="047BF5CD" w:rsidR="00C0436C" w:rsidRPr="00B322A8" w:rsidRDefault="00C0436C" w:rsidP="00C12606">
            <w:pPr>
              <w:pStyle w:val="TAL"/>
              <w:keepNext w:val="0"/>
            </w:pPr>
            <w:r w:rsidRPr="004564C3">
              <w:t>50.28</w:t>
            </w:r>
          </w:p>
        </w:tc>
        <w:tc>
          <w:tcPr>
            <w:tcW w:w="873" w:type="dxa"/>
            <w:noWrap/>
            <w:hideMark/>
          </w:tcPr>
          <w:p w14:paraId="503BF297" w14:textId="77777777" w:rsidR="00C0436C" w:rsidRPr="00B322A8" w:rsidRDefault="00C0436C" w:rsidP="00C12606">
            <w:pPr>
              <w:pStyle w:val="TAL"/>
              <w:keepNext w:val="0"/>
            </w:pPr>
            <w:r w:rsidRPr="00B322A8">
              <w:t>22.34</w:t>
            </w:r>
          </w:p>
        </w:tc>
        <w:tc>
          <w:tcPr>
            <w:tcW w:w="873" w:type="dxa"/>
            <w:noWrap/>
            <w:hideMark/>
          </w:tcPr>
          <w:p w14:paraId="26D66C30" w14:textId="77777777" w:rsidR="00C0436C" w:rsidRPr="00B322A8" w:rsidRDefault="00C0436C" w:rsidP="00C12606">
            <w:pPr>
              <w:pStyle w:val="TAL"/>
              <w:keepNext w:val="0"/>
            </w:pPr>
            <w:r w:rsidRPr="00B322A8">
              <w:t>88.3</w:t>
            </w:r>
          </w:p>
        </w:tc>
      </w:tr>
      <w:tr w:rsidR="00C0436C" w:rsidRPr="00B322A8" w14:paraId="6D990F21" w14:textId="77777777" w:rsidTr="00C12606">
        <w:trPr>
          <w:trHeight w:val="300"/>
        </w:trPr>
        <w:tc>
          <w:tcPr>
            <w:tcW w:w="1267" w:type="dxa"/>
            <w:noWrap/>
            <w:hideMark/>
          </w:tcPr>
          <w:p w14:paraId="4AD063B3" w14:textId="77777777" w:rsidR="00C0436C" w:rsidRPr="00B322A8" w:rsidRDefault="00C0436C" w:rsidP="00C12606">
            <w:pPr>
              <w:pStyle w:val="TAL"/>
              <w:keepNext w:val="0"/>
            </w:pPr>
            <w:r w:rsidRPr="00B322A8">
              <w:t>Ini. delay [ns]</w:t>
            </w:r>
          </w:p>
        </w:tc>
        <w:tc>
          <w:tcPr>
            <w:tcW w:w="1100" w:type="dxa"/>
            <w:noWrap/>
            <w:hideMark/>
          </w:tcPr>
          <w:p w14:paraId="378D975B" w14:textId="77777777" w:rsidR="00C0436C" w:rsidRPr="00B322A8" w:rsidRDefault="00C0436C" w:rsidP="00C12606">
            <w:pPr>
              <w:pStyle w:val="TAL"/>
              <w:keepNext w:val="0"/>
            </w:pPr>
            <w:r w:rsidRPr="00B322A8">
              <w:t>XPR [dB]</w:t>
            </w:r>
          </w:p>
        </w:tc>
        <w:tc>
          <w:tcPr>
            <w:tcW w:w="2107" w:type="dxa"/>
            <w:noWrap/>
            <w:hideMark/>
          </w:tcPr>
          <w:p w14:paraId="4DF442EB" w14:textId="77777777" w:rsidR="00C0436C" w:rsidRPr="00B322A8" w:rsidRDefault="00C0436C" w:rsidP="00C12606">
            <w:pPr>
              <w:pStyle w:val="TAL"/>
              <w:keepNext w:val="0"/>
            </w:pPr>
            <w:r w:rsidRPr="00B322A8">
              <w:t>PL [dB]</w:t>
            </w:r>
          </w:p>
        </w:tc>
        <w:tc>
          <w:tcPr>
            <w:tcW w:w="2082" w:type="dxa"/>
            <w:noWrap/>
            <w:hideMark/>
          </w:tcPr>
          <w:p w14:paraId="2EB80870"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65288D12" w14:textId="77777777" w:rsidR="00C0436C" w:rsidRPr="00B322A8" w:rsidRDefault="00C0436C" w:rsidP="00C12606">
            <w:pPr>
              <w:pStyle w:val="TAL"/>
              <w:keepNext w:val="0"/>
            </w:pPr>
            <w:r w:rsidRPr="00B322A8">
              <w:t>ASD [°]</w:t>
            </w:r>
          </w:p>
        </w:tc>
        <w:tc>
          <w:tcPr>
            <w:tcW w:w="873" w:type="dxa"/>
            <w:noWrap/>
            <w:hideMark/>
          </w:tcPr>
          <w:p w14:paraId="5FB8EA51" w14:textId="77777777" w:rsidR="00C0436C" w:rsidRPr="00B322A8" w:rsidRDefault="00C0436C" w:rsidP="00C12606">
            <w:pPr>
              <w:pStyle w:val="TAL"/>
              <w:keepNext w:val="0"/>
            </w:pPr>
            <w:r w:rsidRPr="00B322A8">
              <w:t>ZSA [°]</w:t>
            </w:r>
          </w:p>
        </w:tc>
        <w:tc>
          <w:tcPr>
            <w:tcW w:w="873" w:type="dxa"/>
            <w:noWrap/>
            <w:hideMark/>
          </w:tcPr>
          <w:p w14:paraId="54020C27" w14:textId="77777777" w:rsidR="00C0436C" w:rsidRPr="00B322A8" w:rsidRDefault="00C0436C" w:rsidP="00C12606">
            <w:pPr>
              <w:pStyle w:val="TAL"/>
              <w:keepNext w:val="0"/>
            </w:pPr>
            <w:r w:rsidRPr="00B322A8">
              <w:t>ZSD [°]</w:t>
            </w:r>
          </w:p>
        </w:tc>
      </w:tr>
      <w:tr w:rsidR="00C0436C" w:rsidRPr="00B322A8" w14:paraId="60E36596" w14:textId="77777777" w:rsidTr="00C12606">
        <w:trPr>
          <w:trHeight w:val="300"/>
        </w:trPr>
        <w:tc>
          <w:tcPr>
            <w:tcW w:w="1267" w:type="dxa"/>
            <w:noWrap/>
            <w:hideMark/>
          </w:tcPr>
          <w:p w14:paraId="23E65276" w14:textId="77777777" w:rsidR="00C0436C" w:rsidRPr="00B322A8" w:rsidRDefault="00C0436C" w:rsidP="00C12606">
            <w:pPr>
              <w:pStyle w:val="TAL"/>
              <w:keepNext w:val="0"/>
            </w:pPr>
            <w:r w:rsidRPr="00B322A8">
              <w:t>1235</w:t>
            </w:r>
          </w:p>
        </w:tc>
        <w:tc>
          <w:tcPr>
            <w:tcW w:w="1100" w:type="dxa"/>
            <w:noWrap/>
            <w:hideMark/>
          </w:tcPr>
          <w:p w14:paraId="55F63AE1" w14:textId="77777777" w:rsidR="00C0436C" w:rsidRPr="00B322A8" w:rsidRDefault="00C0436C" w:rsidP="00C12606">
            <w:pPr>
              <w:pStyle w:val="TAL"/>
              <w:keepNext w:val="0"/>
            </w:pPr>
            <w:r w:rsidRPr="00B322A8">
              <w:t>11</w:t>
            </w:r>
          </w:p>
        </w:tc>
        <w:tc>
          <w:tcPr>
            <w:tcW w:w="2107" w:type="dxa"/>
            <w:noWrap/>
            <w:hideMark/>
          </w:tcPr>
          <w:p w14:paraId="623DA48D" w14:textId="77777777" w:rsidR="00C0436C" w:rsidRPr="00B322A8" w:rsidRDefault="00C0436C" w:rsidP="00C12606">
            <w:pPr>
              <w:pStyle w:val="TAL"/>
              <w:keepNext w:val="0"/>
            </w:pPr>
            <w:r w:rsidRPr="00B322A8">
              <w:t>101.72</w:t>
            </w:r>
          </w:p>
        </w:tc>
        <w:tc>
          <w:tcPr>
            <w:tcW w:w="2082" w:type="dxa"/>
            <w:noWrap/>
            <w:hideMark/>
          </w:tcPr>
          <w:p w14:paraId="71DE94C1" w14:textId="77777777" w:rsidR="00C0436C" w:rsidRPr="00B322A8" w:rsidRDefault="00C0436C" w:rsidP="00C12606">
            <w:pPr>
              <w:pStyle w:val="TAL"/>
              <w:keepNext w:val="0"/>
            </w:pPr>
            <w:r w:rsidRPr="00B322A8">
              <w:t>90</w:t>
            </w:r>
          </w:p>
        </w:tc>
        <w:tc>
          <w:tcPr>
            <w:tcW w:w="1117" w:type="dxa"/>
            <w:noWrap/>
            <w:hideMark/>
          </w:tcPr>
          <w:p w14:paraId="02FDA0A9" w14:textId="22917544" w:rsidR="00C0436C" w:rsidRPr="00B322A8" w:rsidRDefault="00C0436C" w:rsidP="00C12606">
            <w:pPr>
              <w:pStyle w:val="TAL"/>
              <w:keepNext w:val="0"/>
            </w:pPr>
            <w:r w:rsidRPr="00B322A8">
              <w:t>4.8</w:t>
            </w:r>
            <w:r>
              <w:t>6</w:t>
            </w:r>
          </w:p>
        </w:tc>
        <w:tc>
          <w:tcPr>
            <w:tcW w:w="873" w:type="dxa"/>
            <w:noWrap/>
            <w:hideMark/>
          </w:tcPr>
          <w:p w14:paraId="57092047" w14:textId="77777777" w:rsidR="00C0436C" w:rsidRPr="00B322A8" w:rsidRDefault="00C0436C" w:rsidP="00C12606">
            <w:pPr>
              <w:pStyle w:val="TAL"/>
              <w:keepNext w:val="0"/>
            </w:pPr>
            <w:r w:rsidRPr="00B322A8">
              <w:t>0</w:t>
            </w:r>
          </w:p>
        </w:tc>
        <w:tc>
          <w:tcPr>
            <w:tcW w:w="873" w:type="dxa"/>
            <w:noWrap/>
            <w:hideMark/>
          </w:tcPr>
          <w:p w14:paraId="14281612" w14:textId="77777777" w:rsidR="00C0436C" w:rsidRPr="00B322A8" w:rsidRDefault="00C0436C" w:rsidP="00C12606">
            <w:pPr>
              <w:pStyle w:val="TAL"/>
              <w:keepNext w:val="0"/>
            </w:pPr>
            <w:r w:rsidRPr="00B322A8">
              <w:t>0.76</w:t>
            </w:r>
          </w:p>
        </w:tc>
      </w:tr>
      <w:tr w:rsidR="00C0436C" w:rsidRPr="00B322A8" w14:paraId="7A78A46F" w14:textId="77777777" w:rsidTr="00C12606">
        <w:trPr>
          <w:trHeight w:val="300"/>
        </w:trPr>
        <w:tc>
          <w:tcPr>
            <w:tcW w:w="1267" w:type="dxa"/>
            <w:noWrap/>
            <w:hideMark/>
          </w:tcPr>
          <w:p w14:paraId="0EBD1C6A" w14:textId="77777777" w:rsidR="00C0436C" w:rsidRPr="00B322A8" w:rsidRDefault="00C0436C" w:rsidP="00C12606">
            <w:pPr>
              <w:pStyle w:val="TAL"/>
              <w:keepNext w:val="0"/>
            </w:pPr>
            <w:r w:rsidRPr="00B322A8">
              <w:t>UE speed [m/s]</w:t>
            </w:r>
          </w:p>
        </w:tc>
        <w:tc>
          <w:tcPr>
            <w:tcW w:w="1100" w:type="dxa"/>
            <w:noWrap/>
            <w:hideMark/>
          </w:tcPr>
          <w:p w14:paraId="07F7B7B9" w14:textId="77777777" w:rsidR="00C0436C" w:rsidRPr="00B322A8" w:rsidRDefault="00C0436C" w:rsidP="00C12606">
            <w:pPr>
              <w:pStyle w:val="TAL"/>
              <w:keepNext w:val="0"/>
            </w:pPr>
            <w:r w:rsidRPr="00B322A8">
              <w:t>UE DoT Az [°]</w:t>
            </w:r>
          </w:p>
        </w:tc>
        <w:tc>
          <w:tcPr>
            <w:tcW w:w="2107" w:type="dxa"/>
            <w:noWrap/>
            <w:hideMark/>
          </w:tcPr>
          <w:p w14:paraId="454FE3F0"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4E83CB7"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7C6DF9BD" w14:textId="77777777" w:rsidR="00C0436C" w:rsidRPr="00B322A8" w:rsidRDefault="00C0436C" w:rsidP="00C12606">
            <w:pPr>
              <w:pStyle w:val="TAL"/>
              <w:keepNext w:val="0"/>
            </w:pPr>
            <w:r w:rsidRPr="00B322A8">
              <w:t>K-factor [dB]</w:t>
            </w:r>
          </w:p>
        </w:tc>
        <w:tc>
          <w:tcPr>
            <w:tcW w:w="873" w:type="dxa"/>
            <w:noWrap/>
            <w:hideMark/>
          </w:tcPr>
          <w:p w14:paraId="2212CFE2" w14:textId="77777777" w:rsidR="00C0436C" w:rsidRPr="00B322A8" w:rsidRDefault="00C0436C" w:rsidP="00C12606">
            <w:pPr>
              <w:pStyle w:val="TAL"/>
              <w:keepNext w:val="0"/>
            </w:pPr>
            <w:r w:rsidRPr="00B322A8">
              <w:t xml:space="preserve"> </w:t>
            </w:r>
          </w:p>
        </w:tc>
        <w:tc>
          <w:tcPr>
            <w:tcW w:w="873" w:type="dxa"/>
            <w:noWrap/>
            <w:hideMark/>
          </w:tcPr>
          <w:p w14:paraId="46BDCD45" w14:textId="77777777" w:rsidR="00C0436C" w:rsidRPr="00B322A8" w:rsidRDefault="00C0436C" w:rsidP="00C12606">
            <w:pPr>
              <w:pStyle w:val="TAL"/>
              <w:keepNext w:val="0"/>
            </w:pPr>
          </w:p>
        </w:tc>
      </w:tr>
      <w:tr w:rsidR="00C0436C" w:rsidRPr="00B322A8" w14:paraId="75967745" w14:textId="77777777" w:rsidTr="00C12606">
        <w:trPr>
          <w:trHeight w:val="300"/>
        </w:trPr>
        <w:tc>
          <w:tcPr>
            <w:tcW w:w="1267" w:type="dxa"/>
            <w:noWrap/>
            <w:hideMark/>
          </w:tcPr>
          <w:p w14:paraId="01492466" w14:textId="77777777" w:rsidR="00C0436C" w:rsidRPr="00B322A8" w:rsidRDefault="00C0436C" w:rsidP="00C12606">
            <w:pPr>
              <w:pStyle w:val="TAL"/>
              <w:keepNext w:val="0"/>
            </w:pPr>
            <w:r w:rsidRPr="00B322A8">
              <w:t>8.33</w:t>
            </w:r>
          </w:p>
        </w:tc>
        <w:tc>
          <w:tcPr>
            <w:tcW w:w="1100" w:type="dxa"/>
            <w:noWrap/>
            <w:hideMark/>
          </w:tcPr>
          <w:p w14:paraId="6E060A16" w14:textId="77777777" w:rsidR="00C0436C" w:rsidRPr="00B322A8" w:rsidRDefault="00C0436C" w:rsidP="00C12606">
            <w:pPr>
              <w:pStyle w:val="TAL"/>
              <w:keepNext w:val="0"/>
            </w:pPr>
            <w:r w:rsidRPr="00B322A8">
              <w:t>-174.45</w:t>
            </w:r>
          </w:p>
        </w:tc>
        <w:tc>
          <w:tcPr>
            <w:tcW w:w="2107" w:type="dxa"/>
            <w:noWrap/>
            <w:hideMark/>
          </w:tcPr>
          <w:p w14:paraId="78BDCE33" w14:textId="77777777" w:rsidR="00C0436C" w:rsidRPr="00B322A8" w:rsidRDefault="00C0436C" w:rsidP="00C12606">
            <w:pPr>
              <w:pStyle w:val="TAL"/>
              <w:keepNext w:val="0"/>
            </w:pPr>
            <w:r w:rsidRPr="00B322A8">
              <w:t>(</w:t>
            </w:r>
            <w:proofErr w:type="gramStart"/>
            <w:r w:rsidRPr="00B322A8">
              <w:t>335.93,-</w:t>
            </w:r>
            <w:proofErr w:type="gramEnd"/>
            <w:r w:rsidRPr="00B322A8">
              <w:t>155.15,1.5)</w:t>
            </w:r>
          </w:p>
        </w:tc>
        <w:tc>
          <w:tcPr>
            <w:tcW w:w="2082" w:type="dxa"/>
            <w:noWrap/>
            <w:hideMark/>
          </w:tcPr>
          <w:p w14:paraId="249C6899" w14:textId="77777777" w:rsidR="00C0436C" w:rsidRPr="00B322A8" w:rsidRDefault="00C0436C" w:rsidP="00C12606">
            <w:pPr>
              <w:pStyle w:val="TAL"/>
              <w:keepNext w:val="0"/>
            </w:pPr>
            <w:r w:rsidRPr="00B322A8">
              <w:t>(0,0,10)</w:t>
            </w:r>
          </w:p>
        </w:tc>
        <w:tc>
          <w:tcPr>
            <w:tcW w:w="1117" w:type="dxa"/>
            <w:noWrap/>
            <w:hideMark/>
          </w:tcPr>
          <w:p w14:paraId="1F6588FB" w14:textId="77777777" w:rsidR="00C0436C" w:rsidRPr="00B322A8" w:rsidRDefault="00C0436C" w:rsidP="00C12606">
            <w:pPr>
              <w:pStyle w:val="TAL"/>
              <w:keepNext w:val="0"/>
            </w:pPr>
            <w:r w:rsidRPr="00B322A8">
              <w:t>9</w:t>
            </w:r>
          </w:p>
        </w:tc>
        <w:tc>
          <w:tcPr>
            <w:tcW w:w="873" w:type="dxa"/>
            <w:noWrap/>
            <w:hideMark/>
          </w:tcPr>
          <w:p w14:paraId="1544BF08" w14:textId="77777777" w:rsidR="00C0436C" w:rsidRPr="00B322A8" w:rsidRDefault="00C0436C" w:rsidP="00C12606">
            <w:pPr>
              <w:pStyle w:val="TAL"/>
              <w:keepNext w:val="0"/>
            </w:pPr>
          </w:p>
        </w:tc>
        <w:tc>
          <w:tcPr>
            <w:tcW w:w="873" w:type="dxa"/>
            <w:noWrap/>
            <w:hideMark/>
          </w:tcPr>
          <w:p w14:paraId="09615214" w14:textId="77777777" w:rsidR="00C0436C" w:rsidRPr="00B322A8" w:rsidRDefault="00C0436C" w:rsidP="00C12606">
            <w:pPr>
              <w:pStyle w:val="TAL"/>
              <w:keepNext w:val="0"/>
            </w:pPr>
          </w:p>
        </w:tc>
      </w:tr>
      <w:tr w:rsidR="00C0436C" w:rsidRPr="00B322A8" w14:paraId="35277AED" w14:textId="77777777" w:rsidTr="00C12606">
        <w:trPr>
          <w:trHeight w:val="300"/>
        </w:trPr>
        <w:tc>
          <w:tcPr>
            <w:tcW w:w="1267" w:type="dxa"/>
            <w:noWrap/>
            <w:hideMark/>
          </w:tcPr>
          <w:p w14:paraId="286A8023" w14:textId="77777777" w:rsidR="00C0436C" w:rsidRPr="00B322A8" w:rsidRDefault="00C0436C" w:rsidP="00C12606">
            <w:pPr>
              <w:pStyle w:val="TAL"/>
              <w:keepNext w:val="0"/>
            </w:pPr>
          </w:p>
        </w:tc>
        <w:tc>
          <w:tcPr>
            <w:tcW w:w="1100" w:type="dxa"/>
            <w:noWrap/>
            <w:hideMark/>
          </w:tcPr>
          <w:p w14:paraId="18C2921D" w14:textId="77777777" w:rsidR="00C0436C" w:rsidRPr="00B322A8" w:rsidRDefault="00C0436C" w:rsidP="00C12606">
            <w:pPr>
              <w:pStyle w:val="TAL"/>
              <w:keepNext w:val="0"/>
            </w:pPr>
          </w:p>
        </w:tc>
        <w:tc>
          <w:tcPr>
            <w:tcW w:w="2107" w:type="dxa"/>
            <w:noWrap/>
            <w:hideMark/>
          </w:tcPr>
          <w:p w14:paraId="7B6C1C60" w14:textId="77777777" w:rsidR="00C0436C" w:rsidRPr="00B322A8" w:rsidRDefault="00C0436C" w:rsidP="00C12606">
            <w:pPr>
              <w:pStyle w:val="TAL"/>
              <w:keepNext w:val="0"/>
            </w:pPr>
          </w:p>
        </w:tc>
        <w:tc>
          <w:tcPr>
            <w:tcW w:w="2082" w:type="dxa"/>
            <w:noWrap/>
            <w:hideMark/>
          </w:tcPr>
          <w:p w14:paraId="7D8997C4" w14:textId="77777777" w:rsidR="00C0436C" w:rsidRPr="00B322A8" w:rsidRDefault="00C0436C" w:rsidP="00C12606">
            <w:pPr>
              <w:pStyle w:val="TAL"/>
              <w:keepNext w:val="0"/>
            </w:pPr>
          </w:p>
        </w:tc>
        <w:tc>
          <w:tcPr>
            <w:tcW w:w="1117" w:type="dxa"/>
            <w:noWrap/>
            <w:hideMark/>
          </w:tcPr>
          <w:p w14:paraId="22903503" w14:textId="77777777" w:rsidR="00C0436C" w:rsidRPr="00B322A8" w:rsidRDefault="00C0436C" w:rsidP="00C12606">
            <w:pPr>
              <w:pStyle w:val="TAL"/>
              <w:keepNext w:val="0"/>
            </w:pPr>
          </w:p>
        </w:tc>
        <w:tc>
          <w:tcPr>
            <w:tcW w:w="873" w:type="dxa"/>
            <w:noWrap/>
            <w:hideMark/>
          </w:tcPr>
          <w:p w14:paraId="114E82D8" w14:textId="77777777" w:rsidR="00C0436C" w:rsidRPr="00B322A8" w:rsidRDefault="00C0436C" w:rsidP="00C12606">
            <w:pPr>
              <w:pStyle w:val="TAL"/>
              <w:keepNext w:val="0"/>
            </w:pPr>
          </w:p>
        </w:tc>
        <w:tc>
          <w:tcPr>
            <w:tcW w:w="873" w:type="dxa"/>
            <w:noWrap/>
            <w:hideMark/>
          </w:tcPr>
          <w:p w14:paraId="0BFE4847" w14:textId="77777777" w:rsidR="00C0436C" w:rsidRPr="00B322A8" w:rsidRDefault="00C0436C" w:rsidP="00C12606">
            <w:pPr>
              <w:pStyle w:val="TAL"/>
              <w:keepNext w:val="0"/>
            </w:pPr>
          </w:p>
        </w:tc>
      </w:tr>
      <w:tr w:rsidR="00C0436C" w:rsidRPr="00B322A8" w14:paraId="4434F68B" w14:textId="77777777" w:rsidTr="00C12606">
        <w:trPr>
          <w:trHeight w:val="300"/>
        </w:trPr>
        <w:tc>
          <w:tcPr>
            <w:tcW w:w="1267" w:type="dxa"/>
            <w:shd w:val="clear" w:color="auto" w:fill="EDEDED" w:themeFill="accent3" w:themeFillTint="33"/>
            <w:noWrap/>
            <w:hideMark/>
          </w:tcPr>
          <w:p w14:paraId="46A3933D"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0C546D65" w14:textId="77777777" w:rsidR="00C0436C" w:rsidRPr="00F94504" w:rsidRDefault="00C0436C" w:rsidP="00C12606">
            <w:pPr>
              <w:pStyle w:val="TAL"/>
              <w:keepNext w:val="0"/>
              <w:rPr>
                <w:b/>
                <w:bCs/>
              </w:rPr>
            </w:pPr>
            <w:r w:rsidRPr="00F94504">
              <w:rPr>
                <w:b/>
                <w:bCs/>
              </w:rPr>
              <w:t>4</w:t>
            </w:r>
          </w:p>
        </w:tc>
        <w:tc>
          <w:tcPr>
            <w:tcW w:w="2107" w:type="dxa"/>
            <w:shd w:val="clear" w:color="auto" w:fill="EDEDED" w:themeFill="accent3" w:themeFillTint="33"/>
            <w:noWrap/>
            <w:hideMark/>
          </w:tcPr>
          <w:p w14:paraId="1DF57431" w14:textId="77777777" w:rsidR="00C0436C" w:rsidRPr="00B322A8" w:rsidRDefault="00C0436C" w:rsidP="00C12606">
            <w:pPr>
              <w:pStyle w:val="TAL"/>
              <w:keepNext w:val="0"/>
            </w:pPr>
          </w:p>
        </w:tc>
        <w:tc>
          <w:tcPr>
            <w:tcW w:w="2082" w:type="dxa"/>
            <w:shd w:val="clear" w:color="auto" w:fill="EDEDED" w:themeFill="accent3" w:themeFillTint="33"/>
            <w:noWrap/>
            <w:hideMark/>
          </w:tcPr>
          <w:p w14:paraId="6C772DA0" w14:textId="77777777" w:rsidR="00C0436C" w:rsidRPr="00B322A8" w:rsidRDefault="00C0436C" w:rsidP="00C12606">
            <w:pPr>
              <w:pStyle w:val="TAL"/>
              <w:keepNext w:val="0"/>
            </w:pPr>
          </w:p>
        </w:tc>
        <w:tc>
          <w:tcPr>
            <w:tcW w:w="1117" w:type="dxa"/>
            <w:shd w:val="clear" w:color="auto" w:fill="EDEDED" w:themeFill="accent3" w:themeFillTint="33"/>
            <w:noWrap/>
            <w:hideMark/>
          </w:tcPr>
          <w:p w14:paraId="331E4B50" w14:textId="77777777" w:rsidR="00C0436C" w:rsidRPr="00B322A8" w:rsidRDefault="00C0436C" w:rsidP="00C12606">
            <w:pPr>
              <w:pStyle w:val="TAL"/>
              <w:keepNext w:val="0"/>
            </w:pPr>
          </w:p>
        </w:tc>
        <w:tc>
          <w:tcPr>
            <w:tcW w:w="873" w:type="dxa"/>
            <w:shd w:val="clear" w:color="auto" w:fill="EDEDED" w:themeFill="accent3" w:themeFillTint="33"/>
            <w:noWrap/>
            <w:hideMark/>
          </w:tcPr>
          <w:p w14:paraId="2C3BFD07" w14:textId="77777777" w:rsidR="00C0436C" w:rsidRPr="00B322A8" w:rsidRDefault="00C0436C" w:rsidP="00C12606">
            <w:pPr>
              <w:pStyle w:val="TAL"/>
              <w:keepNext w:val="0"/>
            </w:pPr>
          </w:p>
        </w:tc>
        <w:tc>
          <w:tcPr>
            <w:tcW w:w="873" w:type="dxa"/>
            <w:shd w:val="clear" w:color="auto" w:fill="EDEDED" w:themeFill="accent3" w:themeFillTint="33"/>
            <w:noWrap/>
            <w:hideMark/>
          </w:tcPr>
          <w:p w14:paraId="1466BB87" w14:textId="77777777" w:rsidR="00C0436C" w:rsidRPr="00B322A8" w:rsidRDefault="00C0436C" w:rsidP="00C12606">
            <w:pPr>
              <w:pStyle w:val="TAL"/>
              <w:keepNext w:val="0"/>
            </w:pPr>
          </w:p>
        </w:tc>
      </w:tr>
      <w:tr w:rsidR="00C0436C" w:rsidRPr="00B322A8" w14:paraId="55A31DB1" w14:textId="77777777" w:rsidTr="00C12606">
        <w:trPr>
          <w:trHeight w:val="300"/>
        </w:trPr>
        <w:tc>
          <w:tcPr>
            <w:tcW w:w="1267" w:type="dxa"/>
            <w:noWrap/>
            <w:hideMark/>
          </w:tcPr>
          <w:p w14:paraId="3EE31DCB" w14:textId="77777777" w:rsidR="00C0436C" w:rsidRPr="00B322A8" w:rsidRDefault="00C0436C" w:rsidP="00C12606">
            <w:pPr>
              <w:pStyle w:val="TAL"/>
              <w:keepNext w:val="0"/>
            </w:pPr>
            <w:r w:rsidRPr="00B322A8">
              <w:t>Cluster#</w:t>
            </w:r>
          </w:p>
        </w:tc>
        <w:tc>
          <w:tcPr>
            <w:tcW w:w="1100" w:type="dxa"/>
            <w:noWrap/>
            <w:hideMark/>
          </w:tcPr>
          <w:p w14:paraId="29FAD2C8" w14:textId="77777777" w:rsidR="00C0436C" w:rsidRPr="00B322A8" w:rsidRDefault="00C0436C" w:rsidP="00C12606">
            <w:pPr>
              <w:pStyle w:val="TAL"/>
              <w:keepNext w:val="0"/>
            </w:pPr>
            <w:r w:rsidRPr="00B322A8">
              <w:t>Power [dB]</w:t>
            </w:r>
          </w:p>
        </w:tc>
        <w:tc>
          <w:tcPr>
            <w:tcW w:w="2107" w:type="dxa"/>
            <w:noWrap/>
            <w:hideMark/>
          </w:tcPr>
          <w:p w14:paraId="16751AED" w14:textId="77777777" w:rsidR="00C0436C" w:rsidRPr="00B322A8" w:rsidRDefault="00C0436C" w:rsidP="00C12606">
            <w:pPr>
              <w:pStyle w:val="TAL"/>
              <w:keepNext w:val="0"/>
            </w:pPr>
            <w:r w:rsidRPr="00B322A8">
              <w:t>Excess delay [ns]</w:t>
            </w:r>
          </w:p>
        </w:tc>
        <w:tc>
          <w:tcPr>
            <w:tcW w:w="2082" w:type="dxa"/>
            <w:noWrap/>
            <w:hideMark/>
          </w:tcPr>
          <w:p w14:paraId="2596A887"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1FCBFFE3"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70246DD2" w14:textId="77777777" w:rsidR="00C0436C" w:rsidRPr="00B322A8" w:rsidRDefault="00C0436C" w:rsidP="00C12606">
            <w:pPr>
              <w:pStyle w:val="TAL"/>
              <w:keepNext w:val="0"/>
            </w:pPr>
            <w:r w:rsidRPr="00B322A8">
              <w:t>ASA [°]</w:t>
            </w:r>
          </w:p>
        </w:tc>
        <w:tc>
          <w:tcPr>
            <w:tcW w:w="873" w:type="dxa"/>
            <w:noWrap/>
            <w:hideMark/>
          </w:tcPr>
          <w:p w14:paraId="409600A2"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33A306BC" w14:textId="77777777" w:rsidTr="00C12606">
        <w:trPr>
          <w:trHeight w:val="300"/>
        </w:trPr>
        <w:tc>
          <w:tcPr>
            <w:tcW w:w="1267" w:type="dxa"/>
            <w:noWrap/>
            <w:hideMark/>
          </w:tcPr>
          <w:p w14:paraId="6DB6FD25" w14:textId="77777777" w:rsidR="00C0436C" w:rsidRPr="00B322A8" w:rsidRDefault="00C0436C" w:rsidP="00C12606">
            <w:pPr>
              <w:pStyle w:val="TAL"/>
              <w:keepNext w:val="0"/>
            </w:pPr>
            <w:r w:rsidRPr="00B322A8">
              <w:t>1</w:t>
            </w:r>
          </w:p>
        </w:tc>
        <w:tc>
          <w:tcPr>
            <w:tcW w:w="1100" w:type="dxa"/>
            <w:noWrap/>
            <w:hideMark/>
          </w:tcPr>
          <w:p w14:paraId="201A5939" w14:textId="77777777" w:rsidR="00C0436C" w:rsidRPr="00B322A8" w:rsidRDefault="00C0436C" w:rsidP="00C12606">
            <w:pPr>
              <w:pStyle w:val="TAL"/>
              <w:keepNext w:val="0"/>
            </w:pPr>
            <w:r w:rsidRPr="00B322A8">
              <w:t>-18.8</w:t>
            </w:r>
          </w:p>
        </w:tc>
        <w:tc>
          <w:tcPr>
            <w:tcW w:w="2107" w:type="dxa"/>
            <w:noWrap/>
            <w:hideMark/>
          </w:tcPr>
          <w:p w14:paraId="2DDD9F06" w14:textId="414C8998" w:rsidR="00C0436C" w:rsidRPr="00B322A8" w:rsidRDefault="00C0436C" w:rsidP="00C12606">
            <w:pPr>
              <w:pStyle w:val="TAL"/>
              <w:keepNext w:val="0"/>
            </w:pPr>
            <w:r w:rsidRPr="00C832DF">
              <w:t>0</w:t>
            </w:r>
          </w:p>
        </w:tc>
        <w:tc>
          <w:tcPr>
            <w:tcW w:w="2082" w:type="dxa"/>
            <w:noWrap/>
            <w:hideMark/>
          </w:tcPr>
          <w:p w14:paraId="2A2A6F50" w14:textId="30476888" w:rsidR="00C0436C" w:rsidRPr="00B322A8" w:rsidRDefault="00C0436C" w:rsidP="00C12606">
            <w:pPr>
              <w:pStyle w:val="TAL"/>
              <w:keepNext w:val="0"/>
            </w:pPr>
            <w:r w:rsidRPr="00C832DF">
              <w:t>70.85</w:t>
            </w:r>
          </w:p>
        </w:tc>
        <w:tc>
          <w:tcPr>
            <w:tcW w:w="1117" w:type="dxa"/>
            <w:noWrap/>
            <w:hideMark/>
          </w:tcPr>
          <w:p w14:paraId="38FD2A80" w14:textId="3E81FADB" w:rsidR="00C0436C" w:rsidRPr="00B322A8" w:rsidRDefault="00C0436C" w:rsidP="00C12606">
            <w:pPr>
              <w:pStyle w:val="TAL"/>
              <w:keepNext w:val="0"/>
            </w:pPr>
            <w:r w:rsidRPr="00C832DF">
              <w:t>-88.72</w:t>
            </w:r>
          </w:p>
        </w:tc>
        <w:tc>
          <w:tcPr>
            <w:tcW w:w="873" w:type="dxa"/>
            <w:noWrap/>
            <w:hideMark/>
          </w:tcPr>
          <w:p w14:paraId="6354538E" w14:textId="77777777" w:rsidR="00C0436C" w:rsidRPr="00B322A8" w:rsidRDefault="00C0436C" w:rsidP="00C12606">
            <w:pPr>
              <w:pStyle w:val="TAL"/>
              <w:keepNext w:val="0"/>
            </w:pPr>
            <w:r w:rsidRPr="00B322A8">
              <w:t>7.52</w:t>
            </w:r>
          </w:p>
        </w:tc>
        <w:tc>
          <w:tcPr>
            <w:tcW w:w="873" w:type="dxa"/>
            <w:noWrap/>
            <w:hideMark/>
          </w:tcPr>
          <w:p w14:paraId="35164D5F" w14:textId="77777777" w:rsidR="00C0436C" w:rsidRPr="00B322A8" w:rsidRDefault="00C0436C" w:rsidP="00C12606">
            <w:pPr>
              <w:pStyle w:val="TAL"/>
              <w:keepNext w:val="0"/>
            </w:pPr>
            <w:r w:rsidRPr="00B322A8">
              <w:t>98.1</w:t>
            </w:r>
          </w:p>
        </w:tc>
      </w:tr>
      <w:tr w:rsidR="00C0436C" w:rsidRPr="00B322A8" w14:paraId="4DBAF8A5" w14:textId="77777777" w:rsidTr="00C12606">
        <w:trPr>
          <w:trHeight w:val="300"/>
        </w:trPr>
        <w:tc>
          <w:tcPr>
            <w:tcW w:w="1267" w:type="dxa"/>
            <w:noWrap/>
            <w:hideMark/>
          </w:tcPr>
          <w:p w14:paraId="1046303E" w14:textId="77777777" w:rsidR="00C0436C" w:rsidRPr="00B322A8" w:rsidRDefault="00C0436C" w:rsidP="00C12606">
            <w:pPr>
              <w:pStyle w:val="TAL"/>
              <w:keepNext w:val="0"/>
            </w:pPr>
            <w:r w:rsidRPr="00B322A8">
              <w:t>2</w:t>
            </w:r>
          </w:p>
        </w:tc>
        <w:tc>
          <w:tcPr>
            <w:tcW w:w="1100" w:type="dxa"/>
            <w:noWrap/>
            <w:hideMark/>
          </w:tcPr>
          <w:p w14:paraId="6FB57B1C" w14:textId="77777777" w:rsidR="00C0436C" w:rsidRPr="00B322A8" w:rsidRDefault="00C0436C" w:rsidP="00C12606">
            <w:pPr>
              <w:pStyle w:val="TAL"/>
              <w:keepNext w:val="0"/>
            </w:pPr>
            <w:r w:rsidRPr="00B322A8">
              <w:t>-5.4</w:t>
            </w:r>
          </w:p>
        </w:tc>
        <w:tc>
          <w:tcPr>
            <w:tcW w:w="2107" w:type="dxa"/>
            <w:noWrap/>
            <w:hideMark/>
          </w:tcPr>
          <w:p w14:paraId="2040D10B" w14:textId="1B81680C" w:rsidR="00C0436C" w:rsidRPr="00B322A8" w:rsidRDefault="00C0436C" w:rsidP="00C12606">
            <w:pPr>
              <w:pStyle w:val="TAL"/>
              <w:keepNext w:val="0"/>
            </w:pPr>
            <w:r w:rsidRPr="00C832DF">
              <w:t>42</w:t>
            </w:r>
          </w:p>
        </w:tc>
        <w:tc>
          <w:tcPr>
            <w:tcW w:w="2082" w:type="dxa"/>
            <w:noWrap/>
            <w:hideMark/>
          </w:tcPr>
          <w:p w14:paraId="71A04DD0" w14:textId="4E814895" w:rsidR="00C0436C" w:rsidRPr="00B322A8" w:rsidRDefault="00C0436C" w:rsidP="00C12606">
            <w:pPr>
              <w:pStyle w:val="TAL"/>
              <w:keepNext w:val="0"/>
            </w:pPr>
            <w:r w:rsidRPr="00C832DF">
              <w:t>177.83</w:t>
            </w:r>
          </w:p>
        </w:tc>
        <w:tc>
          <w:tcPr>
            <w:tcW w:w="1117" w:type="dxa"/>
            <w:noWrap/>
            <w:hideMark/>
          </w:tcPr>
          <w:p w14:paraId="2DD614F5" w14:textId="50CA6D1F" w:rsidR="00C0436C" w:rsidRPr="00B322A8" w:rsidRDefault="00C0436C" w:rsidP="00C12606">
            <w:pPr>
              <w:pStyle w:val="TAL"/>
              <w:keepNext w:val="0"/>
            </w:pPr>
            <w:r w:rsidRPr="00C832DF">
              <w:t>-28.59</w:t>
            </w:r>
          </w:p>
        </w:tc>
        <w:tc>
          <w:tcPr>
            <w:tcW w:w="873" w:type="dxa"/>
            <w:noWrap/>
            <w:hideMark/>
          </w:tcPr>
          <w:p w14:paraId="08EEC02B" w14:textId="77777777" w:rsidR="00C0436C" w:rsidRPr="00B322A8" w:rsidRDefault="00C0436C" w:rsidP="00C12606">
            <w:pPr>
              <w:pStyle w:val="TAL"/>
              <w:keepNext w:val="0"/>
            </w:pPr>
            <w:r w:rsidRPr="00B322A8">
              <w:t>7.52</w:t>
            </w:r>
          </w:p>
        </w:tc>
        <w:tc>
          <w:tcPr>
            <w:tcW w:w="873" w:type="dxa"/>
            <w:noWrap/>
            <w:hideMark/>
          </w:tcPr>
          <w:p w14:paraId="4A4ED7D6" w14:textId="77777777" w:rsidR="00C0436C" w:rsidRPr="00B322A8" w:rsidRDefault="00C0436C" w:rsidP="00C12606">
            <w:pPr>
              <w:pStyle w:val="TAL"/>
              <w:keepNext w:val="0"/>
            </w:pPr>
            <w:r w:rsidRPr="00B322A8">
              <w:t>98.58</w:t>
            </w:r>
          </w:p>
        </w:tc>
      </w:tr>
      <w:tr w:rsidR="00C0436C" w:rsidRPr="00B322A8" w14:paraId="42D1FA03" w14:textId="77777777" w:rsidTr="00C12606">
        <w:trPr>
          <w:trHeight w:val="300"/>
        </w:trPr>
        <w:tc>
          <w:tcPr>
            <w:tcW w:w="1267" w:type="dxa"/>
            <w:noWrap/>
            <w:hideMark/>
          </w:tcPr>
          <w:p w14:paraId="18E1ABDC" w14:textId="77777777" w:rsidR="00C0436C" w:rsidRPr="00B322A8" w:rsidRDefault="00C0436C" w:rsidP="00C12606">
            <w:pPr>
              <w:pStyle w:val="TAL"/>
              <w:keepNext w:val="0"/>
            </w:pPr>
            <w:r w:rsidRPr="00B322A8">
              <w:t>3</w:t>
            </w:r>
          </w:p>
        </w:tc>
        <w:tc>
          <w:tcPr>
            <w:tcW w:w="1100" w:type="dxa"/>
            <w:noWrap/>
            <w:hideMark/>
          </w:tcPr>
          <w:p w14:paraId="248AC933" w14:textId="77777777" w:rsidR="00C0436C" w:rsidRPr="00B322A8" w:rsidRDefault="00C0436C" w:rsidP="00C12606">
            <w:pPr>
              <w:pStyle w:val="TAL"/>
              <w:keepNext w:val="0"/>
            </w:pPr>
            <w:r w:rsidRPr="00B322A8">
              <w:t>-7.6</w:t>
            </w:r>
          </w:p>
        </w:tc>
        <w:tc>
          <w:tcPr>
            <w:tcW w:w="2107" w:type="dxa"/>
            <w:noWrap/>
            <w:hideMark/>
          </w:tcPr>
          <w:p w14:paraId="7B557ECB" w14:textId="00C914CF" w:rsidR="00C0436C" w:rsidRPr="00B322A8" w:rsidRDefault="00C0436C" w:rsidP="00C12606">
            <w:pPr>
              <w:pStyle w:val="TAL"/>
              <w:keepNext w:val="0"/>
            </w:pPr>
            <w:r w:rsidRPr="00C832DF">
              <w:t>44</w:t>
            </w:r>
          </w:p>
        </w:tc>
        <w:tc>
          <w:tcPr>
            <w:tcW w:w="2082" w:type="dxa"/>
            <w:noWrap/>
            <w:hideMark/>
          </w:tcPr>
          <w:p w14:paraId="19EE26B6" w14:textId="3D2FF4CF" w:rsidR="00C0436C" w:rsidRPr="00B322A8" w:rsidRDefault="00C0436C" w:rsidP="00C12606">
            <w:pPr>
              <w:pStyle w:val="TAL"/>
              <w:keepNext w:val="0"/>
            </w:pPr>
            <w:r w:rsidRPr="00C832DF">
              <w:t>177.83</w:t>
            </w:r>
          </w:p>
        </w:tc>
        <w:tc>
          <w:tcPr>
            <w:tcW w:w="1117" w:type="dxa"/>
            <w:noWrap/>
            <w:hideMark/>
          </w:tcPr>
          <w:p w14:paraId="604FDC6C" w14:textId="73CF7819" w:rsidR="00C0436C" w:rsidRPr="00B322A8" w:rsidRDefault="00C0436C" w:rsidP="00C12606">
            <w:pPr>
              <w:pStyle w:val="TAL"/>
              <w:keepNext w:val="0"/>
            </w:pPr>
            <w:r w:rsidRPr="00C832DF">
              <w:t>-28.59</w:t>
            </w:r>
          </w:p>
        </w:tc>
        <w:tc>
          <w:tcPr>
            <w:tcW w:w="873" w:type="dxa"/>
            <w:noWrap/>
            <w:hideMark/>
          </w:tcPr>
          <w:p w14:paraId="72C7FFEF" w14:textId="77777777" w:rsidR="00C0436C" w:rsidRPr="00B322A8" w:rsidRDefault="00C0436C" w:rsidP="00C12606">
            <w:pPr>
              <w:pStyle w:val="TAL"/>
              <w:keepNext w:val="0"/>
            </w:pPr>
            <w:r w:rsidRPr="00B322A8">
              <w:t>6.768</w:t>
            </w:r>
          </w:p>
        </w:tc>
        <w:tc>
          <w:tcPr>
            <w:tcW w:w="873" w:type="dxa"/>
            <w:noWrap/>
            <w:hideMark/>
          </w:tcPr>
          <w:p w14:paraId="7DB278D2" w14:textId="77777777" w:rsidR="00C0436C" w:rsidRPr="00B322A8" w:rsidRDefault="00C0436C" w:rsidP="00C12606">
            <w:pPr>
              <w:pStyle w:val="TAL"/>
              <w:keepNext w:val="0"/>
            </w:pPr>
            <w:r w:rsidRPr="00B322A8">
              <w:t>98.58</w:t>
            </w:r>
          </w:p>
        </w:tc>
      </w:tr>
      <w:tr w:rsidR="00C0436C" w:rsidRPr="00B322A8" w14:paraId="74B2AC9B" w14:textId="77777777" w:rsidTr="00C12606">
        <w:trPr>
          <w:trHeight w:val="300"/>
        </w:trPr>
        <w:tc>
          <w:tcPr>
            <w:tcW w:w="1267" w:type="dxa"/>
            <w:noWrap/>
            <w:hideMark/>
          </w:tcPr>
          <w:p w14:paraId="0C712A52" w14:textId="77777777" w:rsidR="00C0436C" w:rsidRPr="00B322A8" w:rsidRDefault="00C0436C" w:rsidP="00C12606">
            <w:pPr>
              <w:pStyle w:val="TAL"/>
              <w:keepNext w:val="0"/>
            </w:pPr>
            <w:r w:rsidRPr="00B322A8">
              <w:t>4</w:t>
            </w:r>
          </w:p>
        </w:tc>
        <w:tc>
          <w:tcPr>
            <w:tcW w:w="1100" w:type="dxa"/>
            <w:noWrap/>
            <w:hideMark/>
          </w:tcPr>
          <w:p w14:paraId="6C714E79" w14:textId="77777777" w:rsidR="00C0436C" w:rsidRPr="00B322A8" w:rsidRDefault="00C0436C" w:rsidP="00C12606">
            <w:pPr>
              <w:pStyle w:val="TAL"/>
              <w:keepNext w:val="0"/>
            </w:pPr>
            <w:r w:rsidRPr="00B322A8">
              <w:t>-11.4</w:t>
            </w:r>
          </w:p>
        </w:tc>
        <w:tc>
          <w:tcPr>
            <w:tcW w:w="2107" w:type="dxa"/>
            <w:noWrap/>
            <w:hideMark/>
          </w:tcPr>
          <w:p w14:paraId="51DC6B1F" w14:textId="793F46A6" w:rsidR="00C0436C" w:rsidRPr="00B322A8" w:rsidRDefault="00C0436C" w:rsidP="00C12606">
            <w:pPr>
              <w:pStyle w:val="TAL"/>
              <w:keepNext w:val="0"/>
            </w:pPr>
            <w:r w:rsidRPr="00C832DF">
              <w:t>51</w:t>
            </w:r>
          </w:p>
        </w:tc>
        <w:tc>
          <w:tcPr>
            <w:tcW w:w="2082" w:type="dxa"/>
            <w:noWrap/>
            <w:hideMark/>
          </w:tcPr>
          <w:p w14:paraId="10066526" w14:textId="0B8639FB" w:rsidR="00C0436C" w:rsidRPr="00B322A8" w:rsidRDefault="00C0436C" w:rsidP="00C12606">
            <w:pPr>
              <w:pStyle w:val="TAL"/>
              <w:keepNext w:val="0"/>
            </w:pPr>
            <w:r w:rsidRPr="00C832DF">
              <w:t>88.2</w:t>
            </w:r>
          </w:p>
        </w:tc>
        <w:tc>
          <w:tcPr>
            <w:tcW w:w="1117" w:type="dxa"/>
            <w:noWrap/>
            <w:hideMark/>
          </w:tcPr>
          <w:p w14:paraId="606310F5" w14:textId="376B0669" w:rsidR="00C0436C" w:rsidRPr="00B322A8" w:rsidRDefault="00C0436C" w:rsidP="00C12606">
            <w:pPr>
              <w:pStyle w:val="TAL"/>
              <w:keepNext w:val="0"/>
            </w:pPr>
            <w:r w:rsidRPr="00C832DF">
              <w:t>4.06</w:t>
            </w:r>
          </w:p>
        </w:tc>
        <w:tc>
          <w:tcPr>
            <w:tcW w:w="873" w:type="dxa"/>
            <w:noWrap/>
            <w:hideMark/>
          </w:tcPr>
          <w:p w14:paraId="538E8302" w14:textId="77777777" w:rsidR="00C0436C" w:rsidRPr="00B322A8" w:rsidRDefault="00C0436C" w:rsidP="00C12606">
            <w:pPr>
              <w:pStyle w:val="TAL"/>
              <w:keepNext w:val="0"/>
            </w:pPr>
            <w:r w:rsidRPr="00B322A8">
              <w:t>7.52</w:t>
            </w:r>
          </w:p>
        </w:tc>
        <w:tc>
          <w:tcPr>
            <w:tcW w:w="873" w:type="dxa"/>
            <w:noWrap/>
            <w:hideMark/>
          </w:tcPr>
          <w:p w14:paraId="1D44D52C" w14:textId="77777777" w:rsidR="00C0436C" w:rsidRPr="00B322A8" w:rsidRDefault="00C0436C" w:rsidP="00C12606">
            <w:pPr>
              <w:pStyle w:val="TAL"/>
              <w:keepNext w:val="0"/>
            </w:pPr>
            <w:r w:rsidRPr="00B322A8">
              <w:t>98.9</w:t>
            </w:r>
          </w:p>
        </w:tc>
      </w:tr>
      <w:tr w:rsidR="00C0436C" w:rsidRPr="00B322A8" w14:paraId="03AC963C" w14:textId="77777777" w:rsidTr="00C12606">
        <w:trPr>
          <w:trHeight w:val="300"/>
        </w:trPr>
        <w:tc>
          <w:tcPr>
            <w:tcW w:w="1267" w:type="dxa"/>
            <w:noWrap/>
            <w:hideMark/>
          </w:tcPr>
          <w:p w14:paraId="0594BC49" w14:textId="77777777" w:rsidR="00C0436C" w:rsidRPr="00B322A8" w:rsidRDefault="00C0436C" w:rsidP="00C12606">
            <w:pPr>
              <w:pStyle w:val="TAL"/>
              <w:keepNext w:val="0"/>
            </w:pPr>
            <w:r w:rsidRPr="00B322A8">
              <w:t>5</w:t>
            </w:r>
          </w:p>
        </w:tc>
        <w:tc>
          <w:tcPr>
            <w:tcW w:w="1100" w:type="dxa"/>
            <w:noWrap/>
            <w:hideMark/>
          </w:tcPr>
          <w:p w14:paraId="3607E74E" w14:textId="77777777" w:rsidR="00C0436C" w:rsidRPr="00B322A8" w:rsidRDefault="00C0436C" w:rsidP="00C12606">
            <w:pPr>
              <w:pStyle w:val="TAL"/>
              <w:keepNext w:val="0"/>
            </w:pPr>
            <w:r w:rsidRPr="00B322A8">
              <w:t>-13.6</w:t>
            </w:r>
          </w:p>
        </w:tc>
        <w:tc>
          <w:tcPr>
            <w:tcW w:w="2107" w:type="dxa"/>
            <w:noWrap/>
            <w:hideMark/>
          </w:tcPr>
          <w:p w14:paraId="68416A4F" w14:textId="1FE1B4C7" w:rsidR="00C0436C" w:rsidRPr="00B322A8" w:rsidRDefault="00C0436C" w:rsidP="00C12606">
            <w:pPr>
              <w:pStyle w:val="TAL"/>
              <w:keepNext w:val="0"/>
            </w:pPr>
            <w:r w:rsidRPr="00C832DF">
              <w:t>59</w:t>
            </w:r>
          </w:p>
        </w:tc>
        <w:tc>
          <w:tcPr>
            <w:tcW w:w="2082" w:type="dxa"/>
            <w:noWrap/>
            <w:hideMark/>
          </w:tcPr>
          <w:p w14:paraId="309843C6" w14:textId="30E0E679" w:rsidR="00C0436C" w:rsidRPr="00B322A8" w:rsidRDefault="00C0436C" w:rsidP="00C12606">
            <w:pPr>
              <w:pStyle w:val="TAL"/>
              <w:keepNext w:val="0"/>
            </w:pPr>
            <w:r w:rsidRPr="00C832DF">
              <w:t>88.2</w:t>
            </w:r>
          </w:p>
        </w:tc>
        <w:tc>
          <w:tcPr>
            <w:tcW w:w="1117" w:type="dxa"/>
            <w:noWrap/>
            <w:hideMark/>
          </w:tcPr>
          <w:p w14:paraId="5C6CCC0F" w14:textId="3EF681EE" w:rsidR="00C0436C" w:rsidRPr="00B322A8" w:rsidRDefault="00C0436C" w:rsidP="00C12606">
            <w:pPr>
              <w:pStyle w:val="TAL"/>
              <w:keepNext w:val="0"/>
            </w:pPr>
            <w:r w:rsidRPr="00C832DF">
              <w:t>4.06</w:t>
            </w:r>
          </w:p>
        </w:tc>
        <w:tc>
          <w:tcPr>
            <w:tcW w:w="873" w:type="dxa"/>
            <w:noWrap/>
            <w:hideMark/>
          </w:tcPr>
          <w:p w14:paraId="54DD4014" w14:textId="77777777" w:rsidR="00C0436C" w:rsidRPr="00B322A8" w:rsidRDefault="00C0436C" w:rsidP="00C12606">
            <w:pPr>
              <w:pStyle w:val="TAL"/>
              <w:keepNext w:val="0"/>
            </w:pPr>
            <w:r w:rsidRPr="00B322A8">
              <w:t>6.768</w:t>
            </w:r>
          </w:p>
        </w:tc>
        <w:tc>
          <w:tcPr>
            <w:tcW w:w="873" w:type="dxa"/>
            <w:noWrap/>
            <w:hideMark/>
          </w:tcPr>
          <w:p w14:paraId="46F016EE" w14:textId="77777777" w:rsidR="00C0436C" w:rsidRPr="00B322A8" w:rsidRDefault="00C0436C" w:rsidP="00C12606">
            <w:pPr>
              <w:pStyle w:val="TAL"/>
              <w:keepNext w:val="0"/>
            </w:pPr>
            <w:r w:rsidRPr="00B322A8">
              <w:t>98.9</w:t>
            </w:r>
          </w:p>
        </w:tc>
      </w:tr>
      <w:tr w:rsidR="00C0436C" w:rsidRPr="00B322A8" w14:paraId="3BC57513" w14:textId="77777777" w:rsidTr="00C12606">
        <w:trPr>
          <w:trHeight w:val="300"/>
        </w:trPr>
        <w:tc>
          <w:tcPr>
            <w:tcW w:w="1267" w:type="dxa"/>
            <w:noWrap/>
            <w:hideMark/>
          </w:tcPr>
          <w:p w14:paraId="0F0C333F" w14:textId="77777777" w:rsidR="00C0436C" w:rsidRPr="00B322A8" w:rsidRDefault="00C0436C" w:rsidP="00C12606">
            <w:pPr>
              <w:pStyle w:val="TAL"/>
              <w:keepNext w:val="0"/>
            </w:pPr>
            <w:r w:rsidRPr="00B322A8">
              <w:t>6</w:t>
            </w:r>
          </w:p>
        </w:tc>
        <w:tc>
          <w:tcPr>
            <w:tcW w:w="1100" w:type="dxa"/>
            <w:noWrap/>
            <w:hideMark/>
          </w:tcPr>
          <w:p w14:paraId="6216BB3F" w14:textId="77777777" w:rsidR="00C0436C" w:rsidRPr="00B322A8" w:rsidRDefault="00C0436C" w:rsidP="00C12606">
            <w:pPr>
              <w:pStyle w:val="TAL"/>
              <w:keepNext w:val="0"/>
            </w:pPr>
            <w:r w:rsidRPr="00B322A8">
              <w:t>-15.9</w:t>
            </w:r>
          </w:p>
        </w:tc>
        <w:tc>
          <w:tcPr>
            <w:tcW w:w="2107" w:type="dxa"/>
            <w:noWrap/>
            <w:hideMark/>
          </w:tcPr>
          <w:p w14:paraId="1D1A450B" w14:textId="11E3565D" w:rsidR="00C0436C" w:rsidRPr="00B322A8" w:rsidRDefault="00C0436C" w:rsidP="00C12606">
            <w:pPr>
              <w:pStyle w:val="TAL"/>
              <w:keepNext w:val="0"/>
            </w:pPr>
            <w:r w:rsidRPr="00C832DF">
              <w:t>63</w:t>
            </w:r>
          </w:p>
        </w:tc>
        <w:tc>
          <w:tcPr>
            <w:tcW w:w="2082" w:type="dxa"/>
            <w:noWrap/>
            <w:hideMark/>
          </w:tcPr>
          <w:p w14:paraId="13D772B8" w14:textId="5974EB86" w:rsidR="00C0436C" w:rsidRPr="00B322A8" w:rsidRDefault="00C0436C" w:rsidP="00C12606">
            <w:pPr>
              <w:pStyle w:val="TAL"/>
              <w:keepNext w:val="0"/>
            </w:pPr>
            <w:r w:rsidRPr="00C832DF">
              <w:t>-78.68</w:t>
            </w:r>
          </w:p>
        </w:tc>
        <w:tc>
          <w:tcPr>
            <w:tcW w:w="1117" w:type="dxa"/>
            <w:noWrap/>
            <w:hideMark/>
          </w:tcPr>
          <w:p w14:paraId="4B58A767" w14:textId="757C674B" w:rsidR="00C0436C" w:rsidRPr="00B322A8" w:rsidRDefault="00C0436C" w:rsidP="00C12606">
            <w:pPr>
              <w:pStyle w:val="TAL"/>
              <w:keepNext w:val="0"/>
            </w:pPr>
            <w:r w:rsidRPr="00C832DF">
              <w:t>14.88</w:t>
            </w:r>
          </w:p>
        </w:tc>
        <w:tc>
          <w:tcPr>
            <w:tcW w:w="873" w:type="dxa"/>
            <w:noWrap/>
            <w:hideMark/>
          </w:tcPr>
          <w:p w14:paraId="231AFADA" w14:textId="77777777" w:rsidR="00C0436C" w:rsidRPr="00B322A8" w:rsidRDefault="00C0436C" w:rsidP="00C12606">
            <w:pPr>
              <w:pStyle w:val="TAL"/>
              <w:keepNext w:val="0"/>
            </w:pPr>
            <w:r w:rsidRPr="00B322A8">
              <w:t>7.52</w:t>
            </w:r>
          </w:p>
        </w:tc>
        <w:tc>
          <w:tcPr>
            <w:tcW w:w="873" w:type="dxa"/>
            <w:noWrap/>
            <w:hideMark/>
          </w:tcPr>
          <w:p w14:paraId="5D164E44" w14:textId="77777777" w:rsidR="00C0436C" w:rsidRPr="00B322A8" w:rsidRDefault="00C0436C" w:rsidP="00C12606">
            <w:pPr>
              <w:pStyle w:val="TAL"/>
              <w:keepNext w:val="0"/>
            </w:pPr>
            <w:r w:rsidRPr="00B322A8">
              <w:t>99.21</w:t>
            </w:r>
          </w:p>
        </w:tc>
      </w:tr>
      <w:tr w:rsidR="00C0436C" w:rsidRPr="00B322A8" w14:paraId="0762B873" w14:textId="77777777" w:rsidTr="00C12606">
        <w:trPr>
          <w:trHeight w:val="300"/>
        </w:trPr>
        <w:tc>
          <w:tcPr>
            <w:tcW w:w="1267" w:type="dxa"/>
            <w:noWrap/>
            <w:hideMark/>
          </w:tcPr>
          <w:p w14:paraId="212922BC" w14:textId="77777777" w:rsidR="00C0436C" w:rsidRPr="00B322A8" w:rsidRDefault="00C0436C" w:rsidP="00C12606">
            <w:pPr>
              <w:pStyle w:val="TAL"/>
              <w:keepNext w:val="0"/>
            </w:pPr>
            <w:r w:rsidRPr="00B322A8">
              <w:t>7</w:t>
            </w:r>
          </w:p>
        </w:tc>
        <w:tc>
          <w:tcPr>
            <w:tcW w:w="1100" w:type="dxa"/>
            <w:noWrap/>
            <w:hideMark/>
          </w:tcPr>
          <w:p w14:paraId="42264F0D" w14:textId="77777777" w:rsidR="00C0436C" w:rsidRPr="00B322A8" w:rsidRDefault="00C0436C" w:rsidP="00C12606">
            <w:pPr>
              <w:pStyle w:val="TAL"/>
              <w:keepNext w:val="0"/>
            </w:pPr>
            <w:r w:rsidRPr="00B322A8">
              <w:t>-9.4</w:t>
            </w:r>
          </w:p>
        </w:tc>
        <w:tc>
          <w:tcPr>
            <w:tcW w:w="2107" w:type="dxa"/>
            <w:noWrap/>
            <w:hideMark/>
          </w:tcPr>
          <w:p w14:paraId="52B38DDF" w14:textId="40938C80" w:rsidR="00C0436C" w:rsidRPr="00B322A8" w:rsidRDefault="00C0436C" w:rsidP="00C12606">
            <w:pPr>
              <w:pStyle w:val="TAL"/>
              <w:keepNext w:val="0"/>
            </w:pPr>
            <w:r w:rsidRPr="00C832DF">
              <w:t>64</w:t>
            </w:r>
          </w:p>
        </w:tc>
        <w:tc>
          <w:tcPr>
            <w:tcW w:w="2082" w:type="dxa"/>
            <w:noWrap/>
            <w:hideMark/>
          </w:tcPr>
          <w:p w14:paraId="4D569048" w14:textId="7781E5D6" w:rsidR="00C0436C" w:rsidRPr="00B322A8" w:rsidRDefault="00C0436C" w:rsidP="00C12606">
            <w:pPr>
              <w:pStyle w:val="TAL"/>
              <w:keepNext w:val="0"/>
            </w:pPr>
            <w:r w:rsidRPr="00C832DF">
              <w:t>177.83</w:t>
            </w:r>
          </w:p>
        </w:tc>
        <w:tc>
          <w:tcPr>
            <w:tcW w:w="1117" w:type="dxa"/>
            <w:noWrap/>
            <w:hideMark/>
          </w:tcPr>
          <w:p w14:paraId="0CEA060E" w14:textId="4D5B2CB1" w:rsidR="00C0436C" w:rsidRPr="00B322A8" w:rsidRDefault="00C0436C" w:rsidP="00C12606">
            <w:pPr>
              <w:pStyle w:val="TAL"/>
              <w:keepNext w:val="0"/>
            </w:pPr>
            <w:r w:rsidRPr="00C832DF">
              <w:t>-28.59</w:t>
            </w:r>
          </w:p>
        </w:tc>
        <w:tc>
          <w:tcPr>
            <w:tcW w:w="873" w:type="dxa"/>
            <w:noWrap/>
            <w:hideMark/>
          </w:tcPr>
          <w:p w14:paraId="08F71025" w14:textId="77777777" w:rsidR="00C0436C" w:rsidRPr="00B322A8" w:rsidRDefault="00C0436C" w:rsidP="00C12606">
            <w:pPr>
              <w:pStyle w:val="TAL"/>
              <w:keepNext w:val="0"/>
            </w:pPr>
            <w:r w:rsidRPr="00B322A8">
              <w:t>6.016</w:t>
            </w:r>
          </w:p>
        </w:tc>
        <w:tc>
          <w:tcPr>
            <w:tcW w:w="873" w:type="dxa"/>
            <w:noWrap/>
            <w:hideMark/>
          </w:tcPr>
          <w:p w14:paraId="093312BE" w14:textId="77777777" w:rsidR="00C0436C" w:rsidRPr="00B322A8" w:rsidRDefault="00C0436C" w:rsidP="00C12606">
            <w:pPr>
              <w:pStyle w:val="TAL"/>
              <w:keepNext w:val="0"/>
            </w:pPr>
            <w:r w:rsidRPr="00B322A8">
              <w:t>98.58</w:t>
            </w:r>
          </w:p>
        </w:tc>
      </w:tr>
      <w:tr w:rsidR="00C0436C" w:rsidRPr="00B322A8" w14:paraId="117124A7" w14:textId="77777777" w:rsidTr="00C12606">
        <w:trPr>
          <w:trHeight w:val="300"/>
        </w:trPr>
        <w:tc>
          <w:tcPr>
            <w:tcW w:w="1267" w:type="dxa"/>
            <w:noWrap/>
            <w:hideMark/>
          </w:tcPr>
          <w:p w14:paraId="714ADACF" w14:textId="77777777" w:rsidR="00C0436C" w:rsidRPr="00B322A8" w:rsidRDefault="00C0436C" w:rsidP="00C12606">
            <w:pPr>
              <w:pStyle w:val="TAL"/>
              <w:keepNext w:val="0"/>
            </w:pPr>
            <w:r w:rsidRPr="00B322A8">
              <w:t>8</w:t>
            </w:r>
          </w:p>
        </w:tc>
        <w:tc>
          <w:tcPr>
            <w:tcW w:w="1100" w:type="dxa"/>
            <w:noWrap/>
            <w:hideMark/>
          </w:tcPr>
          <w:p w14:paraId="5FB91888" w14:textId="77777777" w:rsidR="00C0436C" w:rsidRPr="00B322A8" w:rsidRDefault="00C0436C" w:rsidP="00C12606">
            <w:pPr>
              <w:pStyle w:val="TAL"/>
              <w:keepNext w:val="0"/>
            </w:pPr>
            <w:r w:rsidRPr="00B322A8">
              <w:t>-15.3</w:t>
            </w:r>
          </w:p>
        </w:tc>
        <w:tc>
          <w:tcPr>
            <w:tcW w:w="2107" w:type="dxa"/>
            <w:noWrap/>
            <w:hideMark/>
          </w:tcPr>
          <w:p w14:paraId="5AEEF172" w14:textId="3DCE5625" w:rsidR="00C0436C" w:rsidRPr="00B322A8" w:rsidRDefault="00C0436C" w:rsidP="00C12606">
            <w:pPr>
              <w:pStyle w:val="TAL"/>
              <w:keepNext w:val="0"/>
            </w:pPr>
            <w:r w:rsidRPr="00C832DF">
              <w:t>74</w:t>
            </w:r>
          </w:p>
        </w:tc>
        <w:tc>
          <w:tcPr>
            <w:tcW w:w="2082" w:type="dxa"/>
            <w:noWrap/>
            <w:hideMark/>
          </w:tcPr>
          <w:p w14:paraId="1BB18CAA" w14:textId="2FCBAD19" w:rsidR="00C0436C" w:rsidRPr="00B322A8" w:rsidRDefault="00C0436C" w:rsidP="00C12606">
            <w:pPr>
              <w:pStyle w:val="TAL"/>
              <w:keepNext w:val="0"/>
            </w:pPr>
            <w:r w:rsidRPr="00C832DF">
              <w:t>88.2</w:t>
            </w:r>
          </w:p>
        </w:tc>
        <w:tc>
          <w:tcPr>
            <w:tcW w:w="1117" w:type="dxa"/>
            <w:noWrap/>
            <w:hideMark/>
          </w:tcPr>
          <w:p w14:paraId="056E1EF7" w14:textId="33BC61E3" w:rsidR="00C0436C" w:rsidRPr="00B322A8" w:rsidRDefault="00C0436C" w:rsidP="00C12606">
            <w:pPr>
              <w:pStyle w:val="TAL"/>
              <w:keepNext w:val="0"/>
            </w:pPr>
            <w:r w:rsidRPr="00C832DF">
              <w:t>4.06</w:t>
            </w:r>
          </w:p>
        </w:tc>
        <w:tc>
          <w:tcPr>
            <w:tcW w:w="873" w:type="dxa"/>
            <w:noWrap/>
            <w:hideMark/>
          </w:tcPr>
          <w:p w14:paraId="6CA6AEF6" w14:textId="77777777" w:rsidR="00C0436C" w:rsidRPr="00B322A8" w:rsidRDefault="00C0436C" w:rsidP="00C12606">
            <w:pPr>
              <w:pStyle w:val="TAL"/>
              <w:keepNext w:val="0"/>
            </w:pPr>
            <w:r w:rsidRPr="00B322A8">
              <w:t>6.016</w:t>
            </w:r>
          </w:p>
        </w:tc>
        <w:tc>
          <w:tcPr>
            <w:tcW w:w="873" w:type="dxa"/>
            <w:noWrap/>
            <w:hideMark/>
          </w:tcPr>
          <w:p w14:paraId="51930D46" w14:textId="77777777" w:rsidR="00C0436C" w:rsidRPr="00B322A8" w:rsidRDefault="00C0436C" w:rsidP="00C12606">
            <w:pPr>
              <w:pStyle w:val="TAL"/>
              <w:keepNext w:val="0"/>
            </w:pPr>
            <w:r w:rsidRPr="00B322A8">
              <w:t>98.9</w:t>
            </w:r>
          </w:p>
        </w:tc>
      </w:tr>
      <w:tr w:rsidR="00C0436C" w:rsidRPr="00B322A8" w14:paraId="319160D4" w14:textId="77777777" w:rsidTr="00C12606">
        <w:trPr>
          <w:trHeight w:val="300"/>
        </w:trPr>
        <w:tc>
          <w:tcPr>
            <w:tcW w:w="1267" w:type="dxa"/>
            <w:noWrap/>
            <w:hideMark/>
          </w:tcPr>
          <w:p w14:paraId="3C97D590" w14:textId="77777777" w:rsidR="00C0436C" w:rsidRPr="00B322A8" w:rsidRDefault="00C0436C" w:rsidP="00C12606">
            <w:pPr>
              <w:pStyle w:val="TAL"/>
              <w:keepNext w:val="0"/>
            </w:pPr>
            <w:r w:rsidRPr="00B322A8">
              <w:t>9</w:t>
            </w:r>
          </w:p>
        </w:tc>
        <w:tc>
          <w:tcPr>
            <w:tcW w:w="1100" w:type="dxa"/>
            <w:noWrap/>
            <w:hideMark/>
          </w:tcPr>
          <w:p w14:paraId="27E8C650" w14:textId="77777777" w:rsidR="00C0436C" w:rsidRPr="00B322A8" w:rsidRDefault="00C0436C" w:rsidP="00C12606">
            <w:pPr>
              <w:pStyle w:val="TAL"/>
              <w:keepNext w:val="0"/>
            </w:pPr>
            <w:r w:rsidRPr="00B322A8">
              <w:t>-12.9</w:t>
            </w:r>
          </w:p>
        </w:tc>
        <w:tc>
          <w:tcPr>
            <w:tcW w:w="2107" w:type="dxa"/>
            <w:noWrap/>
            <w:hideMark/>
          </w:tcPr>
          <w:p w14:paraId="280CAC1A" w14:textId="5D041815" w:rsidR="00C0436C" w:rsidRPr="00B322A8" w:rsidRDefault="00C0436C" w:rsidP="00C12606">
            <w:pPr>
              <w:pStyle w:val="TAL"/>
              <w:keepNext w:val="0"/>
            </w:pPr>
            <w:r w:rsidRPr="00C832DF">
              <w:t>84</w:t>
            </w:r>
          </w:p>
        </w:tc>
        <w:tc>
          <w:tcPr>
            <w:tcW w:w="2082" w:type="dxa"/>
            <w:noWrap/>
            <w:hideMark/>
          </w:tcPr>
          <w:p w14:paraId="09332E66" w14:textId="011CB693" w:rsidR="00C0436C" w:rsidRPr="00B322A8" w:rsidRDefault="00C0436C" w:rsidP="00C12606">
            <w:pPr>
              <w:pStyle w:val="TAL"/>
              <w:keepNext w:val="0"/>
            </w:pPr>
            <w:r w:rsidRPr="00C832DF">
              <w:t>-106.18</w:t>
            </w:r>
          </w:p>
        </w:tc>
        <w:tc>
          <w:tcPr>
            <w:tcW w:w="1117" w:type="dxa"/>
            <w:noWrap/>
            <w:hideMark/>
          </w:tcPr>
          <w:p w14:paraId="0B87C770" w14:textId="4594C9D1" w:rsidR="00C0436C" w:rsidRPr="00B322A8" w:rsidRDefault="00C0436C" w:rsidP="00C12606">
            <w:pPr>
              <w:pStyle w:val="TAL"/>
              <w:keepNext w:val="0"/>
            </w:pPr>
            <w:r w:rsidRPr="00C832DF">
              <w:t>-55.39</w:t>
            </w:r>
          </w:p>
        </w:tc>
        <w:tc>
          <w:tcPr>
            <w:tcW w:w="873" w:type="dxa"/>
            <w:noWrap/>
            <w:hideMark/>
          </w:tcPr>
          <w:p w14:paraId="72FAD8FE" w14:textId="77777777" w:rsidR="00C0436C" w:rsidRPr="00B322A8" w:rsidRDefault="00C0436C" w:rsidP="00C12606">
            <w:pPr>
              <w:pStyle w:val="TAL"/>
              <w:keepNext w:val="0"/>
            </w:pPr>
            <w:r w:rsidRPr="00B322A8">
              <w:t>7.52</w:t>
            </w:r>
          </w:p>
        </w:tc>
        <w:tc>
          <w:tcPr>
            <w:tcW w:w="873" w:type="dxa"/>
            <w:noWrap/>
            <w:hideMark/>
          </w:tcPr>
          <w:p w14:paraId="1C638927" w14:textId="77777777" w:rsidR="00C0436C" w:rsidRPr="00B322A8" w:rsidRDefault="00C0436C" w:rsidP="00C12606">
            <w:pPr>
              <w:pStyle w:val="TAL"/>
              <w:keepNext w:val="0"/>
            </w:pPr>
            <w:r w:rsidRPr="00B322A8">
              <w:t>98.16</w:t>
            </w:r>
          </w:p>
        </w:tc>
      </w:tr>
      <w:tr w:rsidR="00C0436C" w:rsidRPr="00B322A8" w14:paraId="49389886" w14:textId="77777777" w:rsidTr="00C12606">
        <w:trPr>
          <w:trHeight w:val="300"/>
        </w:trPr>
        <w:tc>
          <w:tcPr>
            <w:tcW w:w="1267" w:type="dxa"/>
            <w:noWrap/>
            <w:hideMark/>
          </w:tcPr>
          <w:p w14:paraId="313C7FAE" w14:textId="77777777" w:rsidR="00C0436C" w:rsidRPr="00B322A8" w:rsidRDefault="00C0436C" w:rsidP="00C12606">
            <w:pPr>
              <w:pStyle w:val="TAL"/>
              <w:keepNext w:val="0"/>
            </w:pPr>
            <w:r w:rsidRPr="00B322A8">
              <w:t>10</w:t>
            </w:r>
          </w:p>
        </w:tc>
        <w:tc>
          <w:tcPr>
            <w:tcW w:w="1100" w:type="dxa"/>
            <w:noWrap/>
            <w:hideMark/>
          </w:tcPr>
          <w:p w14:paraId="78FB07CE" w14:textId="77777777" w:rsidR="00C0436C" w:rsidRPr="00B322A8" w:rsidRDefault="00C0436C" w:rsidP="00C12606">
            <w:pPr>
              <w:pStyle w:val="TAL"/>
              <w:keepNext w:val="0"/>
            </w:pPr>
            <w:r w:rsidRPr="00B322A8">
              <w:t>-21.3</w:t>
            </w:r>
          </w:p>
        </w:tc>
        <w:tc>
          <w:tcPr>
            <w:tcW w:w="2107" w:type="dxa"/>
            <w:noWrap/>
            <w:hideMark/>
          </w:tcPr>
          <w:p w14:paraId="5167629F" w14:textId="780F3B67" w:rsidR="00C0436C" w:rsidRPr="00B322A8" w:rsidRDefault="00C0436C" w:rsidP="00C12606">
            <w:pPr>
              <w:pStyle w:val="TAL"/>
              <w:keepNext w:val="0"/>
            </w:pPr>
            <w:r w:rsidRPr="00C832DF">
              <w:t>169</w:t>
            </w:r>
          </w:p>
        </w:tc>
        <w:tc>
          <w:tcPr>
            <w:tcW w:w="2082" w:type="dxa"/>
            <w:noWrap/>
            <w:hideMark/>
          </w:tcPr>
          <w:p w14:paraId="063F401D" w14:textId="7B66D9F9" w:rsidR="00C0436C" w:rsidRPr="00B322A8" w:rsidRDefault="00C0436C" w:rsidP="00C12606">
            <w:pPr>
              <w:pStyle w:val="TAL"/>
              <w:keepNext w:val="0"/>
            </w:pPr>
            <w:r w:rsidRPr="00C832DF">
              <w:t>100.27</w:t>
            </w:r>
          </w:p>
        </w:tc>
        <w:tc>
          <w:tcPr>
            <w:tcW w:w="1117" w:type="dxa"/>
            <w:noWrap/>
            <w:hideMark/>
          </w:tcPr>
          <w:p w14:paraId="438B3D8D" w14:textId="33C51387" w:rsidR="00C0436C" w:rsidRPr="00B322A8" w:rsidRDefault="00C0436C" w:rsidP="00C12606">
            <w:pPr>
              <w:pStyle w:val="TAL"/>
              <w:keepNext w:val="0"/>
            </w:pPr>
            <w:r w:rsidRPr="00C832DF">
              <w:t>27.64</w:t>
            </w:r>
          </w:p>
        </w:tc>
        <w:tc>
          <w:tcPr>
            <w:tcW w:w="873" w:type="dxa"/>
            <w:noWrap/>
            <w:hideMark/>
          </w:tcPr>
          <w:p w14:paraId="4FC519B9" w14:textId="77777777" w:rsidR="00C0436C" w:rsidRPr="00B322A8" w:rsidRDefault="00C0436C" w:rsidP="00C12606">
            <w:pPr>
              <w:pStyle w:val="TAL"/>
              <w:keepNext w:val="0"/>
            </w:pPr>
            <w:r w:rsidRPr="00B322A8">
              <w:t>7.52</w:t>
            </w:r>
          </w:p>
        </w:tc>
        <w:tc>
          <w:tcPr>
            <w:tcW w:w="873" w:type="dxa"/>
            <w:noWrap/>
            <w:hideMark/>
          </w:tcPr>
          <w:p w14:paraId="57789D55" w14:textId="77777777" w:rsidR="00C0436C" w:rsidRPr="00B322A8" w:rsidRDefault="00C0436C" w:rsidP="00C12606">
            <w:pPr>
              <w:pStyle w:val="TAL"/>
              <w:keepNext w:val="0"/>
            </w:pPr>
            <w:r w:rsidRPr="00B322A8">
              <w:t>97.84</w:t>
            </w:r>
          </w:p>
        </w:tc>
      </w:tr>
      <w:tr w:rsidR="00C0436C" w:rsidRPr="00B322A8" w14:paraId="6D8C4A8D" w14:textId="77777777" w:rsidTr="00C12606">
        <w:trPr>
          <w:trHeight w:val="300"/>
        </w:trPr>
        <w:tc>
          <w:tcPr>
            <w:tcW w:w="1267" w:type="dxa"/>
            <w:noWrap/>
            <w:hideMark/>
          </w:tcPr>
          <w:p w14:paraId="1B4033EF" w14:textId="77777777" w:rsidR="00C0436C" w:rsidRPr="00B322A8" w:rsidRDefault="00C0436C" w:rsidP="00C12606">
            <w:pPr>
              <w:pStyle w:val="TAL"/>
              <w:keepNext w:val="0"/>
            </w:pPr>
            <w:r w:rsidRPr="00B322A8">
              <w:t>11</w:t>
            </w:r>
          </w:p>
        </w:tc>
        <w:tc>
          <w:tcPr>
            <w:tcW w:w="1100" w:type="dxa"/>
            <w:noWrap/>
            <w:hideMark/>
          </w:tcPr>
          <w:p w14:paraId="091516D8" w14:textId="77777777" w:rsidR="00C0436C" w:rsidRPr="00B322A8" w:rsidRDefault="00C0436C" w:rsidP="00C12606">
            <w:pPr>
              <w:pStyle w:val="TAL"/>
              <w:keepNext w:val="0"/>
            </w:pPr>
            <w:r w:rsidRPr="00B322A8">
              <w:t>-12</w:t>
            </w:r>
          </w:p>
        </w:tc>
        <w:tc>
          <w:tcPr>
            <w:tcW w:w="2107" w:type="dxa"/>
            <w:noWrap/>
            <w:hideMark/>
          </w:tcPr>
          <w:p w14:paraId="091A06BB" w14:textId="2A8AF571" w:rsidR="00C0436C" w:rsidRPr="00B322A8" w:rsidRDefault="00C0436C" w:rsidP="00C12606">
            <w:pPr>
              <w:pStyle w:val="TAL"/>
              <w:keepNext w:val="0"/>
            </w:pPr>
            <w:r w:rsidRPr="00C832DF">
              <w:t>209</w:t>
            </w:r>
          </w:p>
        </w:tc>
        <w:tc>
          <w:tcPr>
            <w:tcW w:w="2082" w:type="dxa"/>
            <w:noWrap/>
            <w:hideMark/>
          </w:tcPr>
          <w:p w14:paraId="4680F87E" w14:textId="2FF6A9E6" w:rsidR="00C0436C" w:rsidRPr="00B322A8" w:rsidRDefault="00C0436C" w:rsidP="00C12606">
            <w:pPr>
              <w:pStyle w:val="TAL"/>
              <w:keepNext w:val="0"/>
            </w:pPr>
            <w:r w:rsidRPr="00C832DF">
              <w:t>71.26</w:t>
            </w:r>
          </w:p>
        </w:tc>
        <w:tc>
          <w:tcPr>
            <w:tcW w:w="1117" w:type="dxa"/>
            <w:noWrap/>
            <w:hideMark/>
          </w:tcPr>
          <w:p w14:paraId="5CC9DB54" w14:textId="24E098B9" w:rsidR="00C0436C" w:rsidRPr="00B322A8" w:rsidRDefault="00C0436C" w:rsidP="00C12606">
            <w:pPr>
              <w:pStyle w:val="TAL"/>
              <w:keepNext w:val="0"/>
            </w:pPr>
            <w:r w:rsidRPr="00C832DF">
              <w:t>-55.84</w:t>
            </w:r>
          </w:p>
        </w:tc>
        <w:tc>
          <w:tcPr>
            <w:tcW w:w="873" w:type="dxa"/>
            <w:noWrap/>
            <w:hideMark/>
          </w:tcPr>
          <w:p w14:paraId="46F01263" w14:textId="77777777" w:rsidR="00C0436C" w:rsidRPr="00B322A8" w:rsidRDefault="00C0436C" w:rsidP="00C12606">
            <w:pPr>
              <w:pStyle w:val="TAL"/>
              <w:keepNext w:val="0"/>
            </w:pPr>
            <w:r w:rsidRPr="00B322A8">
              <w:t>7.52</w:t>
            </w:r>
          </w:p>
        </w:tc>
        <w:tc>
          <w:tcPr>
            <w:tcW w:w="873" w:type="dxa"/>
            <w:noWrap/>
            <w:hideMark/>
          </w:tcPr>
          <w:p w14:paraId="02FE36E3" w14:textId="77777777" w:rsidR="00C0436C" w:rsidRPr="00B322A8" w:rsidRDefault="00C0436C" w:rsidP="00C12606">
            <w:pPr>
              <w:pStyle w:val="TAL"/>
              <w:keepNext w:val="0"/>
            </w:pPr>
            <w:r w:rsidRPr="00B322A8">
              <w:t>98.95</w:t>
            </w:r>
          </w:p>
        </w:tc>
      </w:tr>
      <w:tr w:rsidR="00C0436C" w:rsidRPr="00B322A8" w14:paraId="696AC73D" w14:textId="77777777" w:rsidTr="00C12606">
        <w:trPr>
          <w:trHeight w:val="300"/>
        </w:trPr>
        <w:tc>
          <w:tcPr>
            <w:tcW w:w="1267" w:type="dxa"/>
            <w:noWrap/>
            <w:hideMark/>
          </w:tcPr>
          <w:p w14:paraId="3A14E3E2" w14:textId="77777777" w:rsidR="00C0436C" w:rsidRPr="00B322A8" w:rsidRDefault="00C0436C" w:rsidP="00C12606">
            <w:pPr>
              <w:pStyle w:val="TAL"/>
              <w:keepNext w:val="0"/>
            </w:pPr>
            <w:r w:rsidRPr="00B322A8">
              <w:t>12</w:t>
            </w:r>
          </w:p>
        </w:tc>
        <w:tc>
          <w:tcPr>
            <w:tcW w:w="1100" w:type="dxa"/>
            <w:noWrap/>
            <w:hideMark/>
          </w:tcPr>
          <w:p w14:paraId="4E772BCB" w14:textId="77777777" w:rsidR="00C0436C" w:rsidRPr="00B322A8" w:rsidRDefault="00C0436C" w:rsidP="00C12606">
            <w:pPr>
              <w:pStyle w:val="TAL"/>
              <w:keepNext w:val="0"/>
            </w:pPr>
            <w:r w:rsidRPr="00B322A8">
              <w:t>-17.8</w:t>
            </w:r>
          </w:p>
        </w:tc>
        <w:tc>
          <w:tcPr>
            <w:tcW w:w="2107" w:type="dxa"/>
            <w:noWrap/>
            <w:hideMark/>
          </w:tcPr>
          <w:p w14:paraId="4CD7EAA7" w14:textId="574FC593" w:rsidR="00C0436C" w:rsidRPr="00B322A8" w:rsidRDefault="00C0436C" w:rsidP="00C12606">
            <w:pPr>
              <w:pStyle w:val="TAL"/>
              <w:keepNext w:val="0"/>
            </w:pPr>
            <w:r w:rsidRPr="00C832DF">
              <w:t>239</w:t>
            </w:r>
          </w:p>
        </w:tc>
        <w:tc>
          <w:tcPr>
            <w:tcW w:w="2082" w:type="dxa"/>
            <w:noWrap/>
            <w:hideMark/>
          </w:tcPr>
          <w:p w14:paraId="1251F5B1" w14:textId="2A5B8679" w:rsidR="00C0436C" w:rsidRPr="00B322A8" w:rsidRDefault="00C0436C" w:rsidP="00C12606">
            <w:pPr>
              <w:pStyle w:val="TAL"/>
              <w:keepNext w:val="0"/>
            </w:pPr>
            <w:r w:rsidRPr="00C832DF">
              <w:t>53.91</w:t>
            </w:r>
          </w:p>
        </w:tc>
        <w:tc>
          <w:tcPr>
            <w:tcW w:w="1117" w:type="dxa"/>
            <w:noWrap/>
            <w:hideMark/>
          </w:tcPr>
          <w:p w14:paraId="6D4B45CA" w14:textId="1442A348" w:rsidR="00C0436C" w:rsidRPr="00B322A8" w:rsidRDefault="00C0436C" w:rsidP="00C12606">
            <w:pPr>
              <w:pStyle w:val="TAL"/>
              <w:keepNext w:val="0"/>
            </w:pPr>
            <w:r w:rsidRPr="00C832DF">
              <w:t>-80.04</w:t>
            </w:r>
          </w:p>
        </w:tc>
        <w:tc>
          <w:tcPr>
            <w:tcW w:w="873" w:type="dxa"/>
            <w:noWrap/>
            <w:hideMark/>
          </w:tcPr>
          <w:p w14:paraId="7BC142F3" w14:textId="77777777" w:rsidR="00C0436C" w:rsidRPr="00B322A8" w:rsidRDefault="00C0436C" w:rsidP="00C12606">
            <w:pPr>
              <w:pStyle w:val="TAL"/>
              <w:keepNext w:val="0"/>
            </w:pPr>
            <w:r w:rsidRPr="00B322A8">
              <w:t>7.52</w:t>
            </w:r>
          </w:p>
        </w:tc>
        <w:tc>
          <w:tcPr>
            <w:tcW w:w="873" w:type="dxa"/>
            <w:noWrap/>
            <w:hideMark/>
          </w:tcPr>
          <w:p w14:paraId="40326C1F" w14:textId="77777777" w:rsidR="00C0436C" w:rsidRPr="00B322A8" w:rsidRDefault="00C0436C" w:rsidP="00C12606">
            <w:pPr>
              <w:pStyle w:val="TAL"/>
              <w:keepNext w:val="0"/>
            </w:pPr>
            <w:r w:rsidRPr="00B322A8">
              <w:t>99.22</w:t>
            </w:r>
          </w:p>
        </w:tc>
      </w:tr>
      <w:tr w:rsidR="00C0436C" w:rsidRPr="00B322A8" w14:paraId="64DEAAF8" w14:textId="77777777" w:rsidTr="00C12606">
        <w:trPr>
          <w:trHeight w:val="300"/>
        </w:trPr>
        <w:tc>
          <w:tcPr>
            <w:tcW w:w="1267" w:type="dxa"/>
            <w:noWrap/>
            <w:hideMark/>
          </w:tcPr>
          <w:p w14:paraId="406A512B" w14:textId="77777777" w:rsidR="00C0436C" w:rsidRPr="00B322A8" w:rsidRDefault="00C0436C" w:rsidP="00C12606">
            <w:pPr>
              <w:pStyle w:val="TAL"/>
              <w:keepNext w:val="0"/>
            </w:pPr>
            <w:r w:rsidRPr="00B322A8">
              <w:t>13</w:t>
            </w:r>
          </w:p>
        </w:tc>
        <w:tc>
          <w:tcPr>
            <w:tcW w:w="1100" w:type="dxa"/>
            <w:noWrap/>
            <w:hideMark/>
          </w:tcPr>
          <w:p w14:paraId="49B8A893" w14:textId="77777777" w:rsidR="00C0436C" w:rsidRPr="00B322A8" w:rsidRDefault="00C0436C" w:rsidP="00C12606">
            <w:pPr>
              <w:pStyle w:val="TAL"/>
              <w:keepNext w:val="0"/>
            </w:pPr>
            <w:r w:rsidRPr="00B322A8">
              <w:t>-22.1</w:t>
            </w:r>
          </w:p>
        </w:tc>
        <w:tc>
          <w:tcPr>
            <w:tcW w:w="2107" w:type="dxa"/>
            <w:noWrap/>
            <w:hideMark/>
          </w:tcPr>
          <w:p w14:paraId="4C27F3F5" w14:textId="5B7EB408" w:rsidR="00C0436C" w:rsidRPr="00B322A8" w:rsidRDefault="00C0436C" w:rsidP="00C12606">
            <w:pPr>
              <w:pStyle w:val="TAL"/>
              <w:keepNext w:val="0"/>
            </w:pPr>
            <w:r w:rsidRPr="00C832DF">
              <w:t>244</w:t>
            </w:r>
          </w:p>
        </w:tc>
        <w:tc>
          <w:tcPr>
            <w:tcW w:w="2082" w:type="dxa"/>
            <w:noWrap/>
            <w:hideMark/>
          </w:tcPr>
          <w:p w14:paraId="33C6CEB4" w14:textId="26CD7D8F" w:rsidR="00C0436C" w:rsidRPr="00B322A8" w:rsidRDefault="00C0436C" w:rsidP="00C12606">
            <w:pPr>
              <w:pStyle w:val="TAL"/>
              <w:keepNext w:val="0"/>
            </w:pPr>
            <w:r w:rsidRPr="00C832DF">
              <w:t>-156.93</w:t>
            </w:r>
          </w:p>
        </w:tc>
        <w:tc>
          <w:tcPr>
            <w:tcW w:w="1117" w:type="dxa"/>
            <w:noWrap/>
            <w:hideMark/>
          </w:tcPr>
          <w:p w14:paraId="6CF49AEA" w14:textId="3456AAF2" w:rsidR="00C0436C" w:rsidRPr="00B322A8" w:rsidRDefault="00C0436C" w:rsidP="00C12606">
            <w:pPr>
              <w:pStyle w:val="TAL"/>
              <w:keepNext w:val="0"/>
            </w:pPr>
            <w:r w:rsidRPr="00C832DF">
              <w:t>19.48</w:t>
            </w:r>
          </w:p>
        </w:tc>
        <w:tc>
          <w:tcPr>
            <w:tcW w:w="873" w:type="dxa"/>
            <w:noWrap/>
            <w:hideMark/>
          </w:tcPr>
          <w:p w14:paraId="7EE806CE" w14:textId="77777777" w:rsidR="00C0436C" w:rsidRPr="00B322A8" w:rsidRDefault="00C0436C" w:rsidP="00C12606">
            <w:pPr>
              <w:pStyle w:val="TAL"/>
              <w:keepNext w:val="0"/>
            </w:pPr>
            <w:r w:rsidRPr="00B322A8">
              <w:t>7.52</w:t>
            </w:r>
          </w:p>
        </w:tc>
        <w:tc>
          <w:tcPr>
            <w:tcW w:w="873" w:type="dxa"/>
            <w:noWrap/>
            <w:hideMark/>
          </w:tcPr>
          <w:p w14:paraId="2659FA29" w14:textId="77777777" w:rsidR="00C0436C" w:rsidRPr="00B322A8" w:rsidRDefault="00C0436C" w:rsidP="00C12606">
            <w:pPr>
              <w:pStyle w:val="TAL"/>
              <w:keepNext w:val="0"/>
            </w:pPr>
            <w:r w:rsidRPr="00B322A8">
              <w:t>99.45</w:t>
            </w:r>
          </w:p>
        </w:tc>
      </w:tr>
      <w:tr w:rsidR="00C0436C" w:rsidRPr="00B322A8" w14:paraId="3CC52080" w14:textId="77777777" w:rsidTr="00C12606">
        <w:trPr>
          <w:trHeight w:val="300"/>
        </w:trPr>
        <w:tc>
          <w:tcPr>
            <w:tcW w:w="1267" w:type="dxa"/>
            <w:noWrap/>
            <w:hideMark/>
          </w:tcPr>
          <w:p w14:paraId="4D51CF26" w14:textId="77777777" w:rsidR="00C0436C" w:rsidRPr="00B322A8" w:rsidRDefault="00C0436C" w:rsidP="00C12606">
            <w:pPr>
              <w:pStyle w:val="TAL"/>
              <w:keepNext w:val="0"/>
            </w:pPr>
            <w:r w:rsidRPr="00B322A8">
              <w:t>14</w:t>
            </w:r>
          </w:p>
        </w:tc>
        <w:tc>
          <w:tcPr>
            <w:tcW w:w="1100" w:type="dxa"/>
            <w:noWrap/>
            <w:hideMark/>
          </w:tcPr>
          <w:p w14:paraId="5684C397" w14:textId="77777777" w:rsidR="00C0436C" w:rsidRPr="00B322A8" w:rsidRDefault="00C0436C" w:rsidP="00C12606">
            <w:pPr>
              <w:pStyle w:val="TAL"/>
              <w:keepNext w:val="0"/>
            </w:pPr>
            <w:r w:rsidRPr="00B322A8">
              <w:t>-20.6</w:t>
            </w:r>
          </w:p>
        </w:tc>
        <w:tc>
          <w:tcPr>
            <w:tcW w:w="2107" w:type="dxa"/>
            <w:noWrap/>
            <w:hideMark/>
          </w:tcPr>
          <w:p w14:paraId="3E504914" w14:textId="7BE8D124" w:rsidR="00C0436C" w:rsidRPr="00B322A8" w:rsidRDefault="00C0436C" w:rsidP="00C12606">
            <w:pPr>
              <w:pStyle w:val="TAL"/>
              <w:keepNext w:val="0"/>
            </w:pPr>
            <w:r w:rsidRPr="00C832DF">
              <w:t>274</w:t>
            </w:r>
          </w:p>
        </w:tc>
        <w:tc>
          <w:tcPr>
            <w:tcW w:w="2082" w:type="dxa"/>
            <w:noWrap/>
            <w:hideMark/>
          </w:tcPr>
          <w:p w14:paraId="29105A36" w14:textId="2DAC3A01" w:rsidR="00C0436C" w:rsidRPr="00B322A8" w:rsidRDefault="00C0436C" w:rsidP="00C12606">
            <w:pPr>
              <w:pStyle w:val="TAL"/>
              <w:keepNext w:val="0"/>
            </w:pPr>
            <w:r w:rsidRPr="00C832DF">
              <w:t>88.2</w:t>
            </w:r>
          </w:p>
        </w:tc>
        <w:tc>
          <w:tcPr>
            <w:tcW w:w="1117" w:type="dxa"/>
            <w:noWrap/>
            <w:hideMark/>
          </w:tcPr>
          <w:p w14:paraId="73618A34" w14:textId="433A0FCE" w:rsidR="00C0436C" w:rsidRPr="00B322A8" w:rsidRDefault="00C0436C" w:rsidP="00C12606">
            <w:pPr>
              <w:pStyle w:val="TAL"/>
              <w:keepNext w:val="0"/>
            </w:pPr>
            <w:r w:rsidRPr="00C832DF">
              <w:t>-86.61</w:t>
            </w:r>
          </w:p>
        </w:tc>
        <w:tc>
          <w:tcPr>
            <w:tcW w:w="873" w:type="dxa"/>
            <w:noWrap/>
            <w:hideMark/>
          </w:tcPr>
          <w:p w14:paraId="7FFFDCC1" w14:textId="77777777" w:rsidR="00C0436C" w:rsidRPr="00B322A8" w:rsidRDefault="00C0436C" w:rsidP="00C12606">
            <w:pPr>
              <w:pStyle w:val="TAL"/>
              <w:keepNext w:val="0"/>
            </w:pPr>
            <w:r w:rsidRPr="00B322A8">
              <w:t>7.52</w:t>
            </w:r>
          </w:p>
        </w:tc>
        <w:tc>
          <w:tcPr>
            <w:tcW w:w="873" w:type="dxa"/>
            <w:noWrap/>
            <w:hideMark/>
          </w:tcPr>
          <w:p w14:paraId="15C4DFA9" w14:textId="77777777" w:rsidR="00C0436C" w:rsidRPr="00B322A8" w:rsidRDefault="00C0436C" w:rsidP="00C12606">
            <w:pPr>
              <w:pStyle w:val="TAL"/>
              <w:keepNext w:val="0"/>
            </w:pPr>
            <w:r w:rsidRPr="00B322A8">
              <w:t>99.29</w:t>
            </w:r>
          </w:p>
        </w:tc>
      </w:tr>
      <w:tr w:rsidR="00C0436C" w:rsidRPr="00B322A8" w14:paraId="626CDBAB" w14:textId="77777777" w:rsidTr="00C12606">
        <w:trPr>
          <w:trHeight w:val="300"/>
        </w:trPr>
        <w:tc>
          <w:tcPr>
            <w:tcW w:w="1267" w:type="dxa"/>
            <w:noWrap/>
            <w:hideMark/>
          </w:tcPr>
          <w:p w14:paraId="717C9AA0" w14:textId="77777777" w:rsidR="00C0436C" w:rsidRPr="00B322A8" w:rsidRDefault="00C0436C" w:rsidP="00C12606">
            <w:pPr>
              <w:pStyle w:val="TAL"/>
              <w:keepNext w:val="0"/>
            </w:pPr>
            <w:r w:rsidRPr="00B322A8">
              <w:t>15</w:t>
            </w:r>
          </w:p>
        </w:tc>
        <w:tc>
          <w:tcPr>
            <w:tcW w:w="1100" w:type="dxa"/>
            <w:noWrap/>
            <w:hideMark/>
          </w:tcPr>
          <w:p w14:paraId="5444DAF1" w14:textId="77777777" w:rsidR="00C0436C" w:rsidRPr="00B322A8" w:rsidRDefault="00C0436C" w:rsidP="00C12606">
            <w:pPr>
              <w:pStyle w:val="TAL"/>
              <w:keepNext w:val="0"/>
            </w:pPr>
            <w:r w:rsidRPr="00B322A8">
              <w:t>-16.2</w:t>
            </w:r>
          </w:p>
        </w:tc>
        <w:tc>
          <w:tcPr>
            <w:tcW w:w="2107" w:type="dxa"/>
            <w:noWrap/>
            <w:hideMark/>
          </w:tcPr>
          <w:p w14:paraId="70904243" w14:textId="257D2AB4" w:rsidR="00C0436C" w:rsidRPr="00B322A8" w:rsidRDefault="00C0436C" w:rsidP="00C12606">
            <w:pPr>
              <w:pStyle w:val="TAL"/>
              <w:keepNext w:val="0"/>
            </w:pPr>
            <w:r w:rsidRPr="00C832DF">
              <w:t>276</w:t>
            </w:r>
          </w:p>
        </w:tc>
        <w:tc>
          <w:tcPr>
            <w:tcW w:w="2082" w:type="dxa"/>
            <w:noWrap/>
            <w:hideMark/>
          </w:tcPr>
          <w:p w14:paraId="694B0810" w14:textId="4DDBFF33" w:rsidR="00C0436C" w:rsidRPr="00B322A8" w:rsidRDefault="00C0436C" w:rsidP="00C12606">
            <w:pPr>
              <w:pStyle w:val="TAL"/>
              <w:keepNext w:val="0"/>
            </w:pPr>
            <w:r w:rsidRPr="00C832DF">
              <w:t>-82.25</w:t>
            </w:r>
          </w:p>
        </w:tc>
        <w:tc>
          <w:tcPr>
            <w:tcW w:w="1117" w:type="dxa"/>
            <w:noWrap/>
            <w:hideMark/>
          </w:tcPr>
          <w:p w14:paraId="7E81343C" w14:textId="0BDA3021" w:rsidR="00C0436C" w:rsidRPr="00B322A8" w:rsidRDefault="00C0436C" w:rsidP="00C12606">
            <w:pPr>
              <w:pStyle w:val="TAL"/>
              <w:keepNext w:val="0"/>
            </w:pPr>
            <w:r w:rsidRPr="00C832DF">
              <w:t>-72.05</w:t>
            </w:r>
          </w:p>
        </w:tc>
        <w:tc>
          <w:tcPr>
            <w:tcW w:w="873" w:type="dxa"/>
            <w:noWrap/>
            <w:hideMark/>
          </w:tcPr>
          <w:p w14:paraId="3DBDED9D" w14:textId="77777777" w:rsidR="00C0436C" w:rsidRPr="00B322A8" w:rsidRDefault="00C0436C" w:rsidP="00C12606">
            <w:pPr>
              <w:pStyle w:val="TAL"/>
              <w:keepNext w:val="0"/>
            </w:pPr>
            <w:r w:rsidRPr="00B322A8">
              <w:t>7.52</w:t>
            </w:r>
          </w:p>
        </w:tc>
        <w:tc>
          <w:tcPr>
            <w:tcW w:w="873" w:type="dxa"/>
            <w:noWrap/>
            <w:hideMark/>
          </w:tcPr>
          <w:p w14:paraId="3A5177C7" w14:textId="77777777" w:rsidR="00C0436C" w:rsidRPr="00B322A8" w:rsidRDefault="00C0436C" w:rsidP="00C12606">
            <w:pPr>
              <w:pStyle w:val="TAL"/>
              <w:keepNext w:val="0"/>
            </w:pPr>
            <w:r w:rsidRPr="00B322A8">
              <w:t>98.07</w:t>
            </w:r>
          </w:p>
        </w:tc>
      </w:tr>
      <w:tr w:rsidR="00C0436C" w:rsidRPr="00B322A8" w14:paraId="15BB63E9" w14:textId="77777777" w:rsidTr="00C12606">
        <w:trPr>
          <w:trHeight w:val="300"/>
        </w:trPr>
        <w:tc>
          <w:tcPr>
            <w:tcW w:w="1267" w:type="dxa"/>
            <w:noWrap/>
            <w:hideMark/>
          </w:tcPr>
          <w:p w14:paraId="053408D0" w14:textId="77777777" w:rsidR="00C0436C" w:rsidRPr="00B322A8" w:rsidRDefault="00C0436C" w:rsidP="00C12606">
            <w:pPr>
              <w:pStyle w:val="TAL"/>
              <w:keepNext w:val="0"/>
            </w:pPr>
            <w:r w:rsidRPr="00B322A8">
              <w:t>16</w:t>
            </w:r>
          </w:p>
        </w:tc>
        <w:tc>
          <w:tcPr>
            <w:tcW w:w="1100" w:type="dxa"/>
            <w:noWrap/>
            <w:hideMark/>
          </w:tcPr>
          <w:p w14:paraId="3842D74C" w14:textId="77777777" w:rsidR="00C0436C" w:rsidRPr="00B322A8" w:rsidRDefault="00C0436C" w:rsidP="00C12606">
            <w:pPr>
              <w:pStyle w:val="TAL"/>
              <w:keepNext w:val="0"/>
            </w:pPr>
            <w:r w:rsidRPr="00B322A8">
              <w:t>-16.7</w:t>
            </w:r>
          </w:p>
        </w:tc>
        <w:tc>
          <w:tcPr>
            <w:tcW w:w="2107" w:type="dxa"/>
            <w:noWrap/>
            <w:hideMark/>
          </w:tcPr>
          <w:p w14:paraId="774A603D" w14:textId="4C752B58" w:rsidR="00C0436C" w:rsidRPr="00B322A8" w:rsidRDefault="00C0436C" w:rsidP="00C12606">
            <w:pPr>
              <w:pStyle w:val="TAL"/>
              <w:keepNext w:val="0"/>
            </w:pPr>
            <w:r w:rsidRPr="00C832DF">
              <w:t>336</w:t>
            </w:r>
          </w:p>
        </w:tc>
        <w:tc>
          <w:tcPr>
            <w:tcW w:w="2082" w:type="dxa"/>
            <w:noWrap/>
            <w:hideMark/>
          </w:tcPr>
          <w:p w14:paraId="7B5AF7FF" w14:textId="460CA224" w:rsidR="00C0436C" w:rsidRPr="00B322A8" w:rsidRDefault="00C0436C" w:rsidP="00C12606">
            <w:pPr>
              <w:pStyle w:val="TAL"/>
              <w:keepNext w:val="0"/>
            </w:pPr>
            <w:r w:rsidRPr="00C832DF">
              <w:t>-93.22</w:t>
            </w:r>
          </w:p>
        </w:tc>
        <w:tc>
          <w:tcPr>
            <w:tcW w:w="1117" w:type="dxa"/>
            <w:noWrap/>
            <w:hideMark/>
          </w:tcPr>
          <w:p w14:paraId="6BE8EAF1" w14:textId="6DB50A61" w:rsidR="00C0436C" w:rsidRPr="00B322A8" w:rsidRDefault="00C0436C" w:rsidP="00C12606">
            <w:pPr>
              <w:pStyle w:val="TAL"/>
              <w:keepNext w:val="0"/>
            </w:pPr>
            <w:r w:rsidRPr="00C832DF">
              <w:t>-74.16</w:t>
            </w:r>
          </w:p>
        </w:tc>
        <w:tc>
          <w:tcPr>
            <w:tcW w:w="873" w:type="dxa"/>
            <w:noWrap/>
            <w:hideMark/>
          </w:tcPr>
          <w:p w14:paraId="618A22C0" w14:textId="77777777" w:rsidR="00C0436C" w:rsidRPr="00B322A8" w:rsidRDefault="00C0436C" w:rsidP="00C12606">
            <w:pPr>
              <w:pStyle w:val="TAL"/>
              <w:keepNext w:val="0"/>
            </w:pPr>
            <w:r w:rsidRPr="00B322A8">
              <w:t>7.52</w:t>
            </w:r>
          </w:p>
        </w:tc>
        <w:tc>
          <w:tcPr>
            <w:tcW w:w="873" w:type="dxa"/>
            <w:noWrap/>
            <w:hideMark/>
          </w:tcPr>
          <w:p w14:paraId="0B63FBB1" w14:textId="77777777" w:rsidR="00C0436C" w:rsidRPr="00B322A8" w:rsidRDefault="00C0436C" w:rsidP="00C12606">
            <w:pPr>
              <w:pStyle w:val="TAL"/>
              <w:keepNext w:val="0"/>
            </w:pPr>
            <w:r w:rsidRPr="00B322A8">
              <w:t>97.99</w:t>
            </w:r>
          </w:p>
        </w:tc>
      </w:tr>
      <w:tr w:rsidR="00C0436C" w:rsidRPr="00B322A8" w14:paraId="0FE838B9" w14:textId="77777777" w:rsidTr="00C12606">
        <w:trPr>
          <w:trHeight w:val="300"/>
        </w:trPr>
        <w:tc>
          <w:tcPr>
            <w:tcW w:w="1267" w:type="dxa"/>
            <w:noWrap/>
            <w:hideMark/>
          </w:tcPr>
          <w:p w14:paraId="50F4945F" w14:textId="77777777" w:rsidR="00C0436C" w:rsidRPr="00B322A8" w:rsidRDefault="00C0436C" w:rsidP="00C12606">
            <w:pPr>
              <w:pStyle w:val="TAL"/>
              <w:keepNext w:val="0"/>
            </w:pPr>
            <w:r w:rsidRPr="00B322A8">
              <w:t>17</w:t>
            </w:r>
          </w:p>
        </w:tc>
        <w:tc>
          <w:tcPr>
            <w:tcW w:w="1100" w:type="dxa"/>
            <w:noWrap/>
            <w:hideMark/>
          </w:tcPr>
          <w:p w14:paraId="51ECD93A" w14:textId="77777777" w:rsidR="00C0436C" w:rsidRPr="00B322A8" w:rsidRDefault="00C0436C" w:rsidP="00C12606">
            <w:pPr>
              <w:pStyle w:val="TAL"/>
              <w:keepNext w:val="0"/>
            </w:pPr>
            <w:r w:rsidRPr="00B322A8">
              <w:t>-18.1</w:t>
            </w:r>
          </w:p>
        </w:tc>
        <w:tc>
          <w:tcPr>
            <w:tcW w:w="2107" w:type="dxa"/>
            <w:noWrap/>
            <w:hideMark/>
          </w:tcPr>
          <w:p w14:paraId="06566250" w14:textId="555C1A22" w:rsidR="00C0436C" w:rsidRPr="00B322A8" w:rsidRDefault="00C0436C" w:rsidP="00C12606">
            <w:pPr>
              <w:pStyle w:val="TAL"/>
              <w:keepNext w:val="0"/>
            </w:pPr>
            <w:r w:rsidRPr="00C832DF">
              <w:t>448</w:t>
            </w:r>
          </w:p>
        </w:tc>
        <w:tc>
          <w:tcPr>
            <w:tcW w:w="2082" w:type="dxa"/>
            <w:noWrap/>
            <w:hideMark/>
          </w:tcPr>
          <w:p w14:paraId="3B063B2E" w14:textId="49635D99" w:rsidR="00C0436C" w:rsidRPr="00B322A8" w:rsidRDefault="00C0436C" w:rsidP="00C12606">
            <w:pPr>
              <w:pStyle w:val="TAL"/>
              <w:keepNext w:val="0"/>
            </w:pPr>
            <w:r w:rsidRPr="00C832DF">
              <w:t>-109.82</w:t>
            </w:r>
          </w:p>
        </w:tc>
        <w:tc>
          <w:tcPr>
            <w:tcW w:w="1117" w:type="dxa"/>
            <w:noWrap/>
            <w:hideMark/>
          </w:tcPr>
          <w:p w14:paraId="79191C50" w14:textId="040A88DB" w:rsidR="00C0436C" w:rsidRPr="00B322A8" w:rsidRDefault="00C0436C" w:rsidP="00C12606">
            <w:pPr>
              <w:pStyle w:val="TAL"/>
              <w:keepNext w:val="0"/>
            </w:pPr>
            <w:r w:rsidRPr="00C832DF">
              <w:t>30.06</w:t>
            </w:r>
          </w:p>
        </w:tc>
        <w:tc>
          <w:tcPr>
            <w:tcW w:w="873" w:type="dxa"/>
            <w:noWrap/>
            <w:hideMark/>
          </w:tcPr>
          <w:p w14:paraId="536029A3" w14:textId="77777777" w:rsidR="00C0436C" w:rsidRPr="00B322A8" w:rsidRDefault="00C0436C" w:rsidP="00C12606">
            <w:pPr>
              <w:pStyle w:val="TAL"/>
              <w:keepNext w:val="0"/>
            </w:pPr>
            <w:r w:rsidRPr="00B322A8">
              <w:t>7.52</w:t>
            </w:r>
          </w:p>
        </w:tc>
        <w:tc>
          <w:tcPr>
            <w:tcW w:w="873" w:type="dxa"/>
            <w:noWrap/>
            <w:hideMark/>
          </w:tcPr>
          <w:p w14:paraId="2B2A46BB" w14:textId="77777777" w:rsidR="00C0436C" w:rsidRPr="00B322A8" w:rsidRDefault="00C0436C" w:rsidP="00C12606">
            <w:pPr>
              <w:pStyle w:val="TAL"/>
              <w:keepNext w:val="0"/>
            </w:pPr>
            <w:r w:rsidRPr="00B322A8">
              <w:t>98.03</w:t>
            </w:r>
          </w:p>
        </w:tc>
      </w:tr>
      <w:tr w:rsidR="00C0436C" w:rsidRPr="00B322A8" w14:paraId="24E6EAA7" w14:textId="77777777" w:rsidTr="00C12606">
        <w:trPr>
          <w:trHeight w:val="300"/>
        </w:trPr>
        <w:tc>
          <w:tcPr>
            <w:tcW w:w="1267" w:type="dxa"/>
            <w:noWrap/>
            <w:hideMark/>
          </w:tcPr>
          <w:p w14:paraId="5AD4BAF1" w14:textId="77777777" w:rsidR="00C0436C" w:rsidRPr="00B322A8" w:rsidRDefault="00C0436C" w:rsidP="00C12606">
            <w:pPr>
              <w:pStyle w:val="TAL"/>
              <w:keepNext w:val="0"/>
            </w:pPr>
            <w:r w:rsidRPr="00B322A8">
              <w:t>18</w:t>
            </w:r>
          </w:p>
        </w:tc>
        <w:tc>
          <w:tcPr>
            <w:tcW w:w="1100" w:type="dxa"/>
            <w:noWrap/>
            <w:hideMark/>
          </w:tcPr>
          <w:p w14:paraId="2E14900F" w14:textId="77777777" w:rsidR="00C0436C" w:rsidRPr="00B322A8" w:rsidRDefault="00C0436C" w:rsidP="00C12606">
            <w:pPr>
              <w:pStyle w:val="TAL"/>
              <w:keepNext w:val="0"/>
            </w:pPr>
            <w:r w:rsidRPr="00B322A8">
              <w:t>-21.6</w:t>
            </w:r>
          </w:p>
        </w:tc>
        <w:tc>
          <w:tcPr>
            <w:tcW w:w="2107" w:type="dxa"/>
            <w:noWrap/>
            <w:hideMark/>
          </w:tcPr>
          <w:p w14:paraId="65E7677D" w14:textId="2330FDF8" w:rsidR="00C0436C" w:rsidRPr="00B322A8" w:rsidRDefault="00C0436C" w:rsidP="00C12606">
            <w:pPr>
              <w:pStyle w:val="TAL"/>
              <w:keepNext w:val="0"/>
            </w:pPr>
            <w:r w:rsidRPr="00C832DF">
              <w:t>490</w:t>
            </w:r>
          </w:p>
        </w:tc>
        <w:tc>
          <w:tcPr>
            <w:tcW w:w="2082" w:type="dxa"/>
            <w:noWrap/>
            <w:hideMark/>
          </w:tcPr>
          <w:p w14:paraId="797A10A8" w14:textId="298BE6B7" w:rsidR="00C0436C" w:rsidRPr="00B322A8" w:rsidRDefault="00C0436C" w:rsidP="00C12606">
            <w:pPr>
              <w:pStyle w:val="TAL"/>
              <w:keepNext w:val="0"/>
            </w:pPr>
            <w:r w:rsidRPr="00C832DF">
              <w:t>111.38</w:t>
            </w:r>
          </w:p>
        </w:tc>
        <w:tc>
          <w:tcPr>
            <w:tcW w:w="1117" w:type="dxa"/>
            <w:noWrap/>
            <w:hideMark/>
          </w:tcPr>
          <w:p w14:paraId="5ADDEC99" w14:textId="771EC93A" w:rsidR="00C0436C" w:rsidRPr="00B322A8" w:rsidRDefault="00C0436C" w:rsidP="00C12606">
            <w:pPr>
              <w:pStyle w:val="TAL"/>
              <w:keepNext w:val="0"/>
            </w:pPr>
            <w:r w:rsidRPr="00C832DF">
              <w:t>24.19</w:t>
            </w:r>
          </w:p>
        </w:tc>
        <w:tc>
          <w:tcPr>
            <w:tcW w:w="873" w:type="dxa"/>
            <w:noWrap/>
            <w:hideMark/>
          </w:tcPr>
          <w:p w14:paraId="0ECA9542" w14:textId="77777777" w:rsidR="00C0436C" w:rsidRPr="00B322A8" w:rsidRDefault="00C0436C" w:rsidP="00C12606">
            <w:pPr>
              <w:pStyle w:val="TAL"/>
              <w:keepNext w:val="0"/>
            </w:pPr>
            <w:r w:rsidRPr="00B322A8">
              <w:t>7.52</w:t>
            </w:r>
          </w:p>
        </w:tc>
        <w:tc>
          <w:tcPr>
            <w:tcW w:w="873" w:type="dxa"/>
            <w:noWrap/>
            <w:hideMark/>
          </w:tcPr>
          <w:p w14:paraId="0CCCB921" w14:textId="77777777" w:rsidR="00C0436C" w:rsidRPr="00B322A8" w:rsidRDefault="00C0436C" w:rsidP="00C12606">
            <w:pPr>
              <w:pStyle w:val="TAL"/>
              <w:keepNext w:val="0"/>
            </w:pPr>
            <w:r w:rsidRPr="00B322A8">
              <w:t>99.34</w:t>
            </w:r>
          </w:p>
        </w:tc>
      </w:tr>
      <w:tr w:rsidR="00C0436C" w:rsidRPr="00B322A8" w14:paraId="32DC4961" w14:textId="77777777" w:rsidTr="00C12606">
        <w:trPr>
          <w:trHeight w:val="300"/>
        </w:trPr>
        <w:tc>
          <w:tcPr>
            <w:tcW w:w="1267" w:type="dxa"/>
            <w:noWrap/>
            <w:hideMark/>
          </w:tcPr>
          <w:p w14:paraId="49C4BCF8" w14:textId="77777777" w:rsidR="00C0436C" w:rsidRPr="00B322A8" w:rsidRDefault="00C0436C" w:rsidP="00C12606">
            <w:pPr>
              <w:pStyle w:val="TAL"/>
              <w:keepNext w:val="0"/>
            </w:pPr>
            <w:r w:rsidRPr="00B322A8">
              <w:t>19</w:t>
            </w:r>
          </w:p>
        </w:tc>
        <w:tc>
          <w:tcPr>
            <w:tcW w:w="1100" w:type="dxa"/>
            <w:noWrap/>
            <w:hideMark/>
          </w:tcPr>
          <w:p w14:paraId="1B9247B1" w14:textId="77777777" w:rsidR="00C0436C" w:rsidRPr="00B322A8" w:rsidRDefault="00C0436C" w:rsidP="00C12606">
            <w:pPr>
              <w:pStyle w:val="TAL"/>
              <w:keepNext w:val="0"/>
            </w:pPr>
            <w:r w:rsidRPr="00B322A8">
              <w:t>-23.7</w:t>
            </w:r>
          </w:p>
        </w:tc>
        <w:tc>
          <w:tcPr>
            <w:tcW w:w="2107" w:type="dxa"/>
            <w:noWrap/>
            <w:hideMark/>
          </w:tcPr>
          <w:p w14:paraId="55D523B9" w14:textId="731AB299" w:rsidR="00C0436C" w:rsidRPr="00B322A8" w:rsidRDefault="00C0436C" w:rsidP="00C12606">
            <w:pPr>
              <w:pStyle w:val="TAL"/>
              <w:keepNext w:val="0"/>
            </w:pPr>
            <w:r w:rsidRPr="00C832DF">
              <w:t>502</w:t>
            </w:r>
          </w:p>
        </w:tc>
        <w:tc>
          <w:tcPr>
            <w:tcW w:w="2082" w:type="dxa"/>
            <w:noWrap/>
            <w:hideMark/>
          </w:tcPr>
          <w:p w14:paraId="6CC8428D" w14:textId="62429396" w:rsidR="00C0436C" w:rsidRPr="00B322A8" w:rsidRDefault="00C0436C" w:rsidP="00C12606">
            <w:pPr>
              <w:pStyle w:val="TAL"/>
              <w:keepNext w:val="0"/>
            </w:pPr>
            <w:r w:rsidRPr="00C832DF">
              <w:t>134.77</w:t>
            </w:r>
          </w:p>
        </w:tc>
        <w:tc>
          <w:tcPr>
            <w:tcW w:w="1117" w:type="dxa"/>
            <w:noWrap/>
            <w:hideMark/>
          </w:tcPr>
          <w:p w14:paraId="59AE0CF6" w14:textId="2F24D303" w:rsidR="00C0436C" w:rsidRPr="00B322A8" w:rsidRDefault="00C0436C" w:rsidP="00C12606">
            <w:pPr>
              <w:pStyle w:val="TAL"/>
              <w:keepNext w:val="0"/>
            </w:pPr>
            <w:r w:rsidRPr="00C832DF">
              <w:t>18.76</w:t>
            </w:r>
          </w:p>
        </w:tc>
        <w:tc>
          <w:tcPr>
            <w:tcW w:w="873" w:type="dxa"/>
            <w:noWrap/>
            <w:hideMark/>
          </w:tcPr>
          <w:p w14:paraId="05342F62" w14:textId="77777777" w:rsidR="00C0436C" w:rsidRPr="00B322A8" w:rsidRDefault="00C0436C" w:rsidP="00C12606">
            <w:pPr>
              <w:pStyle w:val="TAL"/>
              <w:keepNext w:val="0"/>
            </w:pPr>
            <w:r w:rsidRPr="00B322A8">
              <w:t>7.52</w:t>
            </w:r>
          </w:p>
        </w:tc>
        <w:tc>
          <w:tcPr>
            <w:tcW w:w="873" w:type="dxa"/>
            <w:noWrap/>
            <w:hideMark/>
          </w:tcPr>
          <w:p w14:paraId="3E0A794D" w14:textId="77777777" w:rsidR="00C0436C" w:rsidRPr="00B322A8" w:rsidRDefault="00C0436C" w:rsidP="00C12606">
            <w:pPr>
              <w:pStyle w:val="TAL"/>
              <w:keepNext w:val="0"/>
            </w:pPr>
            <w:r w:rsidRPr="00B322A8">
              <w:t>97.67</w:t>
            </w:r>
          </w:p>
        </w:tc>
      </w:tr>
      <w:tr w:rsidR="00C0436C" w:rsidRPr="00B322A8" w14:paraId="4B1D34E2" w14:textId="77777777" w:rsidTr="00C12606">
        <w:trPr>
          <w:trHeight w:val="300"/>
        </w:trPr>
        <w:tc>
          <w:tcPr>
            <w:tcW w:w="1267" w:type="dxa"/>
            <w:noWrap/>
            <w:hideMark/>
          </w:tcPr>
          <w:p w14:paraId="47F7CFE0" w14:textId="77777777" w:rsidR="00C0436C" w:rsidRPr="00B322A8" w:rsidRDefault="00C0436C" w:rsidP="00C12606">
            <w:pPr>
              <w:pStyle w:val="TAL"/>
              <w:keepNext w:val="0"/>
            </w:pPr>
            <w:r w:rsidRPr="00B322A8">
              <w:t>20</w:t>
            </w:r>
          </w:p>
        </w:tc>
        <w:tc>
          <w:tcPr>
            <w:tcW w:w="1100" w:type="dxa"/>
            <w:noWrap/>
            <w:hideMark/>
          </w:tcPr>
          <w:p w14:paraId="08EEA2B7" w14:textId="77777777" w:rsidR="00C0436C" w:rsidRPr="00B322A8" w:rsidRDefault="00C0436C" w:rsidP="00C12606">
            <w:pPr>
              <w:pStyle w:val="TAL"/>
              <w:keepNext w:val="0"/>
            </w:pPr>
            <w:r w:rsidRPr="00B322A8">
              <w:t>-24.3</w:t>
            </w:r>
          </w:p>
        </w:tc>
        <w:tc>
          <w:tcPr>
            <w:tcW w:w="2107" w:type="dxa"/>
            <w:noWrap/>
            <w:hideMark/>
          </w:tcPr>
          <w:p w14:paraId="45E4EDE5" w14:textId="32BFD4AF" w:rsidR="00C0436C" w:rsidRPr="00B322A8" w:rsidRDefault="00C0436C" w:rsidP="00C12606">
            <w:pPr>
              <w:pStyle w:val="TAL"/>
              <w:keepNext w:val="0"/>
            </w:pPr>
            <w:r w:rsidRPr="00C832DF">
              <w:t>527</w:t>
            </w:r>
          </w:p>
        </w:tc>
        <w:tc>
          <w:tcPr>
            <w:tcW w:w="2082" w:type="dxa"/>
            <w:noWrap/>
            <w:hideMark/>
          </w:tcPr>
          <w:p w14:paraId="7A87327E" w14:textId="044F1911" w:rsidR="00C0436C" w:rsidRPr="00B322A8" w:rsidRDefault="00C0436C" w:rsidP="00C12606">
            <w:pPr>
              <w:pStyle w:val="TAL"/>
              <w:keepNext w:val="0"/>
            </w:pPr>
            <w:r w:rsidRPr="00C832DF">
              <w:t>142.17</w:t>
            </w:r>
          </w:p>
        </w:tc>
        <w:tc>
          <w:tcPr>
            <w:tcW w:w="1117" w:type="dxa"/>
            <w:noWrap/>
            <w:hideMark/>
          </w:tcPr>
          <w:p w14:paraId="2FA916D7" w14:textId="69814C55" w:rsidR="00C0436C" w:rsidRPr="00B322A8" w:rsidRDefault="00C0436C" w:rsidP="00C12606">
            <w:pPr>
              <w:pStyle w:val="TAL"/>
              <w:keepNext w:val="0"/>
            </w:pPr>
            <w:r w:rsidRPr="00C832DF">
              <w:t>-68.15</w:t>
            </w:r>
          </w:p>
        </w:tc>
        <w:tc>
          <w:tcPr>
            <w:tcW w:w="873" w:type="dxa"/>
            <w:noWrap/>
            <w:hideMark/>
          </w:tcPr>
          <w:p w14:paraId="04DE14BE" w14:textId="77777777" w:rsidR="00C0436C" w:rsidRPr="00B322A8" w:rsidRDefault="00C0436C" w:rsidP="00C12606">
            <w:pPr>
              <w:pStyle w:val="TAL"/>
              <w:keepNext w:val="0"/>
            </w:pPr>
            <w:r w:rsidRPr="00B322A8">
              <w:t>7.52</w:t>
            </w:r>
          </w:p>
        </w:tc>
        <w:tc>
          <w:tcPr>
            <w:tcW w:w="873" w:type="dxa"/>
            <w:noWrap/>
            <w:hideMark/>
          </w:tcPr>
          <w:p w14:paraId="56CE804F" w14:textId="77777777" w:rsidR="00C0436C" w:rsidRPr="00B322A8" w:rsidRDefault="00C0436C" w:rsidP="00C12606">
            <w:pPr>
              <w:pStyle w:val="TAL"/>
              <w:keepNext w:val="0"/>
            </w:pPr>
            <w:r w:rsidRPr="00B322A8">
              <w:t>97.73</w:t>
            </w:r>
          </w:p>
        </w:tc>
      </w:tr>
      <w:tr w:rsidR="00C0436C" w:rsidRPr="00B322A8" w14:paraId="6760CB7C" w14:textId="77777777" w:rsidTr="00C12606">
        <w:trPr>
          <w:trHeight w:val="300"/>
        </w:trPr>
        <w:tc>
          <w:tcPr>
            <w:tcW w:w="1267" w:type="dxa"/>
            <w:noWrap/>
            <w:hideMark/>
          </w:tcPr>
          <w:p w14:paraId="3A82A84E" w14:textId="77777777" w:rsidR="00C0436C" w:rsidRPr="00B322A8" w:rsidRDefault="00C0436C" w:rsidP="00C12606">
            <w:pPr>
              <w:pStyle w:val="TAL"/>
              <w:keepNext w:val="0"/>
            </w:pPr>
            <w:r w:rsidRPr="00B322A8">
              <w:t>21</w:t>
            </w:r>
          </w:p>
        </w:tc>
        <w:tc>
          <w:tcPr>
            <w:tcW w:w="1100" w:type="dxa"/>
            <w:noWrap/>
            <w:hideMark/>
          </w:tcPr>
          <w:p w14:paraId="417F88E2" w14:textId="77777777" w:rsidR="00C0436C" w:rsidRPr="00B322A8" w:rsidRDefault="00C0436C" w:rsidP="00C12606">
            <w:pPr>
              <w:pStyle w:val="TAL"/>
              <w:keepNext w:val="0"/>
            </w:pPr>
            <w:r w:rsidRPr="00B322A8">
              <w:t>-22</w:t>
            </w:r>
          </w:p>
        </w:tc>
        <w:tc>
          <w:tcPr>
            <w:tcW w:w="2107" w:type="dxa"/>
            <w:noWrap/>
            <w:hideMark/>
          </w:tcPr>
          <w:p w14:paraId="54B32A0E" w14:textId="205A4AB2" w:rsidR="00C0436C" w:rsidRPr="00B322A8" w:rsidRDefault="00C0436C" w:rsidP="00C12606">
            <w:pPr>
              <w:pStyle w:val="TAL"/>
              <w:keepNext w:val="0"/>
            </w:pPr>
            <w:r w:rsidRPr="00C832DF">
              <w:t>550</w:t>
            </w:r>
          </w:p>
        </w:tc>
        <w:tc>
          <w:tcPr>
            <w:tcW w:w="2082" w:type="dxa"/>
            <w:noWrap/>
            <w:hideMark/>
          </w:tcPr>
          <w:p w14:paraId="786140C3" w14:textId="42F06522" w:rsidR="00C0436C" w:rsidRPr="00B322A8" w:rsidRDefault="00C0436C" w:rsidP="00C12606">
            <w:pPr>
              <w:pStyle w:val="TAL"/>
              <w:keepNext w:val="0"/>
            </w:pPr>
            <w:r w:rsidRPr="00C832DF">
              <w:t>105.62</w:t>
            </w:r>
          </w:p>
        </w:tc>
        <w:tc>
          <w:tcPr>
            <w:tcW w:w="1117" w:type="dxa"/>
            <w:noWrap/>
            <w:hideMark/>
          </w:tcPr>
          <w:p w14:paraId="45FE6556" w14:textId="1B64945B" w:rsidR="00C0436C" w:rsidRPr="00B322A8" w:rsidRDefault="00C0436C" w:rsidP="00C12606">
            <w:pPr>
              <w:pStyle w:val="TAL"/>
              <w:keepNext w:val="0"/>
            </w:pPr>
            <w:r w:rsidRPr="00C832DF">
              <w:t>-80.42</w:t>
            </w:r>
          </w:p>
        </w:tc>
        <w:tc>
          <w:tcPr>
            <w:tcW w:w="873" w:type="dxa"/>
            <w:noWrap/>
            <w:hideMark/>
          </w:tcPr>
          <w:p w14:paraId="4B826EAE" w14:textId="77777777" w:rsidR="00C0436C" w:rsidRPr="00B322A8" w:rsidRDefault="00C0436C" w:rsidP="00C12606">
            <w:pPr>
              <w:pStyle w:val="TAL"/>
              <w:keepNext w:val="0"/>
            </w:pPr>
            <w:r w:rsidRPr="00B322A8">
              <w:t>7.52</w:t>
            </w:r>
          </w:p>
        </w:tc>
        <w:tc>
          <w:tcPr>
            <w:tcW w:w="873" w:type="dxa"/>
            <w:noWrap/>
            <w:hideMark/>
          </w:tcPr>
          <w:p w14:paraId="65DCEC44" w14:textId="77777777" w:rsidR="00C0436C" w:rsidRPr="00B322A8" w:rsidRDefault="00C0436C" w:rsidP="00C12606">
            <w:pPr>
              <w:pStyle w:val="TAL"/>
              <w:keepNext w:val="0"/>
            </w:pPr>
            <w:r w:rsidRPr="00B322A8">
              <w:t>99.45</w:t>
            </w:r>
          </w:p>
        </w:tc>
      </w:tr>
      <w:tr w:rsidR="00C0436C" w:rsidRPr="00B322A8" w14:paraId="3FFF78B4" w14:textId="77777777" w:rsidTr="00C12606">
        <w:trPr>
          <w:trHeight w:val="300"/>
        </w:trPr>
        <w:tc>
          <w:tcPr>
            <w:tcW w:w="1267" w:type="dxa"/>
            <w:noWrap/>
            <w:hideMark/>
          </w:tcPr>
          <w:p w14:paraId="076B4BA3" w14:textId="77777777" w:rsidR="00C0436C" w:rsidRPr="00B322A8" w:rsidRDefault="00C0436C" w:rsidP="00C12606">
            <w:pPr>
              <w:pStyle w:val="TAL"/>
              <w:keepNext w:val="0"/>
            </w:pPr>
            <w:r w:rsidRPr="00B322A8">
              <w:t>22</w:t>
            </w:r>
          </w:p>
        </w:tc>
        <w:tc>
          <w:tcPr>
            <w:tcW w:w="1100" w:type="dxa"/>
            <w:noWrap/>
            <w:hideMark/>
          </w:tcPr>
          <w:p w14:paraId="3A415BCC" w14:textId="77777777" w:rsidR="00C0436C" w:rsidRPr="00B322A8" w:rsidRDefault="00C0436C" w:rsidP="00C12606">
            <w:pPr>
              <w:pStyle w:val="TAL"/>
              <w:keepNext w:val="0"/>
            </w:pPr>
            <w:r w:rsidRPr="00B322A8">
              <w:t>-25.3</w:t>
            </w:r>
          </w:p>
        </w:tc>
        <w:tc>
          <w:tcPr>
            <w:tcW w:w="2107" w:type="dxa"/>
            <w:noWrap/>
            <w:hideMark/>
          </w:tcPr>
          <w:p w14:paraId="786B61B2" w14:textId="7C9C3A13" w:rsidR="00C0436C" w:rsidRPr="00B322A8" w:rsidRDefault="00C0436C" w:rsidP="00C12606">
            <w:pPr>
              <w:pStyle w:val="TAL"/>
              <w:keepNext w:val="0"/>
            </w:pPr>
            <w:r w:rsidRPr="00C832DF">
              <w:t>583</w:t>
            </w:r>
          </w:p>
        </w:tc>
        <w:tc>
          <w:tcPr>
            <w:tcW w:w="2082" w:type="dxa"/>
            <w:noWrap/>
            <w:hideMark/>
          </w:tcPr>
          <w:p w14:paraId="4A8FD988" w14:textId="106CF500" w:rsidR="00C0436C" w:rsidRPr="00B322A8" w:rsidRDefault="00C0436C" w:rsidP="00C12606">
            <w:pPr>
              <w:pStyle w:val="TAL"/>
              <w:keepNext w:val="0"/>
            </w:pPr>
            <w:r w:rsidRPr="00C832DF">
              <w:t>178.45</w:t>
            </w:r>
          </w:p>
        </w:tc>
        <w:tc>
          <w:tcPr>
            <w:tcW w:w="1117" w:type="dxa"/>
            <w:noWrap/>
            <w:hideMark/>
          </w:tcPr>
          <w:p w14:paraId="0B991797" w14:textId="3EFFAB7C" w:rsidR="00C0436C" w:rsidRPr="00B322A8" w:rsidRDefault="00C0436C" w:rsidP="00C12606">
            <w:pPr>
              <w:pStyle w:val="TAL"/>
              <w:keepNext w:val="0"/>
            </w:pPr>
            <w:r w:rsidRPr="00C832DF">
              <w:t>16.61</w:t>
            </w:r>
          </w:p>
        </w:tc>
        <w:tc>
          <w:tcPr>
            <w:tcW w:w="873" w:type="dxa"/>
            <w:noWrap/>
            <w:hideMark/>
          </w:tcPr>
          <w:p w14:paraId="0B2AC5E3" w14:textId="77777777" w:rsidR="00C0436C" w:rsidRPr="00B322A8" w:rsidRDefault="00C0436C" w:rsidP="00C12606">
            <w:pPr>
              <w:pStyle w:val="TAL"/>
              <w:keepNext w:val="0"/>
            </w:pPr>
            <w:r w:rsidRPr="00B322A8">
              <w:t>7.52</w:t>
            </w:r>
          </w:p>
        </w:tc>
        <w:tc>
          <w:tcPr>
            <w:tcW w:w="873" w:type="dxa"/>
            <w:noWrap/>
            <w:hideMark/>
          </w:tcPr>
          <w:p w14:paraId="02F65AA1" w14:textId="77777777" w:rsidR="00C0436C" w:rsidRPr="00B322A8" w:rsidRDefault="00C0436C" w:rsidP="00C12606">
            <w:pPr>
              <w:pStyle w:val="TAL"/>
              <w:keepNext w:val="0"/>
            </w:pPr>
            <w:r w:rsidRPr="00B322A8">
              <w:t>97.8</w:t>
            </w:r>
          </w:p>
        </w:tc>
      </w:tr>
      <w:tr w:rsidR="00C0436C" w:rsidRPr="00B322A8" w14:paraId="07994A2C" w14:textId="77777777" w:rsidTr="00C12606">
        <w:trPr>
          <w:trHeight w:val="300"/>
        </w:trPr>
        <w:tc>
          <w:tcPr>
            <w:tcW w:w="1267" w:type="dxa"/>
            <w:noWrap/>
            <w:hideMark/>
          </w:tcPr>
          <w:p w14:paraId="46C65D4C" w14:textId="77777777" w:rsidR="00C0436C" w:rsidRPr="00B322A8" w:rsidRDefault="00C0436C" w:rsidP="00C12606">
            <w:pPr>
              <w:pStyle w:val="TAL"/>
              <w:keepNext w:val="0"/>
            </w:pPr>
            <w:r w:rsidRPr="00B322A8">
              <w:t>23</w:t>
            </w:r>
          </w:p>
        </w:tc>
        <w:tc>
          <w:tcPr>
            <w:tcW w:w="1100" w:type="dxa"/>
            <w:noWrap/>
            <w:hideMark/>
          </w:tcPr>
          <w:p w14:paraId="42F5F72A" w14:textId="77777777" w:rsidR="00C0436C" w:rsidRPr="00B322A8" w:rsidRDefault="00C0436C" w:rsidP="00C12606">
            <w:pPr>
              <w:pStyle w:val="TAL"/>
              <w:keepNext w:val="0"/>
            </w:pPr>
            <w:r w:rsidRPr="00B322A8">
              <w:t>-35.1</w:t>
            </w:r>
          </w:p>
        </w:tc>
        <w:tc>
          <w:tcPr>
            <w:tcW w:w="2107" w:type="dxa"/>
            <w:noWrap/>
            <w:hideMark/>
          </w:tcPr>
          <w:p w14:paraId="7117D5D4" w14:textId="71628D82" w:rsidR="00C0436C" w:rsidRPr="00B322A8" w:rsidRDefault="00C0436C" w:rsidP="00C12606">
            <w:pPr>
              <w:pStyle w:val="TAL"/>
              <w:keepNext w:val="0"/>
            </w:pPr>
            <w:r w:rsidRPr="00C832DF">
              <w:t>1061</w:t>
            </w:r>
          </w:p>
        </w:tc>
        <w:tc>
          <w:tcPr>
            <w:tcW w:w="2082" w:type="dxa"/>
            <w:noWrap/>
            <w:hideMark/>
          </w:tcPr>
          <w:p w14:paraId="3A732279" w14:textId="6CDBAFC8" w:rsidR="00C0436C" w:rsidRPr="00B322A8" w:rsidRDefault="00C0436C" w:rsidP="00C12606">
            <w:pPr>
              <w:pStyle w:val="TAL"/>
              <w:keepNext w:val="0"/>
            </w:pPr>
            <w:r w:rsidRPr="00C832DF">
              <w:t>73.52</w:t>
            </w:r>
          </w:p>
        </w:tc>
        <w:tc>
          <w:tcPr>
            <w:tcW w:w="1117" w:type="dxa"/>
            <w:noWrap/>
            <w:hideMark/>
          </w:tcPr>
          <w:p w14:paraId="6DFE4A8E" w14:textId="42F379BA" w:rsidR="00C0436C" w:rsidRPr="00B322A8" w:rsidRDefault="00C0436C" w:rsidP="00C12606">
            <w:pPr>
              <w:pStyle w:val="TAL"/>
              <w:keepNext w:val="0"/>
            </w:pPr>
            <w:r w:rsidRPr="00C832DF">
              <w:t>-46.57</w:t>
            </w:r>
          </w:p>
        </w:tc>
        <w:tc>
          <w:tcPr>
            <w:tcW w:w="873" w:type="dxa"/>
            <w:noWrap/>
            <w:hideMark/>
          </w:tcPr>
          <w:p w14:paraId="4F7F182E" w14:textId="77777777" w:rsidR="00C0436C" w:rsidRPr="00B322A8" w:rsidRDefault="00C0436C" w:rsidP="00C12606">
            <w:pPr>
              <w:pStyle w:val="TAL"/>
              <w:keepNext w:val="0"/>
            </w:pPr>
            <w:r w:rsidRPr="00B322A8">
              <w:t>7.52</w:t>
            </w:r>
          </w:p>
        </w:tc>
        <w:tc>
          <w:tcPr>
            <w:tcW w:w="873" w:type="dxa"/>
            <w:noWrap/>
            <w:hideMark/>
          </w:tcPr>
          <w:p w14:paraId="59CF7A72" w14:textId="77777777" w:rsidR="00C0436C" w:rsidRPr="00B322A8" w:rsidRDefault="00C0436C" w:rsidP="00C12606">
            <w:pPr>
              <w:pStyle w:val="TAL"/>
              <w:keepNext w:val="0"/>
            </w:pPr>
            <w:r w:rsidRPr="00B322A8">
              <w:t>99.15</w:t>
            </w:r>
          </w:p>
        </w:tc>
      </w:tr>
      <w:tr w:rsidR="00C0436C" w:rsidRPr="00B322A8" w14:paraId="548CC201" w14:textId="77777777" w:rsidTr="00C12606">
        <w:trPr>
          <w:trHeight w:val="300"/>
        </w:trPr>
        <w:tc>
          <w:tcPr>
            <w:tcW w:w="1267" w:type="dxa"/>
            <w:noWrap/>
            <w:hideMark/>
          </w:tcPr>
          <w:p w14:paraId="1EBF3CE6" w14:textId="77777777" w:rsidR="00C0436C" w:rsidRPr="00B322A8" w:rsidRDefault="00C0436C" w:rsidP="00C12606">
            <w:pPr>
              <w:pStyle w:val="TAL"/>
              <w:keepNext w:val="0"/>
            </w:pPr>
            <w:r w:rsidRPr="00B322A8">
              <w:t>Ini. delay [ns]</w:t>
            </w:r>
          </w:p>
        </w:tc>
        <w:tc>
          <w:tcPr>
            <w:tcW w:w="1100" w:type="dxa"/>
            <w:noWrap/>
            <w:hideMark/>
          </w:tcPr>
          <w:p w14:paraId="298FFEE6" w14:textId="77777777" w:rsidR="00C0436C" w:rsidRPr="00B322A8" w:rsidRDefault="00C0436C" w:rsidP="00C12606">
            <w:pPr>
              <w:pStyle w:val="TAL"/>
              <w:keepNext w:val="0"/>
            </w:pPr>
            <w:r w:rsidRPr="00B322A8">
              <w:t>XPR [dB]</w:t>
            </w:r>
          </w:p>
        </w:tc>
        <w:tc>
          <w:tcPr>
            <w:tcW w:w="2107" w:type="dxa"/>
            <w:noWrap/>
            <w:hideMark/>
          </w:tcPr>
          <w:p w14:paraId="14329200" w14:textId="77777777" w:rsidR="00C0436C" w:rsidRPr="00B322A8" w:rsidRDefault="00C0436C" w:rsidP="00C12606">
            <w:pPr>
              <w:pStyle w:val="TAL"/>
              <w:keepNext w:val="0"/>
            </w:pPr>
            <w:r w:rsidRPr="00B322A8">
              <w:t>PL [dB]</w:t>
            </w:r>
          </w:p>
        </w:tc>
        <w:tc>
          <w:tcPr>
            <w:tcW w:w="2082" w:type="dxa"/>
            <w:noWrap/>
            <w:hideMark/>
          </w:tcPr>
          <w:p w14:paraId="7317D8AC"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74E0340B" w14:textId="77777777" w:rsidR="00C0436C" w:rsidRPr="00B322A8" w:rsidRDefault="00C0436C" w:rsidP="00C12606">
            <w:pPr>
              <w:pStyle w:val="TAL"/>
              <w:keepNext w:val="0"/>
            </w:pPr>
            <w:r w:rsidRPr="00B322A8">
              <w:t>ASD [°]</w:t>
            </w:r>
          </w:p>
        </w:tc>
        <w:tc>
          <w:tcPr>
            <w:tcW w:w="873" w:type="dxa"/>
            <w:noWrap/>
            <w:hideMark/>
          </w:tcPr>
          <w:p w14:paraId="58398A0C" w14:textId="77777777" w:rsidR="00C0436C" w:rsidRPr="00B322A8" w:rsidRDefault="00C0436C" w:rsidP="00C12606">
            <w:pPr>
              <w:pStyle w:val="TAL"/>
              <w:keepNext w:val="0"/>
            </w:pPr>
            <w:r w:rsidRPr="00B322A8">
              <w:t>ZSA [°]</w:t>
            </w:r>
          </w:p>
        </w:tc>
        <w:tc>
          <w:tcPr>
            <w:tcW w:w="873" w:type="dxa"/>
            <w:noWrap/>
            <w:hideMark/>
          </w:tcPr>
          <w:p w14:paraId="3271D889" w14:textId="77777777" w:rsidR="00C0436C" w:rsidRPr="00B322A8" w:rsidRDefault="00C0436C" w:rsidP="00C12606">
            <w:pPr>
              <w:pStyle w:val="TAL"/>
              <w:keepNext w:val="0"/>
            </w:pPr>
            <w:r w:rsidRPr="00B322A8">
              <w:t>ZSD [°]</w:t>
            </w:r>
          </w:p>
        </w:tc>
      </w:tr>
      <w:tr w:rsidR="00C0436C" w:rsidRPr="00B322A8" w14:paraId="09C96B98" w14:textId="77777777" w:rsidTr="00C12606">
        <w:trPr>
          <w:trHeight w:val="300"/>
        </w:trPr>
        <w:tc>
          <w:tcPr>
            <w:tcW w:w="1267" w:type="dxa"/>
            <w:noWrap/>
            <w:hideMark/>
          </w:tcPr>
          <w:p w14:paraId="36FB9015" w14:textId="77777777" w:rsidR="00C0436C" w:rsidRPr="00B322A8" w:rsidRDefault="00C0436C" w:rsidP="00C12606">
            <w:pPr>
              <w:pStyle w:val="TAL"/>
              <w:keepNext w:val="0"/>
            </w:pPr>
            <w:r w:rsidRPr="00B322A8">
              <w:t>1199</w:t>
            </w:r>
          </w:p>
        </w:tc>
        <w:tc>
          <w:tcPr>
            <w:tcW w:w="1100" w:type="dxa"/>
            <w:noWrap/>
            <w:hideMark/>
          </w:tcPr>
          <w:p w14:paraId="6BD348CC" w14:textId="77777777" w:rsidR="00C0436C" w:rsidRPr="00B322A8" w:rsidRDefault="00C0436C" w:rsidP="00C12606">
            <w:pPr>
              <w:pStyle w:val="TAL"/>
              <w:keepNext w:val="0"/>
            </w:pPr>
            <w:r w:rsidRPr="00B322A8">
              <w:t>10</w:t>
            </w:r>
          </w:p>
        </w:tc>
        <w:tc>
          <w:tcPr>
            <w:tcW w:w="2107" w:type="dxa"/>
            <w:noWrap/>
            <w:hideMark/>
          </w:tcPr>
          <w:p w14:paraId="239CABC7" w14:textId="77777777" w:rsidR="00C0436C" w:rsidRPr="00B322A8" w:rsidRDefault="00C0436C" w:rsidP="00C12606">
            <w:pPr>
              <w:pStyle w:val="TAL"/>
              <w:keepNext w:val="0"/>
            </w:pPr>
            <w:r w:rsidRPr="00B322A8">
              <w:t>120.9</w:t>
            </w:r>
          </w:p>
        </w:tc>
        <w:tc>
          <w:tcPr>
            <w:tcW w:w="2082" w:type="dxa"/>
            <w:noWrap/>
            <w:hideMark/>
          </w:tcPr>
          <w:p w14:paraId="4C76B9E6" w14:textId="77777777" w:rsidR="00C0436C" w:rsidRPr="00B322A8" w:rsidRDefault="00C0436C" w:rsidP="00C12606">
            <w:pPr>
              <w:pStyle w:val="TAL"/>
              <w:keepNext w:val="0"/>
            </w:pPr>
            <w:r w:rsidRPr="00B322A8">
              <w:t>90</w:t>
            </w:r>
          </w:p>
        </w:tc>
        <w:tc>
          <w:tcPr>
            <w:tcW w:w="1117" w:type="dxa"/>
            <w:noWrap/>
            <w:hideMark/>
          </w:tcPr>
          <w:p w14:paraId="01C686C6" w14:textId="1191A7F8" w:rsidR="00C0436C" w:rsidRPr="00B322A8" w:rsidRDefault="00C0436C" w:rsidP="00C12606">
            <w:pPr>
              <w:pStyle w:val="TAL"/>
              <w:keepNext w:val="0"/>
            </w:pPr>
            <w:r w:rsidRPr="00B322A8">
              <w:t>1.7</w:t>
            </w:r>
            <w:r>
              <w:t>3</w:t>
            </w:r>
          </w:p>
        </w:tc>
        <w:tc>
          <w:tcPr>
            <w:tcW w:w="873" w:type="dxa"/>
            <w:noWrap/>
            <w:hideMark/>
          </w:tcPr>
          <w:p w14:paraId="382D01B8" w14:textId="77777777" w:rsidR="00C0436C" w:rsidRPr="00B322A8" w:rsidRDefault="00C0436C" w:rsidP="00C12606">
            <w:pPr>
              <w:pStyle w:val="TAL"/>
              <w:keepNext w:val="0"/>
            </w:pPr>
            <w:r w:rsidRPr="00B322A8">
              <w:t>0</w:t>
            </w:r>
          </w:p>
        </w:tc>
        <w:tc>
          <w:tcPr>
            <w:tcW w:w="873" w:type="dxa"/>
            <w:noWrap/>
            <w:hideMark/>
          </w:tcPr>
          <w:p w14:paraId="31A7B4A2" w14:textId="77777777" w:rsidR="00C0436C" w:rsidRPr="00B322A8" w:rsidRDefault="00C0436C" w:rsidP="00C12606">
            <w:pPr>
              <w:pStyle w:val="TAL"/>
              <w:keepNext w:val="0"/>
            </w:pPr>
            <w:r w:rsidRPr="00B322A8">
              <w:t>0.03</w:t>
            </w:r>
          </w:p>
        </w:tc>
      </w:tr>
      <w:tr w:rsidR="00C0436C" w:rsidRPr="00B322A8" w14:paraId="5355B0D6" w14:textId="77777777" w:rsidTr="00C12606">
        <w:trPr>
          <w:trHeight w:val="300"/>
        </w:trPr>
        <w:tc>
          <w:tcPr>
            <w:tcW w:w="1267" w:type="dxa"/>
            <w:noWrap/>
            <w:hideMark/>
          </w:tcPr>
          <w:p w14:paraId="0F31574D" w14:textId="77777777" w:rsidR="00C0436C" w:rsidRPr="00B322A8" w:rsidRDefault="00C0436C" w:rsidP="00C12606">
            <w:pPr>
              <w:pStyle w:val="TAL"/>
              <w:keepNext w:val="0"/>
            </w:pPr>
            <w:r w:rsidRPr="00B322A8">
              <w:t>UE speed [m/s]</w:t>
            </w:r>
          </w:p>
        </w:tc>
        <w:tc>
          <w:tcPr>
            <w:tcW w:w="1100" w:type="dxa"/>
            <w:noWrap/>
            <w:hideMark/>
          </w:tcPr>
          <w:p w14:paraId="72EED779" w14:textId="77777777" w:rsidR="00C0436C" w:rsidRPr="00B322A8" w:rsidRDefault="00C0436C" w:rsidP="00C12606">
            <w:pPr>
              <w:pStyle w:val="TAL"/>
              <w:keepNext w:val="0"/>
            </w:pPr>
            <w:r w:rsidRPr="00B322A8">
              <w:t>UE DoT Az [°]</w:t>
            </w:r>
          </w:p>
        </w:tc>
        <w:tc>
          <w:tcPr>
            <w:tcW w:w="2107" w:type="dxa"/>
            <w:noWrap/>
            <w:hideMark/>
          </w:tcPr>
          <w:p w14:paraId="4FCD2721"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C6305AB"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4DDD1B15" w14:textId="77777777" w:rsidR="00C0436C" w:rsidRPr="00B322A8" w:rsidRDefault="00C0436C" w:rsidP="00C12606">
            <w:pPr>
              <w:pStyle w:val="TAL"/>
              <w:keepNext w:val="0"/>
            </w:pPr>
            <w:r w:rsidRPr="00B322A8">
              <w:t>K-factor [dB]</w:t>
            </w:r>
          </w:p>
        </w:tc>
        <w:tc>
          <w:tcPr>
            <w:tcW w:w="873" w:type="dxa"/>
            <w:noWrap/>
            <w:hideMark/>
          </w:tcPr>
          <w:p w14:paraId="3664C3AE" w14:textId="77777777" w:rsidR="00C0436C" w:rsidRPr="00B322A8" w:rsidRDefault="00C0436C" w:rsidP="00C12606">
            <w:pPr>
              <w:pStyle w:val="TAL"/>
              <w:keepNext w:val="0"/>
            </w:pPr>
            <w:r w:rsidRPr="00B322A8">
              <w:t xml:space="preserve"> </w:t>
            </w:r>
          </w:p>
        </w:tc>
        <w:tc>
          <w:tcPr>
            <w:tcW w:w="873" w:type="dxa"/>
            <w:noWrap/>
            <w:hideMark/>
          </w:tcPr>
          <w:p w14:paraId="52B3B5E3" w14:textId="77777777" w:rsidR="00C0436C" w:rsidRPr="00B322A8" w:rsidRDefault="00C0436C" w:rsidP="00C12606">
            <w:pPr>
              <w:pStyle w:val="TAL"/>
              <w:keepNext w:val="0"/>
            </w:pPr>
          </w:p>
        </w:tc>
      </w:tr>
      <w:tr w:rsidR="00C0436C" w:rsidRPr="00B322A8" w14:paraId="2E55D12C" w14:textId="77777777" w:rsidTr="00C12606">
        <w:trPr>
          <w:trHeight w:val="300"/>
        </w:trPr>
        <w:tc>
          <w:tcPr>
            <w:tcW w:w="1267" w:type="dxa"/>
            <w:noWrap/>
            <w:hideMark/>
          </w:tcPr>
          <w:p w14:paraId="196DE6C0" w14:textId="77777777" w:rsidR="00C0436C" w:rsidRPr="00B322A8" w:rsidRDefault="00C0436C" w:rsidP="00C12606">
            <w:pPr>
              <w:pStyle w:val="TAL"/>
              <w:keepNext w:val="0"/>
            </w:pPr>
            <w:r w:rsidRPr="00B322A8">
              <w:t>8.33</w:t>
            </w:r>
          </w:p>
        </w:tc>
        <w:tc>
          <w:tcPr>
            <w:tcW w:w="1100" w:type="dxa"/>
            <w:noWrap/>
            <w:hideMark/>
          </w:tcPr>
          <w:p w14:paraId="283A0188" w14:textId="77777777" w:rsidR="00C0436C" w:rsidRPr="00B322A8" w:rsidRDefault="00C0436C" w:rsidP="00C12606">
            <w:pPr>
              <w:pStyle w:val="TAL"/>
              <w:keepNext w:val="0"/>
            </w:pPr>
            <w:r w:rsidRPr="00B322A8">
              <w:t>120.08</w:t>
            </w:r>
          </w:p>
        </w:tc>
        <w:tc>
          <w:tcPr>
            <w:tcW w:w="2107" w:type="dxa"/>
            <w:noWrap/>
            <w:hideMark/>
          </w:tcPr>
          <w:p w14:paraId="54599792" w14:textId="77777777" w:rsidR="00C0436C" w:rsidRPr="00B322A8" w:rsidRDefault="00C0436C" w:rsidP="00C12606">
            <w:pPr>
              <w:pStyle w:val="TAL"/>
              <w:keepNext w:val="0"/>
            </w:pPr>
            <w:r w:rsidRPr="00B322A8">
              <w:t>(</w:t>
            </w:r>
            <w:proofErr w:type="gramStart"/>
            <w:r w:rsidRPr="00B322A8">
              <w:t>323.58,-</w:t>
            </w:r>
            <w:proofErr w:type="gramEnd"/>
            <w:r w:rsidRPr="00B322A8">
              <w:t>156.35,1.5)</w:t>
            </w:r>
          </w:p>
        </w:tc>
        <w:tc>
          <w:tcPr>
            <w:tcW w:w="2082" w:type="dxa"/>
            <w:noWrap/>
            <w:hideMark/>
          </w:tcPr>
          <w:p w14:paraId="0C189BBA" w14:textId="77777777" w:rsidR="00C0436C" w:rsidRPr="00B322A8" w:rsidRDefault="00C0436C" w:rsidP="00C12606">
            <w:pPr>
              <w:pStyle w:val="TAL"/>
              <w:keepNext w:val="0"/>
            </w:pPr>
            <w:r w:rsidRPr="00B322A8">
              <w:t>(0,0,10)</w:t>
            </w:r>
          </w:p>
        </w:tc>
        <w:tc>
          <w:tcPr>
            <w:tcW w:w="1117" w:type="dxa"/>
            <w:noWrap/>
            <w:hideMark/>
          </w:tcPr>
          <w:p w14:paraId="271AE053" w14:textId="77777777" w:rsidR="00C0436C" w:rsidRPr="00B322A8" w:rsidRDefault="00C0436C" w:rsidP="00C12606">
            <w:pPr>
              <w:pStyle w:val="TAL"/>
              <w:keepNext w:val="0"/>
            </w:pPr>
            <w:r w:rsidRPr="00B322A8">
              <w:t>-</w:t>
            </w:r>
          </w:p>
        </w:tc>
        <w:tc>
          <w:tcPr>
            <w:tcW w:w="873" w:type="dxa"/>
            <w:noWrap/>
            <w:hideMark/>
          </w:tcPr>
          <w:p w14:paraId="4D1C9B01" w14:textId="77777777" w:rsidR="00C0436C" w:rsidRPr="00B322A8" w:rsidRDefault="00C0436C" w:rsidP="00C12606">
            <w:pPr>
              <w:pStyle w:val="TAL"/>
              <w:keepNext w:val="0"/>
            </w:pPr>
          </w:p>
        </w:tc>
        <w:tc>
          <w:tcPr>
            <w:tcW w:w="873" w:type="dxa"/>
            <w:noWrap/>
            <w:hideMark/>
          </w:tcPr>
          <w:p w14:paraId="5D7360CF" w14:textId="77777777" w:rsidR="00C0436C" w:rsidRPr="00B322A8" w:rsidRDefault="00C0436C" w:rsidP="00C12606">
            <w:pPr>
              <w:pStyle w:val="TAL"/>
              <w:keepNext w:val="0"/>
            </w:pPr>
          </w:p>
        </w:tc>
      </w:tr>
      <w:tr w:rsidR="00C0436C" w:rsidRPr="00B322A8" w14:paraId="20B54387" w14:textId="77777777" w:rsidTr="00C12606">
        <w:trPr>
          <w:trHeight w:val="300"/>
        </w:trPr>
        <w:tc>
          <w:tcPr>
            <w:tcW w:w="1267" w:type="dxa"/>
            <w:noWrap/>
            <w:hideMark/>
          </w:tcPr>
          <w:p w14:paraId="2D465502" w14:textId="77777777" w:rsidR="00C0436C" w:rsidRPr="00B322A8" w:rsidRDefault="00C0436C" w:rsidP="00C12606">
            <w:pPr>
              <w:pStyle w:val="TAL"/>
              <w:keepNext w:val="0"/>
            </w:pPr>
          </w:p>
        </w:tc>
        <w:tc>
          <w:tcPr>
            <w:tcW w:w="1100" w:type="dxa"/>
            <w:noWrap/>
            <w:hideMark/>
          </w:tcPr>
          <w:p w14:paraId="7E380743" w14:textId="77777777" w:rsidR="00C0436C" w:rsidRPr="00B322A8" w:rsidRDefault="00C0436C" w:rsidP="00C12606">
            <w:pPr>
              <w:pStyle w:val="TAL"/>
              <w:keepNext w:val="0"/>
            </w:pPr>
          </w:p>
        </w:tc>
        <w:tc>
          <w:tcPr>
            <w:tcW w:w="2107" w:type="dxa"/>
            <w:noWrap/>
            <w:hideMark/>
          </w:tcPr>
          <w:p w14:paraId="467B97DD" w14:textId="77777777" w:rsidR="00C0436C" w:rsidRPr="00B322A8" w:rsidRDefault="00C0436C" w:rsidP="00C12606">
            <w:pPr>
              <w:pStyle w:val="TAL"/>
              <w:keepNext w:val="0"/>
            </w:pPr>
          </w:p>
        </w:tc>
        <w:tc>
          <w:tcPr>
            <w:tcW w:w="2082" w:type="dxa"/>
            <w:noWrap/>
            <w:hideMark/>
          </w:tcPr>
          <w:p w14:paraId="0E7DE350" w14:textId="77777777" w:rsidR="00C0436C" w:rsidRPr="00B322A8" w:rsidRDefault="00C0436C" w:rsidP="00C12606">
            <w:pPr>
              <w:pStyle w:val="TAL"/>
              <w:keepNext w:val="0"/>
            </w:pPr>
          </w:p>
        </w:tc>
        <w:tc>
          <w:tcPr>
            <w:tcW w:w="1117" w:type="dxa"/>
            <w:noWrap/>
            <w:hideMark/>
          </w:tcPr>
          <w:p w14:paraId="0E86285E" w14:textId="77777777" w:rsidR="00C0436C" w:rsidRPr="00B322A8" w:rsidRDefault="00C0436C" w:rsidP="00C12606">
            <w:pPr>
              <w:pStyle w:val="TAL"/>
              <w:keepNext w:val="0"/>
            </w:pPr>
          </w:p>
        </w:tc>
        <w:tc>
          <w:tcPr>
            <w:tcW w:w="873" w:type="dxa"/>
            <w:noWrap/>
            <w:hideMark/>
          </w:tcPr>
          <w:p w14:paraId="4BC74962" w14:textId="77777777" w:rsidR="00C0436C" w:rsidRPr="00B322A8" w:rsidRDefault="00C0436C" w:rsidP="00C12606">
            <w:pPr>
              <w:pStyle w:val="TAL"/>
              <w:keepNext w:val="0"/>
            </w:pPr>
          </w:p>
        </w:tc>
        <w:tc>
          <w:tcPr>
            <w:tcW w:w="873" w:type="dxa"/>
            <w:noWrap/>
            <w:hideMark/>
          </w:tcPr>
          <w:p w14:paraId="37570706" w14:textId="77777777" w:rsidR="00C0436C" w:rsidRPr="00B322A8" w:rsidRDefault="00C0436C" w:rsidP="00C12606">
            <w:pPr>
              <w:pStyle w:val="TAL"/>
              <w:keepNext w:val="0"/>
            </w:pPr>
          </w:p>
        </w:tc>
      </w:tr>
      <w:tr w:rsidR="00C0436C" w:rsidRPr="00B322A8" w14:paraId="22CE66CA" w14:textId="77777777" w:rsidTr="00C12606">
        <w:trPr>
          <w:trHeight w:val="300"/>
        </w:trPr>
        <w:tc>
          <w:tcPr>
            <w:tcW w:w="1267" w:type="dxa"/>
            <w:shd w:val="clear" w:color="auto" w:fill="EDEDED" w:themeFill="accent3" w:themeFillTint="33"/>
            <w:noWrap/>
            <w:hideMark/>
          </w:tcPr>
          <w:p w14:paraId="64EC5D6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5AC8C7BB" w14:textId="77777777" w:rsidR="00C0436C" w:rsidRPr="00F94504" w:rsidRDefault="00C0436C" w:rsidP="00C12606">
            <w:pPr>
              <w:pStyle w:val="TAL"/>
              <w:keepNext w:val="0"/>
              <w:rPr>
                <w:b/>
                <w:bCs/>
              </w:rPr>
            </w:pPr>
            <w:r w:rsidRPr="00F94504">
              <w:rPr>
                <w:b/>
                <w:bCs/>
              </w:rPr>
              <w:t>5</w:t>
            </w:r>
          </w:p>
        </w:tc>
        <w:tc>
          <w:tcPr>
            <w:tcW w:w="2107" w:type="dxa"/>
            <w:shd w:val="clear" w:color="auto" w:fill="EDEDED" w:themeFill="accent3" w:themeFillTint="33"/>
            <w:noWrap/>
            <w:hideMark/>
          </w:tcPr>
          <w:p w14:paraId="63A3466B" w14:textId="77777777" w:rsidR="00C0436C" w:rsidRPr="00B322A8" w:rsidRDefault="00C0436C" w:rsidP="00C12606">
            <w:pPr>
              <w:pStyle w:val="TAL"/>
              <w:keepNext w:val="0"/>
            </w:pPr>
          </w:p>
        </w:tc>
        <w:tc>
          <w:tcPr>
            <w:tcW w:w="2082" w:type="dxa"/>
            <w:shd w:val="clear" w:color="auto" w:fill="EDEDED" w:themeFill="accent3" w:themeFillTint="33"/>
            <w:noWrap/>
            <w:hideMark/>
          </w:tcPr>
          <w:p w14:paraId="09D16FE2" w14:textId="77777777" w:rsidR="00C0436C" w:rsidRPr="00B322A8" w:rsidRDefault="00C0436C" w:rsidP="00C12606">
            <w:pPr>
              <w:pStyle w:val="TAL"/>
              <w:keepNext w:val="0"/>
            </w:pPr>
          </w:p>
        </w:tc>
        <w:tc>
          <w:tcPr>
            <w:tcW w:w="1117" w:type="dxa"/>
            <w:shd w:val="clear" w:color="auto" w:fill="EDEDED" w:themeFill="accent3" w:themeFillTint="33"/>
            <w:noWrap/>
            <w:hideMark/>
          </w:tcPr>
          <w:p w14:paraId="42BDF1FD" w14:textId="77777777" w:rsidR="00C0436C" w:rsidRPr="00B322A8" w:rsidRDefault="00C0436C" w:rsidP="00C12606">
            <w:pPr>
              <w:pStyle w:val="TAL"/>
              <w:keepNext w:val="0"/>
            </w:pPr>
          </w:p>
        </w:tc>
        <w:tc>
          <w:tcPr>
            <w:tcW w:w="873" w:type="dxa"/>
            <w:shd w:val="clear" w:color="auto" w:fill="EDEDED" w:themeFill="accent3" w:themeFillTint="33"/>
            <w:noWrap/>
            <w:hideMark/>
          </w:tcPr>
          <w:p w14:paraId="0BF95C4B" w14:textId="77777777" w:rsidR="00C0436C" w:rsidRPr="00B322A8" w:rsidRDefault="00C0436C" w:rsidP="00C12606">
            <w:pPr>
              <w:pStyle w:val="TAL"/>
              <w:keepNext w:val="0"/>
            </w:pPr>
          </w:p>
        </w:tc>
        <w:tc>
          <w:tcPr>
            <w:tcW w:w="873" w:type="dxa"/>
            <w:shd w:val="clear" w:color="auto" w:fill="EDEDED" w:themeFill="accent3" w:themeFillTint="33"/>
            <w:noWrap/>
            <w:hideMark/>
          </w:tcPr>
          <w:p w14:paraId="78565381" w14:textId="77777777" w:rsidR="00C0436C" w:rsidRPr="00B322A8" w:rsidRDefault="00C0436C" w:rsidP="00C12606">
            <w:pPr>
              <w:pStyle w:val="TAL"/>
              <w:keepNext w:val="0"/>
            </w:pPr>
          </w:p>
        </w:tc>
      </w:tr>
      <w:tr w:rsidR="00C0436C" w:rsidRPr="00B322A8" w14:paraId="7F7EE174" w14:textId="77777777" w:rsidTr="00C12606">
        <w:trPr>
          <w:trHeight w:val="300"/>
        </w:trPr>
        <w:tc>
          <w:tcPr>
            <w:tcW w:w="1267" w:type="dxa"/>
            <w:noWrap/>
            <w:hideMark/>
          </w:tcPr>
          <w:p w14:paraId="634A0EA6" w14:textId="77777777" w:rsidR="00C0436C" w:rsidRPr="00B322A8" w:rsidRDefault="00C0436C" w:rsidP="00C12606">
            <w:pPr>
              <w:pStyle w:val="TAL"/>
              <w:keepNext w:val="0"/>
            </w:pPr>
            <w:r w:rsidRPr="00B322A8">
              <w:t>Cluster#</w:t>
            </w:r>
          </w:p>
        </w:tc>
        <w:tc>
          <w:tcPr>
            <w:tcW w:w="1100" w:type="dxa"/>
            <w:noWrap/>
            <w:hideMark/>
          </w:tcPr>
          <w:p w14:paraId="2B20EA25" w14:textId="77777777" w:rsidR="00C0436C" w:rsidRPr="00B322A8" w:rsidRDefault="00C0436C" w:rsidP="00C12606">
            <w:pPr>
              <w:pStyle w:val="TAL"/>
              <w:keepNext w:val="0"/>
            </w:pPr>
            <w:r w:rsidRPr="00B322A8">
              <w:t>Power [dB]</w:t>
            </w:r>
          </w:p>
        </w:tc>
        <w:tc>
          <w:tcPr>
            <w:tcW w:w="2107" w:type="dxa"/>
            <w:noWrap/>
            <w:hideMark/>
          </w:tcPr>
          <w:p w14:paraId="28C3603D" w14:textId="77777777" w:rsidR="00C0436C" w:rsidRPr="00B322A8" w:rsidRDefault="00C0436C" w:rsidP="00C12606">
            <w:pPr>
              <w:pStyle w:val="TAL"/>
              <w:keepNext w:val="0"/>
            </w:pPr>
            <w:r w:rsidRPr="00B322A8">
              <w:t>Excess delay [ns]</w:t>
            </w:r>
          </w:p>
        </w:tc>
        <w:tc>
          <w:tcPr>
            <w:tcW w:w="2082" w:type="dxa"/>
            <w:noWrap/>
            <w:hideMark/>
          </w:tcPr>
          <w:p w14:paraId="6A4FD2FC"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135DEAB0"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15010CF3" w14:textId="77777777" w:rsidR="00C0436C" w:rsidRPr="00B322A8" w:rsidRDefault="00C0436C" w:rsidP="00C12606">
            <w:pPr>
              <w:pStyle w:val="TAL"/>
              <w:keepNext w:val="0"/>
            </w:pPr>
            <w:r w:rsidRPr="00B322A8">
              <w:t>ASA [°]</w:t>
            </w:r>
          </w:p>
        </w:tc>
        <w:tc>
          <w:tcPr>
            <w:tcW w:w="873" w:type="dxa"/>
            <w:noWrap/>
            <w:hideMark/>
          </w:tcPr>
          <w:p w14:paraId="645A83CB"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2BC607A5" w14:textId="77777777" w:rsidTr="00C12606">
        <w:trPr>
          <w:trHeight w:val="300"/>
        </w:trPr>
        <w:tc>
          <w:tcPr>
            <w:tcW w:w="1267" w:type="dxa"/>
            <w:noWrap/>
            <w:hideMark/>
          </w:tcPr>
          <w:p w14:paraId="419C0FC2" w14:textId="77777777" w:rsidR="00C0436C" w:rsidRPr="00B322A8" w:rsidRDefault="00C0436C" w:rsidP="00C12606">
            <w:pPr>
              <w:pStyle w:val="TAL"/>
              <w:keepNext w:val="0"/>
            </w:pPr>
            <w:r w:rsidRPr="00B322A8">
              <w:lastRenderedPageBreak/>
              <w:t>1</w:t>
            </w:r>
          </w:p>
        </w:tc>
        <w:tc>
          <w:tcPr>
            <w:tcW w:w="1100" w:type="dxa"/>
            <w:noWrap/>
            <w:hideMark/>
          </w:tcPr>
          <w:p w14:paraId="1B155F9E" w14:textId="77777777" w:rsidR="00C0436C" w:rsidRPr="00B322A8" w:rsidRDefault="00C0436C" w:rsidP="00C12606">
            <w:pPr>
              <w:pStyle w:val="TAL"/>
              <w:keepNext w:val="0"/>
            </w:pPr>
            <w:r w:rsidRPr="00B322A8">
              <w:t>-12.09</w:t>
            </w:r>
          </w:p>
        </w:tc>
        <w:tc>
          <w:tcPr>
            <w:tcW w:w="2107" w:type="dxa"/>
            <w:noWrap/>
            <w:hideMark/>
          </w:tcPr>
          <w:p w14:paraId="1E01F795" w14:textId="1BE58EF1" w:rsidR="00C0436C" w:rsidRPr="00B322A8" w:rsidRDefault="00C0436C" w:rsidP="00C12606">
            <w:pPr>
              <w:pStyle w:val="TAL"/>
              <w:keepNext w:val="0"/>
            </w:pPr>
            <w:r w:rsidRPr="00B00E29">
              <w:t>0</w:t>
            </w:r>
          </w:p>
        </w:tc>
        <w:tc>
          <w:tcPr>
            <w:tcW w:w="2082" w:type="dxa"/>
            <w:noWrap/>
            <w:hideMark/>
          </w:tcPr>
          <w:p w14:paraId="4C83D809" w14:textId="50A96FB8" w:rsidR="00C0436C" w:rsidRPr="00B322A8" w:rsidRDefault="00C0436C" w:rsidP="00C12606">
            <w:pPr>
              <w:pStyle w:val="TAL"/>
              <w:keepNext w:val="0"/>
            </w:pPr>
            <w:r w:rsidRPr="00B00E29">
              <w:t>-124.5</w:t>
            </w:r>
          </w:p>
        </w:tc>
        <w:tc>
          <w:tcPr>
            <w:tcW w:w="1117" w:type="dxa"/>
            <w:noWrap/>
            <w:hideMark/>
          </w:tcPr>
          <w:p w14:paraId="7903A0FD" w14:textId="0F2FBA37" w:rsidR="00C0436C" w:rsidRPr="00B322A8" w:rsidRDefault="00C0436C" w:rsidP="00C12606">
            <w:pPr>
              <w:pStyle w:val="TAL"/>
              <w:keepNext w:val="0"/>
            </w:pPr>
            <w:r w:rsidRPr="00B00E29">
              <w:t>-41.34</w:t>
            </w:r>
          </w:p>
        </w:tc>
        <w:tc>
          <w:tcPr>
            <w:tcW w:w="873" w:type="dxa"/>
            <w:noWrap/>
            <w:hideMark/>
          </w:tcPr>
          <w:p w14:paraId="1B44144E" w14:textId="77777777" w:rsidR="00C0436C" w:rsidRPr="00B322A8" w:rsidRDefault="00C0436C" w:rsidP="00C12606">
            <w:pPr>
              <w:pStyle w:val="TAL"/>
              <w:keepNext w:val="0"/>
            </w:pPr>
            <w:r w:rsidRPr="00B322A8">
              <w:t>12.29</w:t>
            </w:r>
          </w:p>
        </w:tc>
        <w:tc>
          <w:tcPr>
            <w:tcW w:w="873" w:type="dxa"/>
            <w:noWrap/>
            <w:hideMark/>
          </w:tcPr>
          <w:p w14:paraId="1DCBBAB2" w14:textId="77777777" w:rsidR="00C0436C" w:rsidRPr="00B322A8" w:rsidRDefault="00C0436C" w:rsidP="00C12606">
            <w:pPr>
              <w:pStyle w:val="TAL"/>
              <w:keepNext w:val="0"/>
            </w:pPr>
            <w:r w:rsidRPr="00B322A8">
              <w:t>101.17</w:t>
            </w:r>
          </w:p>
        </w:tc>
      </w:tr>
      <w:tr w:rsidR="00C0436C" w:rsidRPr="00B322A8" w14:paraId="54800D0A" w14:textId="77777777" w:rsidTr="00C12606">
        <w:trPr>
          <w:trHeight w:val="300"/>
        </w:trPr>
        <w:tc>
          <w:tcPr>
            <w:tcW w:w="1267" w:type="dxa"/>
            <w:noWrap/>
            <w:hideMark/>
          </w:tcPr>
          <w:p w14:paraId="67201BA2" w14:textId="77777777" w:rsidR="00C0436C" w:rsidRPr="00B322A8" w:rsidRDefault="00C0436C" w:rsidP="00C12606">
            <w:pPr>
              <w:pStyle w:val="TAL"/>
              <w:keepNext w:val="0"/>
            </w:pPr>
            <w:r w:rsidRPr="00B322A8">
              <w:t>2</w:t>
            </w:r>
          </w:p>
        </w:tc>
        <w:tc>
          <w:tcPr>
            <w:tcW w:w="1100" w:type="dxa"/>
            <w:noWrap/>
            <w:hideMark/>
          </w:tcPr>
          <w:p w14:paraId="55D0F5C2" w14:textId="77777777" w:rsidR="00C0436C" w:rsidRPr="00B322A8" w:rsidRDefault="00C0436C" w:rsidP="00C12606">
            <w:pPr>
              <w:pStyle w:val="TAL"/>
              <w:keepNext w:val="0"/>
            </w:pPr>
            <w:r w:rsidRPr="00B322A8">
              <w:t>-8.89</w:t>
            </w:r>
          </w:p>
        </w:tc>
        <w:tc>
          <w:tcPr>
            <w:tcW w:w="2107" w:type="dxa"/>
            <w:noWrap/>
            <w:hideMark/>
          </w:tcPr>
          <w:p w14:paraId="4C71007F" w14:textId="350797B0" w:rsidR="00C0436C" w:rsidRPr="00B322A8" w:rsidRDefault="00C0436C" w:rsidP="00C12606">
            <w:pPr>
              <w:pStyle w:val="TAL"/>
              <w:keepNext w:val="0"/>
            </w:pPr>
            <w:r w:rsidRPr="00B00E29">
              <w:t>23</w:t>
            </w:r>
          </w:p>
        </w:tc>
        <w:tc>
          <w:tcPr>
            <w:tcW w:w="2082" w:type="dxa"/>
            <w:noWrap/>
            <w:hideMark/>
          </w:tcPr>
          <w:p w14:paraId="262CECFE" w14:textId="7F530E41" w:rsidR="00C0436C" w:rsidRPr="00B322A8" w:rsidRDefault="00C0436C" w:rsidP="00C12606">
            <w:pPr>
              <w:pStyle w:val="TAL"/>
              <w:keepNext w:val="0"/>
            </w:pPr>
            <w:r w:rsidRPr="00B00E29">
              <w:t>121.2</w:t>
            </w:r>
          </w:p>
        </w:tc>
        <w:tc>
          <w:tcPr>
            <w:tcW w:w="1117" w:type="dxa"/>
            <w:noWrap/>
            <w:hideMark/>
          </w:tcPr>
          <w:p w14:paraId="248C927C" w14:textId="3056D338" w:rsidR="00C0436C" w:rsidRPr="00B322A8" w:rsidRDefault="00C0436C" w:rsidP="00C12606">
            <w:pPr>
              <w:pStyle w:val="TAL"/>
              <w:keepNext w:val="0"/>
            </w:pPr>
            <w:r w:rsidRPr="00B00E29">
              <w:t>-25.82</w:t>
            </w:r>
          </w:p>
        </w:tc>
        <w:tc>
          <w:tcPr>
            <w:tcW w:w="873" w:type="dxa"/>
            <w:noWrap/>
            <w:hideMark/>
          </w:tcPr>
          <w:p w14:paraId="3FDC5A17" w14:textId="77777777" w:rsidR="00C0436C" w:rsidRPr="00B322A8" w:rsidRDefault="00C0436C" w:rsidP="00C12606">
            <w:pPr>
              <w:pStyle w:val="TAL"/>
              <w:keepNext w:val="0"/>
            </w:pPr>
            <w:r w:rsidRPr="00B322A8">
              <w:t>12.29</w:t>
            </w:r>
          </w:p>
        </w:tc>
        <w:tc>
          <w:tcPr>
            <w:tcW w:w="873" w:type="dxa"/>
            <w:noWrap/>
            <w:hideMark/>
          </w:tcPr>
          <w:p w14:paraId="0379034B" w14:textId="77777777" w:rsidR="00C0436C" w:rsidRPr="00B322A8" w:rsidRDefault="00C0436C" w:rsidP="00C12606">
            <w:pPr>
              <w:pStyle w:val="TAL"/>
              <w:keepNext w:val="0"/>
            </w:pPr>
            <w:r w:rsidRPr="00B322A8">
              <w:t>101.27</w:t>
            </w:r>
          </w:p>
        </w:tc>
      </w:tr>
      <w:tr w:rsidR="00C0436C" w:rsidRPr="00B322A8" w14:paraId="77C113D2" w14:textId="77777777" w:rsidTr="00C12606">
        <w:trPr>
          <w:trHeight w:val="300"/>
        </w:trPr>
        <w:tc>
          <w:tcPr>
            <w:tcW w:w="1267" w:type="dxa"/>
            <w:noWrap/>
            <w:hideMark/>
          </w:tcPr>
          <w:p w14:paraId="4F812CB2" w14:textId="77777777" w:rsidR="00C0436C" w:rsidRPr="00B322A8" w:rsidRDefault="00C0436C" w:rsidP="00C12606">
            <w:pPr>
              <w:pStyle w:val="TAL"/>
              <w:keepNext w:val="0"/>
            </w:pPr>
            <w:r w:rsidRPr="00B322A8">
              <w:t>3</w:t>
            </w:r>
          </w:p>
        </w:tc>
        <w:tc>
          <w:tcPr>
            <w:tcW w:w="1100" w:type="dxa"/>
            <w:noWrap/>
            <w:hideMark/>
          </w:tcPr>
          <w:p w14:paraId="299C905E" w14:textId="77777777" w:rsidR="00C0436C" w:rsidRPr="00B322A8" w:rsidRDefault="00C0436C" w:rsidP="00C12606">
            <w:pPr>
              <w:pStyle w:val="TAL"/>
              <w:keepNext w:val="0"/>
            </w:pPr>
            <w:r w:rsidRPr="00B322A8">
              <w:t>-10.19</w:t>
            </w:r>
          </w:p>
        </w:tc>
        <w:tc>
          <w:tcPr>
            <w:tcW w:w="2107" w:type="dxa"/>
            <w:noWrap/>
            <w:hideMark/>
          </w:tcPr>
          <w:p w14:paraId="765B289B" w14:textId="0DF1CBB6" w:rsidR="00C0436C" w:rsidRPr="00B322A8" w:rsidRDefault="00C0436C" w:rsidP="00C12606">
            <w:pPr>
              <w:pStyle w:val="TAL"/>
              <w:keepNext w:val="0"/>
            </w:pPr>
            <w:r w:rsidRPr="00B00E29">
              <w:t>24</w:t>
            </w:r>
          </w:p>
        </w:tc>
        <w:tc>
          <w:tcPr>
            <w:tcW w:w="2082" w:type="dxa"/>
            <w:noWrap/>
            <w:hideMark/>
          </w:tcPr>
          <w:p w14:paraId="2231C6EF" w14:textId="1020B9B8" w:rsidR="00C0436C" w:rsidRPr="00B322A8" w:rsidRDefault="00C0436C" w:rsidP="00C12606">
            <w:pPr>
              <w:pStyle w:val="TAL"/>
              <w:keepNext w:val="0"/>
            </w:pPr>
            <w:r w:rsidRPr="00B00E29">
              <w:t>-146.29</w:t>
            </w:r>
          </w:p>
        </w:tc>
        <w:tc>
          <w:tcPr>
            <w:tcW w:w="1117" w:type="dxa"/>
            <w:noWrap/>
            <w:hideMark/>
          </w:tcPr>
          <w:p w14:paraId="6AA985C7" w14:textId="52818EF3" w:rsidR="00C0436C" w:rsidRPr="00B322A8" w:rsidRDefault="00C0436C" w:rsidP="00C12606">
            <w:pPr>
              <w:pStyle w:val="TAL"/>
              <w:keepNext w:val="0"/>
            </w:pPr>
            <w:r w:rsidRPr="00B00E29">
              <w:t>-37.49</w:t>
            </w:r>
          </w:p>
        </w:tc>
        <w:tc>
          <w:tcPr>
            <w:tcW w:w="873" w:type="dxa"/>
            <w:noWrap/>
            <w:hideMark/>
          </w:tcPr>
          <w:p w14:paraId="047E2406" w14:textId="77777777" w:rsidR="00C0436C" w:rsidRPr="00B322A8" w:rsidRDefault="00C0436C" w:rsidP="00C12606">
            <w:pPr>
              <w:pStyle w:val="TAL"/>
              <w:keepNext w:val="0"/>
            </w:pPr>
            <w:r w:rsidRPr="00B322A8">
              <w:t>12.29</w:t>
            </w:r>
          </w:p>
        </w:tc>
        <w:tc>
          <w:tcPr>
            <w:tcW w:w="873" w:type="dxa"/>
            <w:noWrap/>
            <w:hideMark/>
          </w:tcPr>
          <w:p w14:paraId="7638AFE6" w14:textId="77777777" w:rsidR="00C0436C" w:rsidRPr="00B322A8" w:rsidRDefault="00C0436C" w:rsidP="00C12606">
            <w:pPr>
              <w:pStyle w:val="TAL"/>
              <w:keepNext w:val="0"/>
            </w:pPr>
            <w:r w:rsidRPr="00B322A8">
              <w:t>101.43</w:t>
            </w:r>
          </w:p>
        </w:tc>
      </w:tr>
      <w:tr w:rsidR="00C0436C" w:rsidRPr="00B322A8" w14:paraId="0A9CB160" w14:textId="77777777" w:rsidTr="00C12606">
        <w:trPr>
          <w:trHeight w:val="300"/>
        </w:trPr>
        <w:tc>
          <w:tcPr>
            <w:tcW w:w="1267" w:type="dxa"/>
            <w:noWrap/>
            <w:hideMark/>
          </w:tcPr>
          <w:p w14:paraId="45225680" w14:textId="77777777" w:rsidR="00C0436C" w:rsidRPr="00B322A8" w:rsidRDefault="00C0436C" w:rsidP="00C12606">
            <w:pPr>
              <w:pStyle w:val="TAL"/>
              <w:keepNext w:val="0"/>
            </w:pPr>
            <w:r w:rsidRPr="00B322A8">
              <w:t>4</w:t>
            </w:r>
          </w:p>
        </w:tc>
        <w:tc>
          <w:tcPr>
            <w:tcW w:w="1100" w:type="dxa"/>
            <w:noWrap/>
            <w:hideMark/>
          </w:tcPr>
          <w:p w14:paraId="515D460A" w14:textId="77777777" w:rsidR="00C0436C" w:rsidRPr="00B322A8" w:rsidRDefault="00C0436C" w:rsidP="00C12606">
            <w:pPr>
              <w:pStyle w:val="TAL"/>
              <w:keepNext w:val="0"/>
            </w:pPr>
            <w:r w:rsidRPr="00B322A8">
              <w:t>-11.19</w:t>
            </w:r>
          </w:p>
        </w:tc>
        <w:tc>
          <w:tcPr>
            <w:tcW w:w="2107" w:type="dxa"/>
            <w:noWrap/>
            <w:hideMark/>
          </w:tcPr>
          <w:p w14:paraId="0254C9CC" w14:textId="4F55E894" w:rsidR="00C0436C" w:rsidRPr="00B322A8" w:rsidRDefault="00C0436C" w:rsidP="00C12606">
            <w:pPr>
              <w:pStyle w:val="TAL"/>
              <w:keepNext w:val="0"/>
            </w:pPr>
            <w:r w:rsidRPr="00B00E29">
              <w:t>24</w:t>
            </w:r>
          </w:p>
        </w:tc>
        <w:tc>
          <w:tcPr>
            <w:tcW w:w="2082" w:type="dxa"/>
            <w:noWrap/>
            <w:hideMark/>
          </w:tcPr>
          <w:p w14:paraId="09CE5AA0" w14:textId="2DC8499D" w:rsidR="00C0436C" w:rsidRPr="00B322A8" w:rsidRDefault="00C0436C" w:rsidP="00C12606">
            <w:pPr>
              <w:pStyle w:val="TAL"/>
              <w:keepNext w:val="0"/>
            </w:pPr>
            <w:r w:rsidRPr="00B00E29">
              <w:t>121.2</w:t>
            </w:r>
          </w:p>
        </w:tc>
        <w:tc>
          <w:tcPr>
            <w:tcW w:w="1117" w:type="dxa"/>
            <w:noWrap/>
            <w:hideMark/>
          </w:tcPr>
          <w:p w14:paraId="4C77527D" w14:textId="77BCC953" w:rsidR="00C0436C" w:rsidRPr="00B322A8" w:rsidRDefault="00C0436C" w:rsidP="00C12606">
            <w:pPr>
              <w:pStyle w:val="TAL"/>
              <w:keepNext w:val="0"/>
            </w:pPr>
            <w:r w:rsidRPr="00B00E29">
              <w:t>-25.82</w:t>
            </w:r>
          </w:p>
        </w:tc>
        <w:tc>
          <w:tcPr>
            <w:tcW w:w="873" w:type="dxa"/>
            <w:noWrap/>
            <w:hideMark/>
          </w:tcPr>
          <w:p w14:paraId="18A4763F" w14:textId="77777777" w:rsidR="00C0436C" w:rsidRPr="00B322A8" w:rsidRDefault="00C0436C" w:rsidP="00C12606">
            <w:pPr>
              <w:pStyle w:val="TAL"/>
              <w:keepNext w:val="0"/>
            </w:pPr>
            <w:r w:rsidRPr="00B322A8">
              <w:t>11.061</w:t>
            </w:r>
          </w:p>
        </w:tc>
        <w:tc>
          <w:tcPr>
            <w:tcW w:w="873" w:type="dxa"/>
            <w:noWrap/>
            <w:hideMark/>
          </w:tcPr>
          <w:p w14:paraId="78590834" w14:textId="77777777" w:rsidR="00C0436C" w:rsidRPr="00B322A8" w:rsidRDefault="00C0436C" w:rsidP="00C12606">
            <w:pPr>
              <w:pStyle w:val="TAL"/>
              <w:keepNext w:val="0"/>
            </w:pPr>
            <w:r w:rsidRPr="00B322A8">
              <w:t>101.27</w:t>
            </w:r>
          </w:p>
        </w:tc>
      </w:tr>
      <w:tr w:rsidR="00C0436C" w:rsidRPr="00B322A8" w14:paraId="3AF96B0F" w14:textId="77777777" w:rsidTr="00C12606">
        <w:trPr>
          <w:trHeight w:val="300"/>
        </w:trPr>
        <w:tc>
          <w:tcPr>
            <w:tcW w:w="1267" w:type="dxa"/>
            <w:noWrap/>
            <w:hideMark/>
          </w:tcPr>
          <w:p w14:paraId="384D545E" w14:textId="77777777" w:rsidR="00C0436C" w:rsidRPr="00B322A8" w:rsidRDefault="00C0436C" w:rsidP="00C12606">
            <w:pPr>
              <w:pStyle w:val="TAL"/>
              <w:keepNext w:val="0"/>
            </w:pPr>
            <w:r w:rsidRPr="00B322A8">
              <w:t>5</w:t>
            </w:r>
          </w:p>
        </w:tc>
        <w:tc>
          <w:tcPr>
            <w:tcW w:w="1100" w:type="dxa"/>
            <w:noWrap/>
            <w:hideMark/>
          </w:tcPr>
          <w:p w14:paraId="09AA5F3C" w14:textId="77777777" w:rsidR="00C0436C" w:rsidRPr="00B322A8" w:rsidRDefault="00C0436C" w:rsidP="00C12606">
            <w:pPr>
              <w:pStyle w:val="TAL"/>
              <w:keepNext w:val="0"/>
            </w:pPr>
            <w:r w:rsidRPr="00B322A8">
              <w:t>-12.89</w:t>
            </w:r>
          </w:p>
        </w:tc>
        <w:tc>
          <w:tcPr>
            <w:tcW w:w="2107" w:type="dxa"/>
            <w:noWrap/>
            <w:hideMark/>
          </w:tcPr>
          <w:p w14:paraId="68144667" w14:textId="20846552" w:rsidR="00C0436C" w:rsidRPr="00B322A8" w:rsidRDefault="00C0436C" w:rsidP="00C12606">
            <w:pPr>
              <w:pStyle w:val="TAL"/>
              <w:keepNext w:val="0"/>
            </w:pPr>
            <w:r w:rsidRPr="00B00E29">
              <w:t>26</w:t>
            </w:r>
          </w:p>
        </w:tc>
        <w:tc>
          <w:tcPr>
            <w:tcW w:w="2082" w:type="dxa"/>
            <w:noWrap/>
            <w:hideMark/>
          </w:tcPr>
          <w:p w14:paraId="6CDDD3CD" w14:textId="122FD17C" w:rsidR="00C0436C" w:rsidRPr="00B322A8" w:rsidRDefault="00C0436C" w:rsidP="00C12606">
            <w:pPr>
              <w:pStyle w:val="TAL"/>
              <w:keepNext w:val="0"/>
            </w:pPr>
            <w:r w:rsidRPr="00B00E29">
              <w:t>121.2</w:t>
            </w:r>
          </w:p>
        </w:tc>
        <w:tc>
          <w:tcPr>
            <w:tcW w:w="1117" w:type="dxa"/>
            <w:noWrap/>
            <w:hideMark/>
          </w:tcPr>
          <w:p w14:paraId="15135F61" w14:textId="4F843B97" w:rsidR="00C0436C" w:rsidRPr="00B322A8" w:rsidRDefault="00C0436C" w:rsidP="00C12606">
            <w:pPr>
              <w:pStyle w:val="TAL"/>
              <w:keepNext w:val="0"/>
            </w:pPr>
            <w:r w:rsidRPr="00B00E29">
              <w:t>-25.82</w:t>
            </w:r>
          </w:p>
        </w:tc>
        <w:tc>
          <w:tcPr>
            <w:tcW w:w="873" w:type="dxa"/>
            <w:noWrap/>
            <w:hideMark/>
          </w:tcPr>
          <w:p w14:paraId="233EC21D" w14:textId="77777777" w:rsidR="00C0436C" w:rsidRPr="00B322A8" w:rsidRDefault="00C0436C" w:rsidP="00C12606">
            <w:pPr>
              <w:pStyle w:val="TAL"/>
              <w:keepNext w:val="0"/>
            </w:pPr>
            <w:r w:rsidRPr="00B322A8">
              <w:t>9.832</w:t>
            </w:r>
          </w:p>
        </w:tc>
        <w:tc>
          <w:tcPr>
            <w:tcW w:w="873" w:type="dxa"/>
            <w:noWrap/>
            <w:hideMark/>
          </w:tcPr>
          <w:p w14:paraId="39A99D04" w14:textId="77777777" w:rsidR="00C0436C" w:rsidRPr="00B322A8" w:rsidRDefault="00C0436C" w:rsidP="00C12606">
            <w:pPr>
              <w:pStyle w:val="TAL"/>
              <w:keepNext w:val="0"/>
            </w:pPr>
            <w:r w:rsidRPr="00B322A8">
              <w:t>101.27</w:t>
            </w:r>
          </w:p>
        </w:tc>
      </w:tr>
      <w:tr w:rsidR="00C0436C" w:rsidRPr="00B322A8" w14:paraId="7AAF70D4" w14:textId="77777777" w:rsidTr="00C12606">
        <w:trPr>
          <w:trHeight w:val="300"/>
        </w:trPr>
        <w:tc>
          <w:tcPr>
            <w:tcW w:w="1267" w:type="dxa"/>
            <w:noWrap/>
            <w:hideMark/>
          </w:tcPr>
          <w:p w14:paraId="0D8CF8AB" w14:textId="77777777" w:rsidR="00C0436C" w:rsidRPr="00B322A8" w:rsidRDefault="00C0436C" w:rsidP="00C12606">
            <w:pPr>
              <w:pStyle w:val="TAL"/>
              <w:keepNext w:val="0"/>
            </w:pPr>
            <w:r w:rsidRPr="00B322A8">
              <w:t>6</w:t>
            </w:r>
          </w:p>
        </w:tc>
        <w:tc>
          <w:tcPr>
            <w:tcW w:w="1100" w:type="dxa"/>
            <w:noWrap/>
            <w:hideMark/>
          </w:tcPr>
          <w:p w14:paraId="742C5FE8" w14:textId="77777777" w:rsidR="00C0436C" w:rsidRPr="00B322A8" w:rsidRDefault="00C0436C" w:rsidP="00C12606">
            <w:pPr>
              <w:pStyle w:val="TAL"/>
              <w:keepNext w:val="0"/>
            </w:pPr>
            <w:r w:rsidRPr="00B322A8">
              <w:t>-7.69</w:t>
            </w:r>
          </w:p>
        </w:tc>
        <w:tc>
          <w:tcPr>
            <w:tcW w:w="2107" w:type="dxa"/>
            <w:noWrap/>
            <w:hideMark/>
          </w:tcPr>
          <w:p w14:paraId="6568326D" w14:textId="1EEEFCE1" w:rsidR="00C0436C" w:rsidRPr="00B322A8" w:rsidRDefault="00C0436C" w:rsidP="00C12606">
            <w:pPr>
              <w:pStyle w:val="TAL"/>
              <w:keepNext w:val="0"/>
            </w:pPr>
            <w:r w:rsidRPr="00B00E29">
              <w:t>70</w:t>
            </w:r>
          </w:p>
        </w:tc>
        <w:tc>
          <w:tcPr>
            <w:tcW w:w="2082" w:type="dxa"/>
            <w:noWrap/>
            <w:hideMark/>
          </w:tcPr>
          <w:p w14:paraId="69637635" w14:textId="5168023A" w:rsidR="00C0436C" w:rsidRPr="00B322A8" w:rsidRDefault="00C0436C" w:rsidP="00C12606">
            <w:pPr>
              <w:pStyle w:val="TAL"/>
              <w:keepNext w:val="0"/>
            </w:pPr>
            <w:r w:rsidRPr="00B00E29">
              <w:t>162.64</w:t>
            </w:r>
          </w:p>
        </w:tc>
        <w:tc>
          <w:tcPr>
            <w:tcW w:w="1117" w:type="dxa"/>
            <w:noWrap/>
            <w:hideMark/>
          </w:tcPr>
          <w:p w14:paraId="27BABDB3" w14:textId="1E2A57A5" w:rsidR="00C0436C" w:rsidRPr="00B322A8" w:rsidRDefault="00C0436C" w:rsidP="00C12606">
            <w:pPr>
              <w:pStyle w:val="TAL"/>
              <w:keepNext w:val="0"/>
            </w:pPr>
            <w:r w:rsidRPr="00B00E29">
              <w:t>-10.77</w:t>
            </w:r>
          </w:p>
        </w:tc>
        <w:tc>
          <w:tcPr>
            <w:tcW w:w="873" w:type="dxa"/>
            <w:noWrap/>
            <w:hideMark/>
          </w:tcPr>
          <w:p w14:paraId="420C4BD4" w14:textId="77777777" w:rsidR="00C0436C" w:rsidRPr="00B322A8" w:rsidRDefault="00C0436C" w:rsidP="00C12606">
            <w:pPr>
              <w:pStyle w:val="TAL"/>
              <w:keepNext w:val="0"/>
            </w:pPr>
            <w:r w:rsidRPr="00B322A8">
              <w:t>12.29</w:t>
            </w:r>
          </w:p>
        </w:tc>
        <w:tc>
          <w:tcPr>
            <w:tcW w:w="873" w:type="dxa"/>
            <w:noWrap/>
            <w:hideMark/>
          </w:tcPr>
          <w:p w14:paraId="6CC5C8A6" w14:textId="77777777" w:rsidR="00C0436C" w:rsidRPr="00B322A8" w:rsidRDefault="00C0436C" w:rsidP="00C12606">
            <w:pPr>
              <w:pStyle w:val="TAL"/>
              <w:keepNext w:val="0"/>
            </w:pPr>
            <w:r w:rsidRPr="00B322A8">
              <w:t>101.32</w:t>
            </w:r>
          </w:p>
        </w:tc>
      </w:tr>
      <w:tr w:rsidR="00C0436C" w:rsidRPr="00B322A8" w14:paraId="18481326" w14:textId="77777777" w:rsidTr="00C12606">
        <w:trPr>
          <w:trHeight w:val="300"/>
        </w:trPr>
        <w:tc>
          <w:tcPr>
            <w:tcW w:w="1267" w:type="dxa"/>
            <w:noWrap/>
            <w:hideMark/>
          </w:tcPr>
          <w:p w14:paraId="37885DD7" w14:textId="77777777" w:rsidR="00C0436C" w:rsidRPr="00B322A8" w:rsidRDefault="00C0436C" w:rsidP="00C12606">
            <w:pPr>
              <w:pStyle w:val="TAL"/>
              <w:keepNext w:val="0"/>
            </w:pPr>
            <w:r w:rsidRPr="00B322A8">
              <w:t>7</w:t>
            </w:r>
          </w:p>
        </w:tc>
        <w:tc>
          <w:tcPr>
            <w:tcW w:w="1100" w:type="dxa"/>
            <w:noWrap/>
            <w:hideMark/>
          </w:tcPr>
          <w:p w14:paraId="0584DF72" w14:textId="77777777" w:rsidR="00C0436C" w:rsidRPr="00B322A8" w:rsidRDefault="00C0436C" w:rsidP="00C12606">
            <w:pPr>
              <w:pStyle w:val="TAL"/>
              <w:keepNext w:val="0"/>
            </w:pPr>
            <w:r w:rsidRPr="00B322A8">
              <w:t>-9.89</w:t>
            </w:r>
          </w:p>
        </w:tc>
        <w:tc>
          <w:tcPr>
            <w:tcW w:w="2107" w:type="dxa"/>
            <w:noWrap/>
            <w:hideMark/>
          </w:tcPr>
          <w:p w14:paraId="557CBFD3" w14:textId="59710FFC" w:rsidR="00C0436C" w:rsidRPr="00B322A8" w:rsidRDefault="00C0436C" w:rsidP="00C12606">
            <w:pPr>
              <w:pStyle w:val="TAL"/>
              <w:keepNext w:val="0"/>
            </w:pPr>
            <w:r w:rsidRPr="00B00E29">
              <w:t>71</w:t>
            </w:r>
          </w:p>
        </w:tc>
        <w:tc>
          <w:tcPr>
            <w:tcW w:w="2082" w:type="dxa"/>
            <w:noWrap/>
            <w:hideMark/>
          </w:tcPr>
          <w:p w14:paraId="2DD7F053" w14:textId="617F157B" w:rsidR="00C0436C" w:rsidRPr="00B322A8" w:rsidRDefault="00C0436C" w:rsidP="00C12606">
            <w:pPr>
              <w:pStyle w:val="TAL"/>
              <w:keepNext w:val="0"/>
            </w:pPr>
            <w:r w:rsidRPr="00B00E29">
              <w:t>162.64</w:t>
            </w:r>
          </w:p>
        </w:tc>
        <w:tc>
          <w:tcPr>
            <w:tcW w:w="1117" w:type="dxa"/>
            <w:noWrap/>
            <w:hideMark/>
          </w:tcPr>
          <w:p w14:paraId="502B5E7E" w14:textId="6367EED7" w:rsidR="00C0436C" w:rsidRPr="00B322A8" w:rsidRDefault="00C0436C" w:rsidP="00C12606">
            <w:pPr>
              <w:pStyle w:val="TAL"/>
              <w:keepNext w:val="0"/>
            </w:pPr>
            <w:r w:rsidRPr="00B00E29">
              <w:t>-10.77</w:t>
            </w:r>
          </w:p>
        </w:tc>
        <w:tc>
          <w:tcPr>
            <w:tcW w:w="873" w:type="dxa"/>
            <w:noWrap/>
            <w:hideMark/>
          </w:tcPr>
          <w:p w14:paraId="2AD4E669" w14:textId="77777777" w:rsidR="00C0436C" w:rsidRPr="00B322A8" w:rsidRDefault="00C0436C" w:rsidP="00C12606">
            <w:pPr>
              <w:pStyle w:val="TAL"/>
              <w:keepNext w:val="0"/>
            </w:pPr>
            <w:r w:rsidRPr="00B322A8">
              <w:t>11.061</w:t>
            </w:r>
          </w:p>
        </w:tc>
        <w:tc>
          <w:tcPr>
            <w:tcW w:w="873" w:type="dxa"/>
            <w:noWrap/>
            <w:hideMark/>
          </w:tcPr>
          <w:p w14:paraId="44980D6E" w14:textId="77777777" w:rsidR="00C0436C" w:rsidRPr="00B322A8" w:rsidRDefault="00C0436C" w:rsidP="00C12606">
            <w:pPr>
              <w:pStyle w:val="TAL"/>
              <w:keepNext w:val="0"/>
            </w:pPr>
            <w:r w:rsidRPr="00B322A8">
              <w:t>101.32</w:t>
            </w:r>
          </w:p>
        </w:tc>
      </w:tr>
      <w:tr w:rsidR="00C0436C" w:rsidRPr="00B322A8" w14:paraId="7D2A1B9F" w14:textId="77777777" w:rsidTr="00C12606">
        <w:trPr>
          <w:trHeight w:val="300"/>
        </w:trPr>
        <w:tc>
          <w:tcPr>
            <w:tcW w:w="1267" w:type="dxa"/>
            <w:noWrap/>
            <w:hideMark/>
          </w:tcPr>
          <w:p w14:paraId="201358A5" w14:textId="77777777" w:rsidR="00C0436C" w:rsidRPr="00B322A8" w:rsidRDefault="00C0436C" w:rsidP="00C12606">
            <w:pPr>
              <w:pStyle w:val="TAL"/>
              <w:keepNext w:val="0"/>
            </w:pPr>
            <w:r w:rsidRPr="00B322A8">
              <w:t>8</w:t>
            </w:r>
          </w:p>
        </w:tc>
        <w:tc>
          <w:tcPr>
            <w:tcW w:w="1100" w:type="dxa"/>
            <w:noWrap/>
            <w:hideMark/>
          </w:tcPr>
          <w:p w14:paraId="213C827E" w14:textId="77777777" w:rsidR="00C0436C" w:rsidRPr="00B322A8" w:rsidRDefault="00C0436C" w:rsidP="00C12606">
            <w:pPr>
              <w:pStyle w:val="TAL"/>
              <w:keepNext w:val="0"/>
            </w:pPr>
            <w:r w:rsidRPr="00B322A8">
              <w:t>-11.59</w:t>
            </w:r>
          </w:p>
        </w:tc>
        <w:tc>
          <w:tcPr>
            <w:tcW w:w="2107" w:type="dxa"/>
            <w:noWrap/>
            <w:hideMark/>
          </w:tcPr>
          <w:p w14:paraId="2966D95E" w14:textId="2542A22C" w:rsidR="00C0436C" w:rsidRPr="00B322A8" w:rsidRDefault="00C0436C" w:rsidP="00C12606">
            <w:pPr>
              <w:pStyle w:val="TAL"/>
              <w:keepNext w:val="0"/>
            </w:pPr>
            <w:r w:rsidRPr="00B00E29">
              <w:t>72</w:t>
            </w:r>
          </w:p>
        </w:tc>
        <w:tc>
          <w:tcPr>
            <w:tcW w:w="2082" w:type="dxa"/>
            <w:noWrap/>
            <w:hideMark/>
          </w:tcPr>
          <w:p w14:paraId="69ADAA76" w14:textId="08543353" w:rsidR="00C0436C" w:rsidRPr="00B322A8" w:rsidRDefault="00C0436C" w:rsidP="00C12606">
            <w:pPr>
              <w:pStyle w:val="TAL"/>
              <w:keepNext w:val="0"/>
            </w:pPr>
            <w:r w:rsidRPr="00B00E29">
              <w:t>162.64</w:t>
            </w:r>
          </w:p>
        </w:tc>
        <w:tc>
          <w:tcPr>
            <w:tcW w:w="1117" w:type="dxa"/>
            <w:noWrap/>
            <w:hideMark/>
          </w:tcPr>
          <w:p w14:paraId="46715D5D" w14:textId="2141B99E" w:rsidR="00C0436C" w:rsidRPr="00B322A8" w:rsidRDefault="00C0436C" w:rsidP="00C12606">
            <w:pPr>
              <w:pStyle w:val="TAL"/>
              <w:keepNext w:val="0"/>
            </w:pPr>
            <w:r w:rsidRPr="00B00E29">
              <w:t>-10.77</w:t>
            </w:r>
          </w:p>
        </w:tc>
        <w:tc>
          <w:tcPr>
            <w:tcW w:w="873" w:type="dxa"/>
            <w:noWrap/>
            <w:hideMark/>
          </w:tcPr>
          <w:p w14:paraId="0617933A" w14:textId="77777777" w:rsidR="00C0436C" w:rsidRPr="00B322A8" w:rsidRDefault="00C0436C" w:rsidP="00C12606">
            <w:pPr>
              <w:pStyle w:val="TAL"/>
              <w:keepNext w:val="0"/>
            </w:pPr>
            <w:r w:rsidRPr="00B322A8">
              <w:t>9.832</w:t>
            </w:r>
          </w:p>
        </w:tc>
        <w:tc>
          <w:tcPr>
            <w:tcW w:w="873" w:type="dxa"/>
            <w:noWrap/>
            <w:hideMark/>
          </w:tcPr>
          <w:p w14:paraId="5177D4C3" w14:textId="77777777" w:rsidR="00C0436C" w:rsidRPr="00B322A8" w:rsidRDefault="00C0436C" w:rsidP="00C12606">
            <w:pPr>
              <w:pStyle w:val="TAL"/>
              <w:keepNext w:val="0"/>
            </w:pPr>
            <w:r w:rsidRPr="00B322A8">
              <w:t>101.32</w:t>
            </w:r>
          </w:p>
        </w:tc>
      </w:tr>
      <w:tr w:rsidR="00C0436C" w:rsidRPr="00B322A8" w14:paraId="4EE59908" w14:textId="77777777" w:rsidTr="00C12606">
        <w:trPr>
          <w:trHeight w:val="300"/>
        </w:trPr>
        <w:tc>
          <w:tcPr>
            <w:tcW w:w="1267" w:type="dxa"/>
            <w:noWrap/>
            <w:hideMark/>
          </w:tcPr>
          <w:p w14:paraId="53729A59" w14:textId="77777777" w:rsidR="00C0436C" w:rsidRPr="00B322A8" w:rsidRDefault="00C0436C" w:rsidP="00C12606">
            <w:pPr>
              <w:pStyle w:val="TAL"/>
              <w:keepNext w:val="0"/>
            </w:pPr>
            <w:r w:rsidRPr="00B322A8">
              <w:t>9</w:t>
            </w:r>
          </w:p>
        </w:tc>
        <w:tc>
          <w:tcPr>
            <w:tcW w:w="1100" w:type="dxa"/>
            <w:noWrap/>
            <w:hideMark/>
          </w:tcPr>
          <w:p w14:paraId="6E981E46" w14:textId="77777777" w:rsidR="00C0436C" w:rsidRPr="00B322A8" w:rsidRDefault="00C0436C" w:rsidP="00C12606">
            <w:pPr>
              <w:pStyle w:val="TAL"/>
              <w:keepNext w:val="0"/>
            </w:pPr>
            <w:r w:rsidRPr="00B322A8">
              <w:t>-15.09</w:t>
            </w:r>
          </w:p>
        </w:tc>
        <w:tc>
          <w:tcPr>
            <w:tcW w:w="2107" w:type="dxa"/>
            <w:noWrap/>
            <w:hideMark/>
          </w:tcPr>
          <w:p w14:paraId="5CCE4A61" w14:textId="717A9A4B" w:rsidR="00C0436C" w:rsidRPr="00B322A8" w:rsidRDefault="00C0436C" w:rsidP="00C12606">
            <w:pPr>
              <w:pStyle w:val="TAL"/>
              <w:keepNext w:val="0"/>
            </w:pPr>
            <w:r w:rsidRPr="00B00E29">
              <w:t>72</w:t>
            </w:r>
          </w:p>
        </w:tc>
        <w:tc>
          <w:tcPr>
            <w:tcW w:w="2082" w:type="dxa"/>
            <w:noWrap/>
            <w:hideMark/>
          </w:tcPr>
          <w:p w14:paraId="71085B41" w14:textId="077E1C6C" w:rsidR="00C0436C" w:rsidRPr="00B322A8" w:rsidRDefault="00C0436C" w:rsidP="00C12606">
            <w:pPr>
              <w:pStyle w:val="TAL"/>
              <w:keepNext w:val="0"/>
            </w:pPr>
            <w:r w:rsidRPr="00B00E29">
              <w:t>68.09</w:t>
            </w:r>
          </w:p>
        </w:tc>
        <w:tc>
          <w:tcPr>
            <w:tcW w:w="1117" w:type="dxa"/>
            <w:noWrap/>
            <w:hideMark/>
          </w:tcPr>
          <w:p w14:paraId="68A1BBA8" w14:textId="0C150160" w:rsidR="00C0436C" w:rsidRPr="00B322A8" w:rsidRDefault="00C0436C" w:rsidP="00C12606">
            <w:pPr>
              <w:pStyle w:val="TAL"/>
              <w:keepNext w:val="0"/>
            </w:pPr>
            <w:r w:rsidRPr="00B00E29">
              <w:t>36.69</w:t>
            </w:r>
          </w:p>
        </w:tc>
        <w:tc>
          <w:tcPr>
            <w:tcW w:w="873" w:type="dxa"/>
            <w:noWrap/>
            <w:hideMark/>
          </w:tcPr>
          <w:p w14:paraId="1FA8FD5E" w14:textId="77777777" w:rsidR="00C0436C" w:rsidRPr="00B322A8" w:rsidRDefault="00C0436C" w:rsidP="00C12606">
            <w:pPr>
              <w:pStyle w:val="TAL"/>
              <w:keepNext w:val="0"/>
            </w:pPr>
            <w:r w:rsidRPr="00B322A8">
              <w:t>12.29</w:t>
            </w:r>
          </w:p>
        </w:tc>
        <w:tc>
          <w:tcPr>
            <w:tcW w:w="873" w:type="dxa"/>
            <w:noWrap/>
            <w:hideMark/>
          </w:tcPr>
          <w:p w14:paraId="310CB0C1" w14:textId="77777777" w:rsidR="00C0436C" w:rsidRPr="00B322A8" w:rsidRDefault="00C0436C" w:rsidP="00C12606">
            <w:pPr>
              <w:pStyle w:val="TAL"/>
              <w:keepNext w:val="0"/>
            </w:pPr>
            <w:r w:rsidRPr="00B322A8">
              <w:t>101.79</w:t>
            </w:r>
          </w:p>
        </w:tc>
      </w:tr>
      <w:tr w:rsidR="00C0436C" w:rsidRPr="00B322A8" w14:paraId="6FC994EA" w14:textId="77777777" w:rsidTr="00C12606">
        <w:trPr>
          <w:trHeight w:val="300"/>
        </w:trPr>
        <w:tc>
          <w:tcPr>
            <w:tcW w:w="1267" w:type="dxa"/>
            <w:noWrap/>
            <w:hideMark/>
          </w:tcPr>
          <w:p w14:paraId="592C953B" w14:textId="77777777" w:rsidR="00C0436C" w:rsidRPr="00B322A8" w:rsidRDefault="00C0436C" w:rsidP="00C12606">
            <w:pPr>
              <w:pStyle w:val="TAL"/>
              <w:keepNext w:val="0"/>
            </w:pPr>
            <w:r w:rsidRPr="00B322A8">
              <w:t>10</w:t>
            </w:r>
          </w:p>
        </w:tc>
        <w:tc>
          <w:tcPr>
            <w:tcW w:w="1100" w:type="dxa"/>
            <w:noWrap/>
            <w:hideMark/>
          </w:tcPr>
          <w:p w14:paraId="1E65E3A9" w14:textId="77777777" w:rsidR="00C0436C" w:rsidRPr="00B322A8" w:rsidRDefault="00C0436C" w:rsidP="00C12606">
            <w:pPr>
              <w:pStyle w:val="TAL"/>
              <w:keepNext w:val="0"/>
            </w:pPr>
            <w:r w:rsidRPr="00B322A8">
              <w:t>-14.79</w:t>
            </w:r>
          </w:p>
        </w:tc>
        <w:tc>
          <w:tcPr>
            <w:tcW w:w="2107" w:type="dxa"/>
            <w:noWrap/>
            <w:hideMark/>
          </w:tcPr>
          <w:p w14:paraId="45DB7B19" w14:textId="1CE284D0" w:rsidR="00C0436C" w:rsidRPr="00B322A8" w:rsidRDefault="00C0436C" w:rsidP="00C12606">
            <w:pPr>
              <w:pStyle w:val="TAL"/>
              <w:keepNext w:val="0"/>
            </w:pPr>
            <w:r w:rsidRPr="00B00E29">
              <w:t>87</w:t>
            </w:r>
          </w:p>
        </w:tc>
        <w:tc>
          <w:tcPr>
            <w:tcW w:w="2082" w:type="dxa"/>
            <w:noWrap/>
            <w:hideMark/>
          </w:tcPr>
          <w:p w14:paraId="100E4A79" w14:textId="390DD73C" w:rsidR="00C0436C" w:rsidRPr="00B322A8" w:rsidRDefault="00C0436C" w:rsidP="00C12606">
            <w:pPr>
              <w:pStyle w:val="TAL"/>
              <w:keepNext w:val="0"/>
            </w:pPr>
            <w:r w:rsidRPr="00B00E29">
              <w:t>77.21</w:t>
            </w:r>
          </w:p>
        </w:tc>
        <w:tc>
          <w:tcPr>
            <w:tcW w:w="1117" w:type="dxa"/>
            <w:noWrap/>
            <w:hideMark/>
          </w:tcPr>
          <w:p w14:paraId="0F4BB603" w14:textId="6306F110" w:rsidR="00C0436C" w:rsidRPr="00B322A8" w:rsidRDefault="00C0436C" w:rsidP="00C12606">
            <w:pPr>
              <w:pStyle w:val="TAL"/>
              <w:keepNext w:val="0"/>
            </w:pPr>
            <w:r w:rsidRPr="00B00E29">
              <w:t>-53.01</w:t>
            </w:r>
          </w:p>
        </w:tc>
        <w:tc>
          <w:tcPr>
            <w:tcW w:w="873" w:type="dxa"/>
            <w:noWrap/>
            <w:hideMark/>
          </w:tcPr>
          <w:p w14:paraId="66925174" w14:textId="77777777" w:rsidR="00C0436C" w:rsidRPr="00B322A8" w:rsidRDefault="00C0436C" w:rsidP="00C12606">
            <w:pPr>
              <w:pStyle w:val="TAL"/>
              <w:keepNext w:val="0"/>
            </w:pPr>
            <w:r w:rsidRPr="00B322A8">
              <w:t>12.29</w:t>
            </w:r>
          </w:p>
        </w:tc>
        <w:tc>
          <w:tcPr>
            <w:tcW w:w="873" w:type="dxa"/>
            <w:noWrap/>
            <w:hideMark/>
          </w:tcPr>
          <w:p w14:paraId="164BAA1B" w14:textId="77777777" w:rsidR="00C0436C" w:rsidRPr="00B322A8" w:rsidRDefault="00C0436C" w:rsidP="00C12606">
            <w:pPr>
              <w:pStyle w:val="TAL"/>
              <w:keepNext w:val="0"/>
            </w:pPr>
            <w:r w:rsidRPr="00B322A8">
              <w:t>101.02</w:t>
            </w:r>
          </w:p>
        </w:tc>
      </w:tr>
      <w:tr w:rsidR="00C0436C" w:rsidRPr="00B322A8" w14:paraId="794EDA5D" w14:textId="77777777" w:rsidTr="00C12606">
        <w:trPr>
          <w:trHeight w:val="300"/>
        </w:trPr>
        <w:tc>
          <w:tcPr>
            <w:tcW w:w="1267" w:type="dxa"/>
            <w:noWrap/>
            <w:hideMark/>
          </w:tcPr>
          <w:p w14:paraId="2362BD4F" w14:textId="77777777" w:rsidR="00C0436C" w:rsidRPr="00B322A8" w:rsidRDefault="00C0436C" w:rsidP="00C12606">
            <w:pPr>
              <w:pStyle w:val="TAL"/>
              <w:keepNext w:val="0"/>
            </w:pPr>
            <w:r w:rsidRPr="00B322A8">
              <w:t>11</w:t>
            </w:r>
          </w:p>
        </w:tc>
        <w:tc>
          <w:tcPr>
            <w:tcW w:w="1100" w:type="dxa"/>
            <w:noWrap/>
            <w:hideMark/>
          </w:tcPr>
          <w:p w14:paraId="1E05538C" w14:textId="77777777" w:rsidR="00C0436C" w:rsidRPr="00B322A8" w:rsidRDefault="00C0436C" w:rsidP="00C12606">
            <w:pPr>
              <w:pStyle w:val="TAL"/>
              <w:keepNext w:val="0"/>
            </w:pPr>
            <w:r w:rsidRPr="00B322A8">
              <w:t>-18.39</w:t>
            </w:r>
          </w:p>
        </w:tc>
        <w:tc>
          <w:tcPr>
            <w:tcW w:w="2107" w:type="dxa"/>
            <w:noWrap/>
            <w:hideMark/>
          </w:tcPr>
          <w:p w14:paraId="4D62DF26" w14:textId="1C5ACB9B" w:rsidR="00C0436C" w:rsidRPr="00B322A8" w:rsidRDefault="00C0436C" w:rsidP="00C12606">
            <w:pPr>
              <w:pStyle w:val="TAL"/>
              <w:keepNext w:val="0"/>
            </w:pPr>
            <w:r w:rsidRPr="00B00E29">
              <w:t>90</w:t>
            </w:r>
          </w:p>
        </w:tc>
        <w:tc>
          <w:tcPr>
            <w:tcW w:w="2082" w:type="dxa"/>
            <w:noWrap/>
            <w:hideMark/>
          </w:tcPr>
          <w:p w14:paraId="6517A4F8" w14:textId="6241B626" w:rsidR="00C0436C" w:rsidRPr="00B322A8" w:rsidRDefault="00C0436C" w:rsidP="00C12606">
            <w:pPr>
              <w:pStyle w:val="TAL"/>
              <w:keepNext w:val="0"/>
            </w:pPr>
            <w:r w:rsidRPr="00B00E29">
              <w:t>-81.01</w:t>
            </w:r>
          </w:p>
        </w:tc>
        <w:tc>
          <w:tcPr>
            <w:tcW w:w="1117" w:type="dxa"/>
            <w:noWrap/>
            <w:hideMark/>
          </w:tcPr>
          <w:p w14:paraId="5720BB13" w14:textId="0DF5BC87" w:rsidR="00C0436C" w:rsidRPr="00B322A8" w:rsidRDefault="00C0436C" w:rsidP="00C12606">
            <w:pPr>
              <w:pStyle w:val="TAL"/>
              <w:keepNext w:val="0"/>
            </w:pPr>
            <w:r w:rsidRPr="00B00E29">
              <w:t>41.32</w:t>
            </w:r>
          </w:p>
        </w:tc>
        <w:tc>
          <w:tcPr>
            <w:tcW w:w="873" w:type="dxa"/>
            <w:noWrap/>
            <w:hideMark/>
          </w:tcPr>
          <w:p w14:paraId="1DB5A0D8" w14:textId="77777777" w:rsidR="00C0436C" w:rsidRPr="00B322A8" w:rsidRDefault="00C0436C" w:rsidP="00C12606">
            <w:pPr>
              <w:pStyle w:val="TAL"/>
              <w:keepNext w:val="0"/>
            </w:pPr>
            <w:r w:rsidRPr="00B322A8">
              <w:t>12.29</w:t>
            </w:r>
          </w:p>
        </w:tc>
        <w:tc>
          <w:tcPr>
            <w:tcW w:w="873" w:type="dxa"/>
            <w:noWrap/>
            <w:hideMark/>
          </w:tcPr>
          <w:p w14:paraId="5BE8493F" w14:textId="77777777" w:rsidR="00C0436C" w:rsidRPr="00B322A8" w:rsidRDefault="00C0436C" w:rsidP="00C12606">
            <w:pPr>
              <w:pStyle w:val="TAL"/>
              <w:keepNext w:val="0"/>
            </w:pPr>
            <w:r w:rsidRPr="00B322A8">
              <w:t>101.86</w:t>
            </w:r>
          </w:p>
        </w:tc>
      </w:tr>
      <w:tr w:rsidR="00C0436C" w:rsidRPr="00B322A8" w14:paraId="7911CFD7" w14:textId="77777777" w:rsidTr="00C12606">
        <w:trPr>
          <w:trHeight w:val="300"/>
        </w:trPr>
        <w:tc>
          <w:tcPr>
            <w:tcW w:w="1267" w:type="dxa"/>
            <w:noWrap/>
            <w:hideMark/>
          </w:tcPr>
          <w:p w14:paraId="611C11E0" w14:textId="77777777" w:rsidR="00C0436C" w:rsidRPr="00B322A8" w:rsidRDefault="00C0436C" w:rsidP="00C12606">
            <w:pPr>
              <w:pStyle w:val="TAL"/>
              <w:keepNext w:val="0"/>
            </w:pPr>
            <w:r w:rsidRPr="00B322A8">
              <w:t>12</w:t>
            </w:r>
          </w:p>
        </w:tc>
        <w:tc>
          <w:tcPr>
            <w:tcW w:w="1100" w:type="dxa"/>
            <w:noWrap/>
            <w:hideMark/>
          </w:tcPr>
          <w:p w14:paraId="0CE6B464" w14:textId="77777777" w:rsidR="00C0436C" w:rsidRPr="00B322A8" w:rsidRDefault="00C0436C" w:rsidP="00C12606">
            <w:pPr>
              <w:pStyle w:val="TAL"/>
              <w:keepNext w:val="0"/>
            </w:pPr>
            <w:r w:rsidRPr="00B322A8">
              <w:t>-18.79</w:t>
            </w:r>
          </w:p>
        </w:tc>
        <w:tc>
          <w:tcPr>
            <w:tcW w:w="2107" w:type="dxa"/>
            <w:noWrap/>
            <w:hideMark/>
          </w:tcPr>
          <w:p w14:paraId="09A31708" w14:textId="274E5006" w:rsidR="00C0436C" w:rsidRPr="00B322A8" w:rsidRDefault="00C0436C" w:rsidP="00C12606">
            <w:pPr>
              <w:pStyle w:val="TAL"/>
              <w:keepNext w:val="0"/>
            </w:pPr>
            <w:r w:rsidRPr="00B00E29">
              <w:t>103</w:t>
            </w:r>
          </w:p>
        </w:tc>
        <w:tc>
          <w:tcPr>
            <w:tcW w:w="2082" w:type="dxa"/>
            <w:noWrap/>
            <w:hideMark/>
          </w:tcPr>
          <w:p w14:paraId="50B731F2" w14:textId="0260CCE0" w:rsidR="00C0436C" w:rsidRPr="00B322A8" w:rsidRDefault="00C0436C" w:rsidP="00C12606">
            <w:pPr>
              <w:pStyle w:val="TAL"/>
              <w:keepNext w:val="0"/>
            </w:pPr>
            <w:r w:rsidRPr="00B00E29">
              <w:t>61.1</w:t>
            </w:r>
          </w:p>
        </w:tc>
        <w:tc>
          <w:tcPr>
            <w:tcW w:w="1117" w:type="dxa"/>
            <w:noWrap/>
            <w:hideMark/>
          </w:tcPr>
          <w:p w14:paraId="1F03F8EB" w14:textId="56A066EB" w:rsidR="00C0436C" w:rsidRPr="00B322A8" w:rsidRDefault="00C0436C" w:rsidP="00C12606">
            <w:pPr>
              <w:pStyle w:val="TAL"/>
              <w:keepNext w:val="0"/>
            </w:pPr>
            <w:r w:rsidRPr="00B00E29">
              <w:t>-74.26</w:t>
            </w:r>
          </w:p>
        </w:tc>
        <w:tc>
          <w:tcPr>
            <w:tcW w:w="873" w:type="dxa"/>
            <w:noWrap/>
            <w:hideMark/>
          </w:tcPr>
          <w:p w14:paraId="76710757" w14:textId="77777777" w:rsidR="00C0436C" w:rsidRPr="00B322A8" w:rsidRDefault="00C0436C" w:rsidP="00C12606">
            <w:pPr>
              <w:pStyle w:val="TAL"/>
              <w:keepNext w:val="0"/>
            </w:pPr>
            <w:r w:rsidRPr="00B322A8">
              <w:t>12.29</w:t>
            </w:r>
          </w:p>
        </w:tc>
        <w:tc>
          <w:tcPr>
            <w:tcW w:w="873" w:type="dxa"/>
            <w:noWrap/>
            <w:hideMark/>
          </w:tcPr>
          <w:p w14:paraId="693388BE" w14:textId="77777777" w:rsidR="00C0436C" w:rsidRPr="00B322A8" w:rsidRDefault="00C0436C" w:rsidP="00C12606">
            <w:pPr>
              <w:pStyle w:val="TAL"/>
              <w:keepNext w:val="0"/>
            </w:pPr>
            <w:r w:rsidRPr="00B322A8">
              <w:t>100.88</w:t>
            </w:r>
          </w:p>
        </w:tc>
      </w:tr>
      <w:tr w:rsidR="00C0436C" w:rsidRPr="00B322A8" w14:paraId="5D75991D" w14:textId="77777777" w:rsidTr="00C12606">
        <w:trPr>
          <w:trHeight w:val="300"/>
        </w:trPr>
        <w:tc>
          <w:tcPr>
            <w:tcW w:w="1267" w:type="dxa"/>
            <w:noWrap/>
            <w:hideMark/>
          </w:tcPr>
          <w:p w14:paraId="3B5F5DBF" w14:textId="77777777" w:rsidR="00C0436C" w:rsidRPr="00B322A8" w:rsidRDefault="00C0436C" w:rsidP="00C12606">
            <w:pPr>
              <w:pStyle w:val="TAL"/>
              <w:keepNext w:val="0"/>
            </w:pPr>
            <w:r w:rsidRPr="00B322A8">
              <w:t>13</w:t>
            </w:r>
          </w:p>
        </w:tc>
        <w:tc>
          <w:tcPr>
            <w:tcW w:w="1100" w:type="dxa"/>
            <w:noWrap/>
            <w:hideMark/>
          </w:tcPr>
          <w:p w14:paraId="549C3EEE" w14:textId="77777777" w:rsidR="00C0436C" w:rsidRPr="00B322A8" w:rsidRDefault="00C0436C" w:rsidP="00C12606">
            <w:pPr>
              <w:pStyle w:val="TAL"/>
              <w:keepNext w:val="0"/>
            </w:pPr>
            <w:r w:rsidRPr="00B322A8">
              <w:t>-12.79</w:t>
            </w:r>
          </w:p>
        </w:tc>
        <w:tc>
          <w:tcPr>
            <w:tcW w:w="2107" w:type="dxa"/>
            <w:noWrap/>
            <w:hideMark/>
          </w:tcPr>
          <w:p w14:paraId="09270270" w14:textId="62993264" w:rsidR="00C0436C" w:rsidRPr="00B322A8" w:rsidRDefault="00C0436C" w:rsidP="00C12606">
            <w:pPr>
              <w:pStyle w:val="TAL"/>
              <w:keepNext w:val="0"/>
            </w:pPr>
            <w:r w:rsidRPr="00B00E29">
              <w:t>135</w:t>
            </w:r>
          </w:p>
        </w:tc>
        <w:tc>
          <w:tcPr>
            <w:tcW w:w="2082" w:type="dxa"/>
            <w:noWrap/>
            <w:hideMark/>
          </w:tcPr>
          <w:p w14:paraId="38952B39" w14:textId="2A2F2230" w:rsidR="00C0436C" w:rsidRPr="00B322A8" w:rsidRDefault="00C0436C" w:rsidP="00C12606">
            <w:pPr>
              <w:pStyle w:val="TAL"/>
              <w:keepNext w:val="0"/>
            </w:pPr>
            <w:r w:rsidRPr="00B00E29">
              <w:t>78.53</w:t>
            </w:r>
          </w:p>
        </w:tc>
        <w:tc>
          <w:tcPr>
            <w:tcW w:w="1117" w:type="dxa"/>
            <w:noWrap/>
            <w:hideMark/>
          </w:tcPr>
          <w:p w14:paraId="4DA80DD0" w14:textId="6D3F4894" w:rsidR="00C0436C" w:rsidRPr="00B322A8" w:rsidRDefault="00C0436C" w:rsidP="00C12606">
            <w:pPr>
              <w:pStyle w:val="TAL"/>
              <w:keepNext w:val="0"/>
            </w:pPr>
            <w:r w:rsidRPr="00B00E29">
              <w:t>-47.01</w:t>
            </w:r>
          </w:p>
        </w:tc>
        <w:tc>
          <w:tcPr>
            <w:tcW w:w="873" w:type="dxa"/>
            <w:noWrap/>
            <w:hideMark/>
          </w:tcPr>
          <w:p w14:paraId="4326B1D0" w14:textId="77777777" w:rsidR="00C0436C" w:rsidRPr="00B322A8" w:rsidRDefault="00C0436C" w:rsidP="00C12606">
            <w:pPr>
              <w:pStyle w:val="TAL"/>
              <w:keepNext w:val="0"/>
            </w:pPr>
            <w:r w:rsidRPr="00B322A8">
              <w:t>12.29</w:t>
            </w:r>
          </w:p>
        </w:tc>
        <w:tc>
          <w:tcPr>
            <w:tcW w:w="873" w:type="dxa"/>
            <w:noWrap/>
            <w:hideMark/>
          </w:tcPr>
          <w:p w14:paraId="3E805CD1" w14:textId="77777777" w:rsidR="00C0436C" w:rsidRPr="00B322A8" w:rsidRDefault="00C0436C" w:rsidP="00C12606">
            <w:pPr>
              <w:pStyle w:val="TAL"/>
              <w:keepNext w:val="0"/>
            </w:pPr>
            <w:r w:rsidRPr="00B322A8">
              <w:t>101.67</w:t>
            </w:r>
          </w:p>
        </w:tc>
      </w:tr>
      <w:tr w:rsidR="00C0436C" w:rsidRPr="00B322A8" w14:paraId="22B8BF0E" w14:textId="77777777" w:rsidTr="00C12606">
        <w:trPr>
          <w:trHeight w:val="300"/>
        </w:trPr>
        <w:tc>
          <w:tcPr>
            <w:tcW w:w="1267" w:type="dxa"/>
            <w:noWrap/>
            <w:hideMark/>
          </w:tcPr>
          <w:p w14:paraId="037FC98D" w14:textId="77777777" w:rsidR="00C0436C" w:rsidRPr="00B322A8" w:rsidRDefault="00C0436C" w:rsidP="00C12606">
            <w:pPr>
              <w:pStyle w:val="TAL"/>
              <w:keepNext w:val="0"/>
            </w:pPr>
            <w:r w:rsidRPr="00B322A8">
              <w:t>14</w:t>
            </w:r>
          </w:p>
        </w:tc>
        <w:tc>
          <w:tcPr>
            <w:tcW w:w="1100" w:type="dxa"/>
            <w:noWrap/>
            <w:hideMark/>
          </w:tcPr>
          <w:p w14:paraId="5863DBCC" w14:textId="77777777" w:rsidR="00C0436C" w:rsidRPr="00B322A8" w:rsidRDefault="00C0436C" w:rsidP="00C12606">
            <w:pPr>
              <w:pStyle w:val="TAL"/>
              <w:keepNext w:val="0"/>
            </w:pPr>
            <w:r w:rsidRPr="00B322A8">
              <w:t>-14.49</w:t>
            </w:r>
          </w:p>
        </w:tc>
        <w:tc>
          <w:tcPr>
            <w:tcW w:w="2107" w:type="dxa"/>
            <w:noWrap/>
            <w:hideMark/>
          </w:tcPr>
          <w:p w14:paraId="09F3F615" w14:textId="2FD037FF" w:rsidR="00C0436C" w:rsidRPr="00B322A8" w:rsidRDefault="00C0436C" w:rsidP="00C12606">
            <w:pPr>
              <w:pStyle w:val="TAL"/>
              <w:keepNext w:val="0"/>
            </w:pPr>
            <w:r w:rsidRPr="00B00E29">
              <w:t>144</w:t>
            </w:r>
          </w:p>
        </w:tc>
        <w:tc>
          <w:tcPr>
            <w:tcW w:w="2082" w:type="dxa"/>
            <w:noWrap/>
            <w:hideMark/>
          </w:tcPr>
          <w:p w14:paraId="6F34365A" w14:textId="62011092" w:rsidR="00C0436C" w:rsidRPr="00B322A8" w:rsidRDefault="00C0436C" w:rsidP="00C12606">
            <w:pPr>
              <w:pStyle w:val="TAL"/>
              <w:keepNext w:val="0"/>
            </w:pPr>
            <w:r w:rsidRPr="00B00E29">
              <w:t>-97.95</w:t>
            </w:r>
          </w:p>
        </w:tc>
        <w:tc>
          <w:tcPr>
            <w:tcW w:w="1117" w:type="dxa"/>
            <w:noWrap/>
            <w:hideMark/>
          </w:tcPr>
          <w:p w14:paraId="411619C6" w14:textId="5DE59032" w:rsidR="00C0436C" w:rsidRPr="00B322A8" w:rsidRDefault="00C0436C" w:rsidP="00C12606">
            <w:pPr>
              <w:pStyle w:val="TAL"/>
              <w:keepNext w:val="0"/>
            </w:pPr>
            <w:r w:rsidRPr="00B00E29">
              <w:t>-52.88</w:t>
            </w:r>
          </w:p>
        </w:tc>
        <w:tc>
          <w:tcPr>
            <w:tcW w:w="873" w:type="dxa"/>
            <w:noWrap/>
            <w:hideMark/>
          </w:tcPr>
          <w:p w14:paraId="07E79D2C" w14:textId="77777777" w:rsidR="00C0436C" w:rsidRPr="00B322A8" w:rsidRDefault="00C0436C" w:rsidP="00C12606">
            <w:pPr>
              <w:pStyle w:val="TAL"/>
              <w:keepNext w:val="0"/>
            </w:pPr>
            <w:r w:rsidRPr="00B322A8">
              <w:t>12.29</w:t>
            </w:r>
          </w:p>
        </w:tc>
        <w:tc>
          <w:tcPr>
            <w:tcW w:w="873" w:type="dxa"/>
            <w:noWrap/>
            <w:hideMark/>
          </w:tcPr>
          <w:p w14:paraId="5B854519" w14:textId="77777777" w:rsidR="00C0436C" w:rsidRPr="00B322A8" w:rsidRDefault="00C0436C" w:rsidP="00C12606">
            <w:pPr>
              <w:pStyle w:val="TAL"/>
              <w:keepNext w:val="0"/>
            </w:pPr>
            <w:r w:rsidRPr="00B322A8">
              <w:t>101.71</w:t>
            </w:r>
          </w:p>
        </w:tc>
      </w:tr>
      <w:tr w:rsidR="00C0436C" w:rsidRPr="00B322A8" w14:paraId="10EDE4D6" w14:textId="77777777" w:rsidTr="00C12606">
        <w:trPr>
          <w:trHeight w:val="300"/>
        </w:trPr>
        <w:tc>
          <w:tcPr>
            <w:tcW w:w="1267" w:type="dxa"/>
            <w:noWrap/>
            <w:hideMark/>
          </w:tcPr>
          <w:p w14:paraId="24862FF0" w14:textId="77777777" w:rsidR="00C0436C" w:rsidRPr="00B322A8" w:rsidRDefault="00C0436C" w:rsidP="00C12606">
            <w:pPr>
              <w:pStyle w:val="TAL"/>
              <w:keepNext w:val="0"/>
            </w:pPr>
            <w:r w:rsidRPr="00B322A8">
              <w:t>15</w:t>
            </w:r>
          </w:p>
        </w:tc>
        <w:tc>
          <w:tcPr>
            <w:tcW w:w="1100" w:type="dxa"/>
            <w:noWrap/>
            <w:hideMark/>
          </w:tcPr>
          <w:p w14:paraId="4AE9D856" w14:textId="77777777" w:rsidR="00C0436C" w:rsidRPr="00B322A8" w:rsidRDefault="00C0436C" w:rsidP="00C12606">
            <w:pPr>
              <w:pStyle w:val="TAL"/>
              <w:keepNext w:val="0"/>
            </w:pPr>
            <w:r w:rsidRPr="00B322A8">
              <w:t>-16.39</w:t>
            </w:r>
          </w:p>
        </w:tc>
        <w:tc>
          <w:tcPr>
            <w:tcW w:w="2107" w:type="dxa"/>
            <w:noWrap/>
            <w:hideMark/>
          </w:tcPr>
          <w:p w14:paraId="081D4665" w14:textId="4AD9C23A" w:rsidR="00C0436C" w:rsidRPr="00B322A8" w:rsidRDefault="00C0436C" w:rsidP="00C12606">
            <w:pPr>
              <w:pStyle w:val="TAL"/>
              <w:keepNext w:val="0"/>
            </w:pPr>
            <w:r w:rsidRPr="00B00E29">
              <w:t>238</w:t>
            </w:r>
          </w:p>
        </w:tc>
        <w:tc>
          <w:tcPr>
            <w:tcW w:w="2082" w:type="dxa"/>
            <w:noWrap/>
            <w:hideMark/>
          </w:tcPr>
          <w:p w14:paraId="66223A6D" w14:textId="1EFD12C6" w:rsidR="00C0436C" w:rsidRPr="00B322A8" w:rsidRDefault="00C0436C" w:rsidP="00C12606">
            <w:pPr>
              <w:pStyle w:val="TAL"/>
              <w:keepNext w:val="0"/>
            </w:pPr>
            <w:r w:rsidRPr="00B00E29">
              <w:t>89.55</w:t>
            </w:r>
          </w:p>
        </w:tc>
        <w:tc>
          <w:tcPr>
            <w:tcW w:w="1117" w:type="dxa"/>
            <w:noWrap/>
            <w:hideMark/>
          </w:tcPr>
          <w:p w14:paraId="4A28481B" w14:textId="6DC5F863" w:rsidR="00C0436C" w:rsidRPr="00B322A8" w:rsidRDefault="00C0436C" w:rsidP="00C12606">
            <w:pPr>
              <w:pStyle w:val="TAL"/>
              <w:keepNext w:val="0"/>
            </w:pPr>
            <w:r w:rsidRPr="00B00E29">
              <w:t>-62.14</w:t>
            </w:r>
          </w:p>
        </w:tc>
        <w:tc>
          <w:tcPr>
            <w:tcW w:w="873" w:type="dxa"/>
            <w:noWrap/>
            <w:hideMark/>
          </w:tcPr>
          <w:p w14:paraId="06630BDA" w14:textId="77777777" w:rsidR="00C0436C" w:rsidRPr="00B322A8" w:rsidRDefault="00C0436C" w:rsidP="00C12606">
            <w:pPr>
              <w:pStyle w:val="TAL"/>
              <w:keepNext w:val="0"/>
            </w:pPr>
            <w:r w:rsidRPr="00B322A8">
              <w:t>12.29</w:t>
            </w:r>
          </w:p>
        </w:tc>
        <w:tc>
          <w:tcPr>
            <w:tcW w:w="873" w:type="dxa"/>
            <w:noWrap/>
            <w:hideMark/>
          </w:tcPr>
          <w:p w14:paraId="20CA6E15" w14:textId="77777777" w:rsidR="00C0436C" w:rsidRPr="00B322A8" w:rsidRDefault="00C0436C" w:rsidP="00C12606">
            <w:pPr>
              <w:pStyle w:val="TAL"/>
              <w:keepNext w:val="0"/>
            </w:pPr>
            <w:r w:rsidRPr="00B322A8">
              <w:t>100.84</w:t>
            </w:r>
          </w:p>
        </w:tc>
      </w:tr>
      <w:tr w:rsidR="00C0436C" w:rsidRPr="00B322A8" w14:paraId="18F81DC7" w14:textId="77777777" w:rsidTr="00C12606">
        <w:trPr>
          <w:trHeight w:val="300"/>
        </w:trPr>
        <w:tc>
          <w:tcPr>
            <w:tcW w:w="1267" w:type="dxa"/>
            <w:noWrap/>
            <w:hideMark/>
          </w:tcPr>
          <w:p w14:paraId="1170AAFB" w14:textId="77777777" w:rsidR="00C0436C" w:rsidRPr="00B322A8" w:rsidRDefault="00C0436C" w:rsidP="00C12606">
            <w:pPr>
              <w:pStyle w:val="TAL"/>
              <w:keepNext w:val="0"/>
            </w:pPr>
            <w:r w:rsidRPr="00B322A8">
              <w:t>16</w:t>
            </w:r>
          </w:p>
        </w:tc>
        <w:tc>
          <w:tcPr>
            <w:tcW w:w="1100" w:type="dxa"/>
            <w:noWrap/>
            <w:hideMark/>
          </w:tcPr>
          <w:p w14:paraId="2A5C0C5E" w14:textId="77777777" w:rsidR="00C0436C" w:rsidRPr="00B322A8" w:rsidRDefault="00C0436C" w:rsidP="00C12606">
            <w:pPr>
              <w:pStyle w:val="TAL"/>
              <w:keepNext w:val="0"/>
            </w:pPr>
            <w:r w:rsidRPr="00B322A8">
              <w:t>-20.89</w:t>
            </w:r>
          </w:p>
        </w:tc>
        <w:tc>
          <w:tcPr>
            <w:tcW w:w="2107" w:type="dxa"/>
            <w:noWrap/>
            <w:hideMark/>
          </w:tcPr>
          <w:p w14:paraId="285339EE" w14:textId="5ED6F296" w:rsidR="00C0436C" w:rsidRPr="00B322A8" w:rsidRDefault="00C0436C" w:rsidP="00C12606">
            <w:pPr>
              <w:pStyle w:val="TAL"/>
              <w:keepNext w:val="0"/>
            </w:pPr>
            <w:r w:rsidRPr="00B00E29">
              <w:t>298</w:t>
            </w:r>
          </w:p>
        </w:tc>
        <w:tc>
          <w:tcPr>
            <w:tcW w:w="2082" w:type="dxa"/>
            <w:noWrap/>
            <w:hideMark/>
          </w:tcPr>
          <w:p w14:paraId="1BE239C1" w14:textId="772551CF" w:rsidR="00C0436C" w:rsidRPr="00B322A8" w:rsidRDefault="00C0436C" w:rsidP="00C12606">
            <w:pPr>
              <w:pStyle w:val="TAL"/>
              <w:keepNext w:val="0"/>
            </w:pPr>
            <w:r w:rsidRPr="00B00E29">
              <w:t>47.78</w:t>
            </w:r>
          </w:p>
        </w:tc>
        <w:tc>
          <w:tcPr>
            <w:tcW w:w="1117" w:type="dxa"/>
            <w:noWrap/>
            <w:hideMark/>
          </w:tcPr>
          <w:p w14:paraId="50CE4FDE" w14:textId="6DC072EC" w:rsidR="00C0436C" w:rsidRPr="00B322A8" w:rsidRDefault="00C0436C" w:rsidP="00C12606">
            <w:pPr>
              <w:pStyle w:val="TAL"/>
              <w:keepNext w:val="0"/>
            </w:pPr>
            <w:r w:rsidRPr="00B00E29">
              <w:t>55.99</w:t>
            </w:r>
          </w:p>
        </w:tc>
        <w:tc>
          <w:tcPr>
            <w:tcW w:w="873" w:type="dxa"/>
            <w:noWrap/>
            <w:hideMark/>
          </w:tcPr>
          <w:p w14:paraId="15DADEAE" w14:textId="77777777" w:rsidR="00C0436C" w:rsidRPr="00B322A8" w:rsidRDefault="00C0436C" w:rsidP="00C12606">
            <w:pPr>
              <w:pStyle w:val="TAL"/>
              <w:keepNext w:val="0"/>
            </w:pPr>
            <w:r w:rsidRPr="00B322A8">
              <w:t>12.29</w:t>
            </w:r>
          </w:p>
        </w:tc>
        <w:tc>
          <w:tcPr>
            <w:tcW w:w="873" w:type="dxa"/>
            <w:noWrap/>
            <w:hideMark/>
          </w:tcPr>
          <w:p w14:paraId="089D6353" w14:textId="77777777" w:rsidR="00C0436C" w:rsidRPr="00B322A8" w:rsidRDefault="00C0436C" w:rsidP="00C12606">
            <w:pPr>
              <w:pStyle w:val="TAL"/>
              <w:keepNext w:val="0"/>
            </w:pPr>
            <w:r w:rsidRPr="00B322A8">
              <w:t>101.71</w:t>
            </w:r>
          </w:p>
        </w:tc>
      </w:tr>
      <w:tr w:rsidR="00C0436C" w:rsidRPr="00B322A8" w14:paraId="2EE2C6B8" w14:textId="77777777" w:rsidTr="00C12606">
        <w:trPr>
          <w:trHeight w:val="300"/>
        </w:trPr>
        <w:tc>
          <w:tcPr>
            <w:tcW w:w="1267" w:type="dxa"/>
            <w:noWrap/>
            <w:hideMark/>
          </w:tcPr>
          <w:p w14:paraId="019B1EBC" w14:textId="77777777" w:rsidR="00C0436C" w:rsidRPr="00B322A8" w:rsidRDefault="00C0436C" w:rsidP="00C12606">
            <w:pPr>
              <w:pStyle w:val="TAL"/>
              <w:keepNext w:val="0"/>
            </w:pPr>
            <w:r w:rsidRPr="00B322A8">
              <w:t>17</w:t>
            </w:r>
          </w:p>
        </w:tc>
        <w:tc>
          <w:tcPr>
            <w:tcW w:w="1100" w:type="dxa"/>
            <w:noWrap/>
            <w:hideMark/>
          </w:tcPr>
          <w:p w14:paraId="36F6B1B1" w14:textId="77777777" w:rsidR="00C0436C" w:rsidRPr="00B322A8" w:rsidRDefault="00C0436C" w:rsidP="00C12606">
            <w:pPr>
              <w:pStyle w:val="TAL"/>
              <w:keepNext w:val="0"/>
            </w:pPr>
            <w:r w:rsidRPr="00B322A8">
              <w:t>-21.59</w:t>
            </w:r>
          </w:p>
        </w:tc>
        <w:tc>
          <w:tcPr>
            <w:tcW w:w="2107" w:type="dxa"/>
            <w:noWrap/>
            <w:hideMark/>
          </w:tcPr>
          <w:p w14:paraId="310BB143" w14:textId="0B05CA57" w:rsidR="00C0436C" w:rsidRPr="00B322A8" w:rsidRDefault="00C0436C" w:rsidP="00C12606">
            <w:pPr>
              <w:pStyle w:val="TAL"/>
              <w:keepNext w:val="0"/>
            </w:pPr>
            <w:r w:rsidRPr="00B00E29">
              <w:t>468</w:t>
            </w:r>
          </w:p>
        </w:tc>
        <w:tc>
          <w:tcPr>
            <w:tcW w:w="2082" w:type="dxa"/>
            <w:noWrap/>
            <w:hideMark/>
          </w:tcPr>
          <w:p w14:paraId="289C341A" w14:textId="78300FCB" w:rsidR="00C0436C" w:rsidRPr="00B322A8" w:rsidRDefault="00C0436C" w:rsidP="00C12606">
            <w:pPr>
              <w:pStyle w:val="TAL"/>
              <w:keepNext w:val="0"/>
            </w:pPr>
            <w:r w:rsidRPr="00B00E29">
              <w:t>9.05</w:t>
            </w:r>
          </w:p>
        </w:tc>
        <w:tc>
          <w:tcPr>
            <w:tcW w:w="1117" w:type="dxa"/>
            <w:noWrap/>
            <w:hideMark/>
          </w:tcPr>
          <w:p w14:paraId="0B879E58" w14:textId="66DAD4AE" w:rsidR="00C0436C" w:rsidRPr="00B322A8" w:rsidRDefault="00C0436C" w:rsidP="00C12606">
            <w:pPr>
              <w:pStyle w:val="TAL"/>
              <w:keepNext w:val="0"/>
            </w:pPr>
            <w:r w:rsidRPr="00B00E29">
              <w:t>53.71</w:t>
            </w:r>
          </w:p>
        </w:tc>
        <w:tc>
          <w:tcPr>
            <w:tcW w:w="873" w:type="dxa"/>
            <w:noWrap/>
            <w:hideMark/>
          </w:tcPr>
          <w:p w14:paraId="6CD241B9" w14:textId="77777777" w:rsidR="00C0436C" w:rsidRPr="00B322A8" w:rsidRDefault="00C0436C" w:rsidP="00C12606">
            <w:pPr>
              <w:pStyle w:val="TAL"/>
              <w:keepNext w:val="0"/>
            </w:pPr>
            <w:r w:rsidRPr="00B322A8">
              <w:t>12.29</w:t>
            </w:r>
          </w:p>
        </w:tc>
        <w:tc>
          <w:tcPr>
            <w:tcW w:w="873" w:type="dxa"/>
            <w:noWrap/>
            <w:hideMark/>
          </w:tcPr>
          <w:p w14:paraId="59305968" w14:textId="77777777" w:rsidR="00C0436C" w:rsidRPr="00B322A8" w:rsidRDefault="00C0436C" w:rsidP="00C12606">
            <w:pPr>
              <w:pStyle w:val="TAL"/>
              <w:keepNext w:val="0"/>
            </w:pPr>
            <w:r w:rsidRPr="00B322A8">
              <w:t>100.99</w:t>
            </w:r>
          </w:p>
        </w:tc>
      </w:tr>
      <w:tr w:rsidR="00C0436C" w:rsidRPr="00B322A8" w14:paraId="06FEB6C3" w14:textId="77777777" w:rsidTr="00C12606">
        <w:trPr>
          <w:trHeight w:val="300"/>
        </w:trPr>
        <w:tc>
          <w:tcPr>
            <w:tcW w:w="1267" w:type="dxa"/>
            <w:noWrap/>
            <w:hideMark/>
          </w:tcPr>
          <w:p w14:paraId="4CEE55D0" w14:textId="77777777" w:rsidR="00C0436C" w:rsidRPr="00B322A8" w:rsidRDefault="00C0436C" w:rsidP="00C12606">
            <w:pPr>
              <w:pStyle w:val="TAL"/>
              <w:keepNext w:val="0"/>
            </w:pPr>
            <w:r w:rsidRPr="00B322A8">
              <w:t>18</w:t>
            </w:r>
          </w:p>
        </w:tc>
        <w:tc>
          <w:tcPr>
            <w:tcW w:w="1100" w:type="dxa"/>
            <w:noWrap/>
            <w:hideMark/>
          </w:tcPr>
          <w:p w14:paraId="6E5EE5A6" w14:textId="77777777" w:rsidR="00C0436C" w:rsidRPr="00B322A8" w:rsidRDefault="00C0436C" w:rsidP="00C12606">
            <w:pPr>
              <w:pStyle w:val="TAL"/>
              <w:keepNext w:val="0"/>
            </w:pPr>
            <w:r w:rsidRPr="00B322A8">
              <w:t>-21.59</w:t>
            </w:r>
          </w:p>
        </w:tc>
        <w:tc>
          <w:tcPr>
            <w:tcW w:w="2107" w:type="dxa"/>
            <w:noWrap/>
            <w:hideMark/>
          </w:tcPr>
          <w:p w14:paraId="499D1062" w14:textId="741E13D0" w:rsidR="00C0436C" w:rsidRPr="00B322A8" w:rsidRDefault="00C0436C" w:rsidP="00C12606">
            <w:pPr>
              <w:pStyle w:val="TAL"/>
              <w:keepNext w:val="0"/>
            </w:pPr>
            <w:r w:rsidRPr="00B00E29">
              <w:t>505</w:t>
            </w:r>
          </w:p>
        </w:tc>
        <w:tc>
          <w:tcPr>
            <w:tcW w:w="2082" w:type="dxa"/>
            <w:noWrap/>
            <w:hideMark/>
          </w:tcPr>
          <w:p w14:paraId="298A5BD7" w14:textId="40EB1563" w:rsidR="00C0436C" w:rsidRPr="00B322A8" w:rsidRDefault="00C0436C" w:rsidP="00C12606">
            <w:pPr>
              <w:pStyle w:val="TAL"/>
              <w:keepNext w:val="0"/>
            </w:pPr>
            <w:r w:rsidRPr="00B00E29">
              <w:t>25.66</w:t>
            </w:r>
          </w:p>
        </w:tc>
        <w:tc>
          <w:tcPr>
            <w:tcW w:w="1117" w:type="dxa"/>
            <w:noWrap/>
            <w:hideMark/>
          </w:tcPr>
          <w:p w14:paraId="3BF21196" w14:textId="15A05680" w:rsidR="00C0436C" w:rsidRPr="00B322A8" w:rsidRDefault="00C0436C" w:rsidP="00C12606">
            <w:pPr>
              <w:pStyle w:val="TAL"/>
              <w:keepNext w:val="0"/>
            </w:pPr>
            <w:r w:rsidRPr="00B00E29">
              <w:t>46.93</w:t>
            </w:r>
          </w:p>
        </w:tc>
        <w:tc>
          <w:tcPr>
            <w:tcW w:w="873" w:type="dxa"/>
            <w:noWrap/>
            <w:hideMark/>
          </w:tcPr>
          <w:p w14:paraId="50997019" w14:textId="77777777" w:rsidR="00C0436C" w:rsidRPr="00B322A8" w:rsidRDefault="00C0436C" w:rsidP="00C12606">
            <w:pPr>
              <w:pStyle w:val="TAL"/>
              <w:keepNext w:val="0"/>
            </w:pPr>
            <w:r w:rsidRPr="00B322A8">
              <w:t>12.29</w:t>
            </w:r>
          </w:p>
        </w:tc>
        <w:tc>
          <w:tcPr>
            <w:tcW w:w="873" w:type="dxa"/>
            <w:noWrap/>
            <w:hideMark/>
          </w:tcPr>
          <w:p w14:paraId="296E494C" w14:textId="77777777" w:rsidR="00C0436C" w:rsidRPr="00B322A8" w:rsidRDefault="00C0436C" w:rsidP="00C12606">
            <w:pPr>
              <w:pStyle w:val="TAL"/>
              <w:keepNext w:val="0"/>
            </w:pPr>
            <w:r w:rsidRPr="00B322A8">
              <w:t>100.85</w:t>
            </w:r>
          </w:p>
        </w:tc>
      </w:tr>
      <w:tr w:rsidR="00C0436C" w:rsidRPr="00B322A8" w14:paraId="3F195132" w14:textId="77777777" w:rsidTr="00C12606">
        <w:trPr>
          <w:trHeight w:val="300"/>
        </w:trPr>
        <w:tc>
          <w:tcPr>
            <w:tcW w:w="1267" w:type="dxa"/>
            <w:noWrap/>
            <w:hideMark/>
          </w:tcPr>
          <w:p w14:paraId="74B61B9F" w14:textId="77777777" w:rsidR="00C0436C" w:rsidRPr="00B322A8" w:rsidRDefault="00C0436C" w:rsidP="00C12606">
            <w:pPr>
              <w:pStyle w:val="TAL"/>
              <w:keepNext w:val="0"/>
            </w:pPr>
            <w:r w:rsidRPr="00B322A8">
              <w:t>19</w:t>
            </w:r>
          </w:p>
        </w:tc>
        <w:tc>
          <w:tcPr>
            <w:tcW w:w="1100" w:type="dxa"/>
            <w:noWrap/>
            <w:hideMark/>
          </w:tcPr>
          <w:p w14:paraId="094E993A" w14:textId="77777777" w:rsidR="00C0436C" w:rsidRPr="00B322A8" w:rsidRDefault="00C0436C" w:rsidP="00C12606">
            <w:pPr>
              <w:pStyle w:val="TAL"/>
              <w:keepNext w:val="0"/>
            </w:pPr>
            <w:r w:rsidRPr="00B322A8">
              <w:t>-23.49</w:t>
            </w:r>
          </w:p>
        </w:tc>
        <w:tc>
          <w:tcPr>
            <w:tcW w:w="2107" w:type="dxa"/>
            <w:noWrap/>
            <w:hideMark/>
          </w:tcPr>
          <w:p w14:paraId="2759004B" w14:textId="432336AE" w:rsidR="00C0436C" w:rsidRPr="00B322A8" w:rsidRDefault="00C0436C" w:rsidP="00C12606">
            <w:pPr>
              <w:pStyle w:val="TAL"/>
              <w:keepNext w:val="0"/>
            </w:pPr>
            <w:r w:rsidRPr="00B00E29">
              <w:t>603</w:t>
            </w:r>
          </w:p>
        </w:tc>
        <w:tc>
          <w:tcPr>
            <w:tcW w:w="2082" w:type="dxa"/>
            <w:noWrap/>
            <w:hideMark/>
          </w:tcPr>
          <w:p w14:paraId="1C6CF5E5" w14:textId="38F5844F" w:rsidR="00C0436C" w:rsidRPr="00B322A8" w:rsidRDefault="00C0436C" w:rsidP="00C12606">
            <w:pPr>
              <w:pStyle w:val="TAL"/>
              <w:keepNext w:val="0"/>
            </w:pPr>
            <w:r w:rsidRPr="00B00E29">
              <w:t>11.27</w:t>
            </w:r>
          </w:p>
        </w:tc>
        <w:tc>
          <w:tcPr>
            <w:tcW w:w="1117" w:type="dxa"/>
            <w:noWrap/>
            <w:hideMark/>
          </w:tcPr>
          <w:p w14:paraId="1B2211F5" w14:textId="3DE18F09" w:rsidR="00C0436C" w:rsidRPr="00B322A8" w:rsidRDefault="00C0436C" w:rsidP="00C12606">
            <w:pPr>
              <w:pStyle w:val="TAL"/>
              <w:keepNext w:val="0"/>
            </w:pPr>
            <w:r w:rsidRPr="00B00E29">
              <w:t>-77.39</w:t>
            </w:r>
          </w:p>
        </w:tc>
        <w:tc>
          <w:tcPr>
            <w:tcW w:w="873" w:type="dxa"/>
            <w:noWrap/>
            <w:hideMark/>
          </w:tcPr>
          <w:p w14:paraId="0517AD96" w14:textId="77777777" w:rsidR="00C0436C" w:rsidRPr="00B322A8" w:rsidRDefault="00C0436C" w:rsidP="00C12606">
            <w:pPr>
              <w:pStyle w:val="TAL"/>
              <w:keepNext w:val="0"/>
            </w:pPr>
            <w:r w:rsidRPr="00B322A8">
              <w:t>12.29</w:t>
            </w:r>
          </w:p>
        </w:tc>
        <w:tc>
          <w:tcPr>
            <w:tcW w:w="873" w:type="dxa"/>
            <w:noWrap/>
            <w:hideMark/>
          </w:tcPr>
          <w:p w14:paraId="786B1534" w14:textId="77777777" w:rsidR="00C0436C" w:rsidRPr="00B322A8" w:rsidRDefault="00C0436C" w:rsidP="00C12606">
            <w:pPr>
              <w:pStyle w:val="TAL"/>
              <w:keepNext w:val="0"/>
            </w:pPr>
            <w:r w:rsidRPr="00B322A8">
              <w:t>100.78</w:t>
            </w:r>
          </w:p>
        </w:tc>
      </w:tr>
      <w:tr w:rsidR="00C0436C" w:rsidRPr="00B322A8" w14:paraId="62537DD6" w14:textId="77777777" w:rsidTr="00C12606">
        <w:trPr>
          <w:trHeight w:val="300"/>
        </w:trPr>
        <w:tc>
          <w:tcPr>
            <w:tcW w:w="1267" w:type="dxa"/>
            <w:noWrap/>
            <w:hideMark/>
          </w:tcPr>
          <w:p w14:paraId="494CB4D1" w14:textId="77777777" w:rsidR="00C0436C" w:rsidRPr="00B322A8" w:rsidRDefault="00C0436C" w:rsidP="00C12606">
            <w:pPr>
              <w:pStyle w:val="TAL"/>
              <w:keepNext w:val="0"/>
            </w:pPr>
            <w:r w:rsidRPr="00B322A8">
              <w:t>20</w:t>
            </w:r>
          </w:p>
        </w:tc>
        <w:tc>
          <w:tcPr>
            <w:tcW w:w="1100" w:type="dxa"/>
            <w:noWrap/>
            <w:hideMark/>
          </w:tcPr>
          <w:p w14:paraId="1EC1A4F9" w14:textId="77777777" w:rsidR="00C0436C" w:rsidRPr="00B322A8" w:rsidRDefault="00C0436C" w:rsidP="00C12606">
            <w:pPr>
              <w:pStyle w:val="TAL"/>
              <w:keepNext w:val="0"/>
            </w:pPr>
            <w:r w:rsidRPr="00B322A8">
              <w:t>-24.79</w:t>
            </w:r>
          </w:p>
        </w:tc>
        <w:tc>
          <w:tcPr>
            <w:tcW w:w="2107" w:type="dxa"/>
            <w:noWrap/>
            <w:hideMark/>
          </w:tcPr>
          <w:p w14:paraId="05E29F48" w14:textId="113918ED" w:rsidR="00C0436C" w:rsidRPr="00B322A8" w:rsidRDefault="00C0436C" w:rsidP="00C12606">
            <w:pPr>
              <w:pStyle w:val="TAL"/>
              <w:keepNext w:val="0"/>
            </w:pPr>
            <w:r w:rsidRPr="00B00E29">
              <w:t>616</w:t>
            </w:r>
          </w:p>
        </w:tc>
        <w:tc>
          <w:tcPr>
            <w:tcW w:w="2082" w:type="dxa"/>
            <w:noWrap/>
            <w:hideMark/>
          </w:tcPr>
          <w:p w14:paraId="620530D2" w14:textId="567DE89B" w:rsidR="00C0436C" w:rsidRPr="00B322A8" w:rsidRDefault="00C0436C" w:rsidP="00C12606">
            <w:pPr>
              <w:pStyle w:val="TAL"/>
              <w:keepNext w:val="0"/>
            </w:pPr>
            <w:r w:rsidRPr="00B00E29">
              <w:t>30.51</w:t>
            </w:r>
          </w:p>
        </w:tc>
        <w:tc>
          <w:tcPr>
            <w:tcW w:w="1117" w:type="dxa"/>
            <w:noWrap/>
            <w:hideMark/>
          </w:tcPr>
          <w:p w14:paraId="7C2ED3CF" w14:textId="3751581A" w:rsidR="00C0436C" w:rsidRPr="00B322A8" w:rsidRDefault="00C0436C" w:rsidP="00C12606">
            <w:pPr>
              <w:pStyle w:val="TAL"/>
              <w:keepNext w:val="0"/>
            </w:pPr>
            <w:r w:rsidRPr="00B00E29">
              <w:t>49.14</w:t>
            </w:r>
          </w:p>
        </w:tc>
        <w:tc>
          <w:tcPr>
            <w:tcW w:w="873" w:type="dxa"/>
            <w:noWrap/>
            <w:hideMark/>
          </w:tcPr>
          <w:p w14:paraId="2B809F24" w14:textId="77777777" w:rsidR="00C0436C" w:rsidRPr="00B322A8" w:rsidRDefault="00C0436C" w:rsidP="00C12606">
            <w:pPr>
              <w:pStyle w:val="TAL"/>
              <w:keepNext w:val="0"/>
            </w:pPr>
            <w:r w:rsidRPr="00B322A8">
              <w:t>12.29</w:t>
            </w:r>
          </w:p>
        </w:tc>
        <w:tc>
          <w:tcPr>
            <w:tcW w:w="873" w:type="dxa"/>
            <w:noWrap/>
            <w:hideMark/>
          </w:tcPr>
          <w:p w14:paraId="0065F422" w14:textId="77777777" w:rsidR="00C0436C" w:rsidRPr="00B322A8" w:rsidRDefault="00C0436C" w:rsidP="00C12606">
            <w:pPr>
              <w:pStyle w:val="TAL"/>
              <w:keepNext w:val="0"/>
            </w:pPr>
            <w:r w:rsidRPr="00B322A8">
              <w:t>101.9</w:t>
            </w:r>
          </w:p>
        </w:tc>
      </w:tr>
      <w:tr w:rsidR="00C0436C" w:rsidRPr="00B322A8" w14:paraId="59979315" w14:textId="77777777" w:rsidTr="00C12606">
        <w:trPr>
          <w:trHeight w:val="300"/>
        </w:trPr>
        <w:tc>
          <w:tcPr>
            <w:tcW w:w="1267" w:type="dxa"/>
            <w:noWrap/>
            <w:hideMark/>
          </w:tcPr>
          <w:p w14:paraId="380F7181" w14:textId="77777777" w:rsidR="00C0436C" w:rsidRPr="00B322A8" w:rsidRDefault="00C0436C" w:rsidP="00C12606">
            <w:pPr>
              <w:pStyle w:val="TAL"/>
              <w:keepNext w:val="0"/>
            </w:pPr>
            <w:r w:rsidRPr="00B322A8">
              <w:t>21</w:t>
            </w:r>
          </w:p>
        </w:tc>
        <w:tc>
          <w:tcPr>
            <w:tcW w:w="1100" w:type="dxa"/>
            <w:noWrap/>
            <w:hideMark/>
          </w:tcPr>
          <w:p w14:paraId="43824644" w14:textId="77777777" w:rsidR="00C0436C" w:rsidRPr="00B322A8" w:rsidRDefault="00C0436C" w:rsidP="00C12606">
            <w:pPr>
              <w:pStyle w:val="TAL"/>
              <w:keepNext w:val="0"/>
            </w:pPr>
            <w:r w:rsidRPr="00B322A8">
              <w:t>-23.69</w:t>
            </w:r>
          </w:p>
        </w:tc>
        <w:tc>
          <w:tcPr>
            <w:tcW w:w="2107" w:type="dxa"/>
            <w:noWrap/>
            <w:hideMark/>
          </w:tcPr>
          <w:p w14:paraId="77CE87D3" w14:textId="46ADB676" w:rsidR="00C0436C" w:rsidRPr="00B322A8" w:rsidRDefault="00C0436C" w:rsidP="00C12606">
            <w:pPr>
              <w:pStyle w:val="TAL"/>
              <w:keepNext w:val="0"/>
            </w:pPr>
            <w:r w:rsidRPr="00B00E29">
              <w:t>693</w:t>
            </w:r>
          </w:p>
        </w:tc>
        <w:tc>
          <w:tcPr>
            <w:tcW w:w="2082" w:type="dxa"/>
            <w:noWrap/>
            <w:hideMark/>
          </w:tcPr>
          <w:p w14:paraId="493DA3C9" w14:textId="113D9E9E" w:rsidR="00C0436C" w:rsidRPr="00B322A8" w:rsidRDefault="00C0436C" w:rsidP="00C12606">
            <w:pPr>
              <w:pStyle w:val="TAL"/>
              <w:keepNext w:val="0"/>
            </w:pPr>
            <w:r w:rsidRPr="00B00E29">
              <w:t>27.14</w:t>
            </w:r>
          </w:p>
        </w:tc>
        <w:tc>
          <w:tcPr>
            <w:tcW w:w="1117" w:type="dxa"/>
            <w:noWrap/>
            <w:hideMark/>
          </w:tcPr>
          <w:p w14:paraId="5CC132DB" w14:textId="03FACD66" w:rsidR="00C0436C" w:rsidRPr="00B322A8" w:rsidRDefault="00C0436C" w:rsidP="00C12606">
            <w:pPr>
              <w:pStyle w:val="TAL"/>
              <w:keepNext w:val="0"/>
            </w:pPr>
            <w:r w:rsidRPr="00B00E29">
              <w:t>49.86</w:t>
            </w:r>
          </w:p>
        </w:tc>
        <w:tc>
          <w:tcPr>
            <w:tcW w:w="873" w:type="dxa"/>
            <w:noWrap/>
            <w:hideMark/>
          </w:tcPr>
          <w:p w14:paraId="7AC8D76B" w14:textId="77777777" w:rsidR="00C0436C" w:rsidRPr="00B322A8" w:rsidRDefault="00C0436C" w:rsidP="00C12606">
            <w:pPr>
              <w:pStyle w:val="TAL"/>
              <w:keepNext w:val="0"/>
            </w:pPr>
            <w:r w:rsidRPr="00B322A8">
              <w:t>12.29</w:t>
            </w:r>
          </w:p>
        </w:tc>
        <w:tc>
          <w:tcPr>
            <w:tcW w:w="873" w:type="dxa"/>
            <w:noWrap/>
            <w:hideMark/>
          </w:tcPr>
          <w:p w14:paraId="05FD183D" w14:textId="77777777" w:rsidR="00C0436C" w:rsidRPr="00B322A8" w:rsidRDefault="00C0436C" w:rsidP="00C12606">
            <w:pPr>
              <w:pStyle w:val="TAL"/>
              <w:keepNext w:val="0"/>
            </w:pPr>
            <w:r w:rsidRPr="00B322A8">
              <w:t>100.84</w:t>
            </w:r>
          </w:p>
        </w:tc>
      </w:tr>
      <w:tr w:rsidR="00C0436C" w:rsidRPr="00B322A8" w14:paraId="34E9ECA3" w14:textId="77777777" w:rsidTr="00C12606">
        <w:trPr>
          <w:trHeight w:val="300"/>
        </w:trPr>
        <w:tc>
          <w:tcPr>
            <w:tcW w:w="1267" w:type="dxa"/>
            <w:noWrap/>
            <w:hideMark/>
          </w:tcPr>
          <w:p w14:paraId="26F26BF1" w14:textId="77777777" w:rsidR="00C0436C" w:rsidRPr="00B322A8" w:rsidRDefault="00C0436C" w:rsidP="00C12606">
            <w:pPr>
              <w:pStyle w:val="TAL"/>
              <w:keepNext w:val="0"/>
            </w:pPr>
            <w:r w:rsidRPr="00B322A8">
              <w:t>22</w:t>
            </w:r>
          </w:p>
        </w:tc>
        <w:tc>
          <w:tcPr>
            <w:tcW w:w="1100" w:type="dxa"/>
            <w:noWrap/>
            <w:hideMark/>
          </w:tcPr>
          <w:p w14:paraId="3D23B1D3" w14:textId="77777777" w:rsidR="00C0436C" w:rsidRPr="00B322A8" w:rsidRDefault="00C0436C" w:rsidP="00C12606">
            <w:pPr>
              <w:pStyle w:val="TAL"/>
              <w:keepNext w:val="0"/>
            </w:pPr>
            <w:r w:rsidRPr="00B322A8">
              <w:t>-23.39</w:t>
            </w:r>
          </w:p>
        </w:tc>
        <w:tc>
          <w:tcPr>
            <w:tcW w:w="2107" w:type="dxa"/>
            <w:noWrap/>
            <w:hideMark/>
          </w:tcPr>
          <w:p w14:paraId="1D69CB1D" w14:textId="47A665CC" w:rsidR="00C0436C" w:rsidRPr="00B322A8" w:rsidRDefault="00C0436C" w:rsidP="00C12606">
            <w:pPr>
              <w:pStyle w:val="TAL"/>
              <w:keepNext w:val="0"/>
            </w:pPr>
            <w:r w:rsidRPr="00B00E29">
              <w:t>729</w:t>
            </w:r>
          </w:p>
        </w:tc>
        <w:tc>
          <w:tcPr>
            <w:tcW w:w="2082" w:type="dxa"/>
            <w:noWrap/>
            <w:hideMark/>
          </w:tcPr>
          <w:p w14:paraId="7EA1DABE" w14:textId="559C0F3C" w:rsidR="00C0436C" w:rsidRPr="00B322A8" w:rsidRDefault="00C0436C" w:rsidP="00C12606">
            <w:pPr>
              <w:pStyle w:val="TAL"/>
              <w:keepNext w:val="0"/>
            </w:pPr>
            <w:r w:rsidRPr="00B00E29">
              <w:t>23.11</w:t>
            </w:r>
          </w:p>
        </w:tc>
        <w:tc>
          <w:tcPr>
            <w:tcW w:w="1117" w:type="dxa"/>
            <w:noWrap/>
            <w:hideMark/>
          </w:tcPr>
          <w:p w14:paraId="2251A89B" w14:textId="5F015F9D" w:rsidR="00C0436C" w:rsidRPr="00B322A8" w:rsidRDefault="00C0436C" w:rsidP="00C12606">
            <w:pPr>
              <w:pStyle w:val="TAL"/>
              <w:keepNext w:val="0"/>
            </w:pPr>
            <w:r w:rsidRPr="00B00E29">
              <w:t>58.53</w:t>
            </w:r>
          </w:p>
        </w:tc>
        <w:tc>
          <w:tcPr>
            <w:tcW w:w="873" w:type="dxa"/>
            <w:noWrap/>
            <w:hideMark/>
          </w:tcPr>
          <w:p w14:paraId="31BE0645" w14:textId="77777777" w:rsidR="00C0436C" w:rsidRPr="00B322A8" w:rsidRDefault="00C0436C" w:rsidP="00C12606">
            <w:pPr>
              <w:pStyle w:val="TAL"/>
              <w:keepNext w:val="0"/>
            </w:pPr>
            <w:r w:rsidRPr="00B322A8">
              <w:t>12.29</w:t>
            </w:r>
          </w:p>
        </w:tc>
        <w:tc>
          <w:tcPr>
            <w:tcW w:w="873" w:type="dxa"/>
            <w:noWrap/>
            <w:hideMark/>
          </w:tcPr>
          <w:p w14:paraId="6203553D" w14:textId="77777777" w:rsidR="00C0436C" w:rsidRPr="00B322A8" w:rsidRDefault="00C0436C" w:rsidP="00C12606">
            <w:pPr>
              <w:pStyle w:val="TAL"/>
              <w:keepNext w:val="0"/>
            </w:pPr>
            <w:r w:rsidRPr="00B322A8">
              <w:t>100.83</w:t>
            </w:r>
          </w:p>
        </w:tc>
      </w:tr>
      <w:tr w:rsidR="00C0436C" w:rsidRPr="00B322A8" w14:paraId="65C5DAED" w14:textId="77777777" w:rsidTr="00C12606">
        <w:trPr>
          <w:trHeight w:val="300"/>
        </w:trPr>
        <w:tc>
          <w:tcPr>
            <w:tcW w:w="1267" w:type="dxa"/>
            <w:noWrap/>
            <w:hideMark/>
          </w:tcPr>
          <w:p w14:paraId="0D27FD23" w14:textId="77777777" w:rsidR="00C0436C" w:rsidRPr="00B322A8" w:rsidRDefault="00C0436C" w:rsidP="00C12606">
            <w:pPr>
              <w:pStyle w:val="TAL"/>
              <w:keepNext w:val="0"/>
            </w:pPr>
            <w:r w:rsidRPr="00B322A8">
              <w:t>23</w:t>
            </w:r>
          </w:p>
        </w:tc>
        <w:tc>
          <w:tcPr>
            <w:tcW w:w="1100" w:type="dxa"/>
            <w:noWrap/>
            <w:hideMark/>
          </w:tcPr>
          <w:p w14:paraId="5226EBF9" w14:textId="77777777" w:rsidR="00C0436C" w:rsidRPr="00B322A8" w:rsidRDefault="00C0436C" w:rsidP="00C12606">
            <w:pPr>
              <w:pStyle w:val="TAL"/>
              <w:keepNext w:val="0"/>
            </w:pPr>
            <w:r w:rsidRPr="00B322A8">
              <w:t>-29.29</w:t>
            </w:r>
          </w:p>
        </w:tc>
        <w:tc>
          <w:tcPr>
            <w:tcW w:w="2107" w:type="dxa"/>
            <w:noWrap/>
            <w:hideMark/>
          </w:tcPr>
          <w:p w14:paraId="3A379B81" w14:textId="52BDFCAD" w:rsidR="00C0436C" w:rsidRPr="00B322A8" w:rsidRDefault="00C0436C" w:rsidP="00C12606">
            <w:pPr>
              <w:pStyle w:val="TAL"/>
              <w:keepNext w:val="0"/>
            </w:pPr>
            <w:r w:rsidRPr="00B00E29">
              <w:t>774</w:t>
            </w:r>
          </w:p>
        </w:tc>
        <w:tc>
          <w:tcPr>
            <w:tcW w:w="2082" w:type="dxa"/>
            <w:noWrap/>
            <w:hideMark/>
          </w:tcPr>
          <w:p w14:paraId="02557ADC" w14:textId="5D934F3D" w:rsidR="00C0436C" w:rsidRPr="00B322A8" w:rsidRDefault="00C0436C" w:rsidP="00C12606">
            <w:pPr>
              <w:pStyle w:val="TAL"/>
              <w:keepNext w:val="0"/>
            </w:pPr>
            <w:r w:rsidRPr="00B00E29">
              <w:t>4.53</w:t>
            </w:r>
          </w:p>
        </w:tc>
        <w:tc>
          <w:tcPr>
            <w:tcW w:w="1117" w:type="dxa"/>
            <w:noWrap/>
            <w:hideMark/>
          </w:tcPr>
          <w:p w14:paraId="2456F8FB" w14:textId="7753C18E" w:rsidR="00C0436C" w:rsidRPr="00B322A8" w:rsidRDefault="00C0436C" w:rsidP="00C12606">
            <w:pPr>
              <w:pStyle w:val="TAL"/>
              <w:keepNext w:val="0"/>
            </w:pPr>
            <w:r w:rsidRPr="00B00E29">
              <w:t>66.94</w:t>
            </w:r>
          </w:p>
        </w:tc>
        <w:tc>
          <w:tcPr>
            <w:tcW w:w="873" w:type="dxa"/>
            <w:noWrap/>
            <w:hideMark/>
          </w:tcPr>
          <w:p w14:paraId="379A6B5C" w14:textId="77777777" w:rsidR="00C0436C" w:rsidRPr="00B322A8" w:rsidRDefault="00C0436C" w:rsidP="00C12606">
            <w:pPr>
              <w:pStyle w:val="TAL"/>
              <w:keepNext w:val="0"/>
            </w:pPr>
            <w:r w:rsidRPr="00B322A8">
              <w:t>12.29</w:t>
            </w:r>
          </w:p>
        </w:tc>
        <w:tc>
          <w:tcPr>
            <w:tcW w:w="873" w:type="dxa"/>
            <w:noWrap/>
            <w:hideMark/>
          </w:tcPr>
          <w:p w14:paraId="3A157F6A" w14:textId="77777777" w:rsidR="00C0436C" w:rsidRPr="00B322A8" w:rsidRDefault="00C0436C" w:rsidP="00C12606">
            <w:pPr>
              <w:pStyle w:val="TAL"/>
              <w:keepNext w:val="0"/>
            </w:pPr>
            <w:r w:rsidRPr="00B322A8">
              <w:t>101.79</w:t>
            </w:r>
          </w:p>
        </w:tc>
      </w:tr>
      <w:tr w:rsidR="00C0436C" w:rsidRPr="00B322A8" w14:paraId="4443E337" w14:textId="77777777" w:rsidTr="00C12606">
        <w:trPr>
          <w:trHeight w:val="300"/>
        </w:trPr>
        <w:tc>
          <w:tcPr>
            <w:tcW w:w="1267" w:type="dxa"/>
            <w:noWrap/>
            <w:hideMark/>
          </w:tcPr>
          <w:p w14:paraId="726C92A2" w14:textId="77777777" w:rsidR="00C0436C" w:rsidRPr="00B322A8" w:rsidRDefault="00C0436C" w:rsidP="00C12606">
            <w:pPr>
              <w:pStyle w:val="TAL"/>
              <w:keepNext w:val="0"/>
            </w:pPr>
            <w:r w:rsidRPr="00B322A8">
              <w:t>24</w:t>
            </w:r>
          </w:p>
        </w:tc>
        <w:tc>
          <w:tcPr>
            <w:tcW w:w="1100" w:type="dxa"/>
            <w:noWrap/>
            <w:hideMark/>
          </w:tcPr>
          <w:p w14:paraId="4A423734" w14:textId="77777777" w:rsidR="00C0436C" w:rsidRPr="00B322A8" w:rsidRDefault="00C0436C" w:rsidP="00C12606">
            <w:pPr>
              <w:pStyle w:val="TAL"/>
              <w:keepNext w:val="0"/>
            </w:pPr>
            <w:r w:rsidRPr="00B322A8">
              <w:t>-30.49</w:t>
            </w:r>
          </w:p>
        </w:tc>
        <w:tc>
          <w:tcPr>
            <w:tcW w:w="2107" w:type="dxa"/>
            <w:noWrap/>
            <w:hideMark/>
          </w:tcPr>
          <w:p w14:paraId="694CA486" w14:textId="63356217" w:rsidR="00C0436C" w:rsidRPr="00B322A8" w:rsidRDefault="00C0436C" w:rsidP="00C12606">
            <w:pPr>
              <w:pStyle w:val="TAL"/>
              <w:keepNext w:val="0"/>
            </w:pPr>
            <w:r w:rsidRPr="00B00E29">
              <w:t>951</w:t>
            </w:r>
          </w:p>
        </w:tc>
        <w:tc>
          <w:tcPr>
            <w:tcW w:w="2082" w:type="dxa"/>
            <w:noWrap/>
            <w:hideMark/>
          </w:tcPr>
          <w:p w14:paraId="3C509254" w14:textId="1200EFCA" w:rsidR="00C0436C" w:rsidRPr="00B322A8" w:rsidRDefault="00C0436C" w:rsidP="00C12606">
            <w:pPr>
              <w:pStyle w:val="TAL"/>
              <w:keepNext w:val="0"/>
            </w:pPr>
            <w:r w:rsidRPr="00B00E29">
              <w:t>50.16</w:t>
            </w:r>
          </w:p>
        </w:tc>
        <w:tc>
          <w:tcPr>
            <w:tcW w:w="1117" w:type="dxa"/>
            <w:noWrap/>
            <w:hideMark/>
          </w:tcPr>
          <w:p w14:paraId="7A0A7EB3" w14:textId="48FBCD48" w:rsidR="00C0436C" w:rsidRPr="00B322A8" w:rsidRDefault="00C0436C" w:rsidP="00C12606">
            <w:pPr>
              <w:pStyle w:val="TAL"/>
              <w:keepNext w:val="0"/>
            </w:pPr>
            <w:r w:rsidRPr="00B00E29">
              <w:t>-91.67</w:t>
            </w:r>
          </w:p>
        </w:tc>
        <w:tc>
          <w:tcPr>
            <w:tcW w:w="873" w:type="dxa"/>
            <w:noWrap/>
            <w:hideMark/>
          </w:tcPr>
          <w:p w14:paraId="7FAB7F3A" w14:textId="77777777" w:rsidR="00C0436C" w:rsidRPr="00B322A8" w:rsidRDefault="00C0436C" w:rsidP="00C12606">
            <w:pPr>
              <w:pStyle w:val="TAL"/>
              <w:keepNext w:val="0"/>
            </w:pPr>
            <w:r w:rsidRPr="00B322A8">
              <w:t>12.29</w:t>
            </w:r>
          </w:p>
        </w:tc>
        <w:tc>
          <w:tcPr>
            <w:tcW w:w="873" w:type="dxa"/>
            <w:noWrap/>
            <w:hideMark/>
          </w:tcPr>
          <w:p w14:paraId="713CCAFB" w14:textId="77777777" w:rsidR="00C0436C" w:rsidRPr="00B322A8" w:rsidRDefault="00C0436C" w:rsidP="00C12606">
            <w:pPr>
              <w:pStyle w:val="TAL"/>
              <w:keepNext w:val="0"/>
            </w:pPr>
            <w:r w:rsidRPr="00B322A8">
              <w:t>101.99</w:t>
            </w:r>
          </w:p>
        </w:tc>
      </w:tr>
      <w:tr w:rsidR="00C0436C" w:rsidRPr="00B322A8" w14:paraId="161F9871" w14:textId="77777777" w:rsidTr="00C12606">
        <w:trPr>
          <w:trHeight w:val="300"/>
        </w:trPr>
        <w:tc>
          <w:tcPr>
            <w:tcW w:w="1267" w:type="dxa"/>
            <w:noWrap/>
            <w:hideMark/>
          </w:tcPr>
          <w:p w14:paraId="7B707B56" w14:textId="77777777" w:rsidR="00C0436C" w:rsidRPr="00B322A8" w:rsidRDefault="00C0436C" w:rsidP="00C12606">
            <w:pPr>
              <w:pStyle w:val="TAL"/>
              <w:keepNext w:val="0"/>
            </w:pPr>
            <w:r w:rsidRPr="00B322A8">
              <w:t>Ini. delay [ns]</w:t>
            </w:r>
          </w:p>
        </w:tc>
        <w:tc>
          <w:tcPr>
            <w:tcW w:w="1100" w:type="dxa"/>
            <w:noWrap/>
            <w:hideMark/>
          </w:tcPr>
          <w:p w14:paraId="25388196" w14:textId="77777777" w:rsidR="00C0436C" w:rsidRPr="00B322A8" w:rsidRDefault="00C0436C" w:rsidP="00C12606">
            <w:pPr>
              <w:pStyle w:val="TAL"/>
              <w:keepNext w:val="0"/>
            </w:pPr>
            <w:r w:rsidRPr="00B322A8">
              <w:t>XPR [dB]</w:t>
            </w:r>
          </w:p>
        </w:tc>
        <w:tc>
          <w:tcPr>
            <w:tcW w:w="2107" w:type="dxa"/>
            <w:noWrap/>
            <w:hideMark/>
          </w:tcPr>
          <w:p w14:paraId="03D02E57" w14:textId="77777777" w:rsidR="00C0436C" w:rsidRPr="00B322A8" w:rsidRDefault="00C0436C" w:rsidP="00C12606">
            <w:pPr>
              <w:pStyle w:val="TAL"/>
              <w:keepNext w:val="0"/>
            </w:pPr>
            <w:r w:rsidRPr="00B322A8">
              <w:t>PL [dB]</w:t>
            </w:r>
          </w:p>
        </w:tc>
        <w:tc>
          <w:tcPr>
            <w:tcW w:w="2082" w:type="dxa"/>
            <w:noWrap/>
            <w:hideMark/>
          </w:tcPr>
          <w:p w14:paraId="648E60B9"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45217DFC" w14:textId="77777777" w:rsidR="00C0436C" w:rsidRPr="00B322A8" w:rsidRDefault="00C0436C" w:rsidP="00C12606">
            <w:pPr>
              <w:pStyle w:val="TAL"/>
              <w:keepNext w:val="0"/>
            </w:pPr>
            <w:r w:rsidRPr="00B322A8">
              <w:t>ASD [°]</w:t>
            </w:r>
          </w:p>
        </w:tc>
        <w:tc>
          <w:tcPr>
            <w:tcW w:w="873" w:type="dxa"/>
            <w:noWrap/>
            <w:hideMark/>
          </w:tcPr>
          <w:p w14:paraId="30EB1227" w14:textId="77777777" w:rsidR="00C0436C" w:rsidRPr="00B322A8" w:rsidRDefault="00C0436C" w:rsidP="00C12606">
            <w:pPr>
              <w:pStyle w:val="TAL"/>
              <w:keepNext w:val="0"/>
            </w:pPr>
            <w:r w:rsidRPr="00B322A8">
              <w:t>ZSA [°]</w:t>
            </w:r>
          </w:p>
        </w:tc>
        <w:tc>
          <w:tcPr>
            <w:tcW w:w="873" w:type="dxa"/>
            <w:noWrap/>
            <w:hideMark/>
          </w:tcPr>
          <w:p w14:paraId="45242155" w14:textId="77777777" w:rsidR="00C0436C" w:rsidRPr="00B322A8" w:rsidRDefault="00C0436C" w:rsidP="00C12606">
            <w:pPr>
              <w:pStyle w:val="TAL"/>
              <w:keepNext w:val="0"/>
            </w:pPr>
            <w:r w:rsidRPr="00B322A8">
              <w:t>ZSD [°]</w:t>
            </w:r>
          </w:p>
        </w:tc>
      </w:tr>
      <w:tr w:rsidR="00C0436C" w:rsidRPr="00B322A8" w14:paraId="25022FA6" w14:textId="77777777" w:rsidTr="00C12606">
        <w:trPr>
          <w:trHeight w:val="300"/>
        </w:trPr>
        <w:tc>
          <w:tcPr>
            <w:tcW w:w="1267" w:type="dxa"/>
            <w:noWrap/>
            <w:hideMark/>
          </w:tcPr>
          <w:p w14:paraId="5527E35E" w14:textId="77777777" w:rsidR="00C0436C" w:rsidRPr="00B322A8" w:rsidRDefault="00C0436C" w:rsidP="00C12606">
            <w:pPr>
              <w:pStyle w:val="TAL"/>
              <w:keepNext w:val="0"/>
            </w:pPr>
            <w:r w:rsidRPr="00B322A8">
              <w:t>814</w:t>
            </w:r>
          </w:p>
        </w:tc>
        <w:tc>
          <w:tcPr>
            <w:tcW w:w="1100" w:type="dxa"/>
            <w:noWrap/>
            <w:hideMark/>
          </w:tcPr>
          <w:p w14:paraId="764A6F74" w14:textId="77777777" w:rsidR="00C0436C" w:rsidRPr="00B322A8" w:rsidRDefault="00C0436C" w:rsidP="00C12606">
            <w:pPr>
              <w:pStyle w:val="TAL"/>
              <w:keepNext w:val="0"/>
            </w:pPr>
            <w:r w:rsidRPr="00B322A8">
              <w:t>7</w:t>
            </w:r>
          </w:p>
        </w:tc>
        <w:tc>
          <w:tcPr>
            <w:tcW w:w="2107" w:type="dxa"/>
            <w:noWrap/>
            <w:hideMark/>
          </w:tcPr>
          <w:p w14:paraId="20A29AF8" w14:textId="77777777" w:rsidR="00C0436C" w:rsidRPr="00B322A8" w:rsidRDefault="00C0436C" w:rsidP="00C12606">
            <w:pPr>
              <w:pStyle w:val="TAL"/>
              <w:keepNext w:val="0"/>
            </w:pPr>
            <w:r w:rsidRPr="00B322A8">
              <w:t>114.96</w:t>
            </w:r>
          </w:p>
        </w:tc>
        <w:tc>
          <w:tcPr>
            <w:tcW w:w="2082" w:type="dxa"/>
            <w:noWrap/>
            <w:hideMark/>
          </w:tcPr>
          <w:p w14:paraId="191FF03E" w14:textId="77777777" w:rsidR="00C0436C" w:rsidRPr="00B322A8" w:rsidRDefault="00C0436C" w:rsidP="00C12606">
            <w:pPr>
              <w:pStyle w:val="TAL"/>
              <w:keepNext w:val="0"/>
            </w:pPr>
            <w:r w:rsidRPr="00B322A8">
              <w:t>90</w:t>
            </w:r>
          </w:p>
        </w:tc>
        <w:tc>
          <w:tcPr>
            <w:tcW w:w="1117" w:type="dxa"/>
            <w:noWrap/>
            <w:hideMark/>
          </w:tcPr>
          <w:p w14:paraId="79502D52" w14:textId="7EFF2622" w:rsidR="00C0436C" w:rsidRPr="00B322A8" w:rsidRDefault="00C0436C" w:rsidP="00C12606">
            <w:pPr>
              <w:pStyle w:val="TAL"/>
              <w:keepNext w:val="0"/>
            </w:pPr>
            <w:r w:rsidRPr="00B322A8">
              <w:t>1.</w:t>
            </w:r>
            <w:r>
              <w:t>3</w:t>
            </w:r>
          </w:p>
        </w:tc>
        <w:tc>
          <w:tcPr>
            <w:tcW w:w="873" w:type="dxa"/>
            <w:noWrap/>
            <w:hideMark/>
          </w:tcPr>
          <w:p w14:paraId="13E7A8D7" w14:textId="77777777" w:rsidR="00C0436C" w:rsidRPr="00B322A8" w:rsidRDefault="00C0436C" w:rsidP="00C12606">
            <w:pPr>
              <w:pStyle w:val="TAL"/>
              <w:keepNext w:val="0"/>
            </w:pPr>
            <w:r w:rsidRPr="00B322A8">
              <w:t>0</w:t>
            </w:r>
          </w:p>
        </w:tc>
        <w:tc>
          <w:tcPr>
            <w:tcW w:w="873" w:type="dxa"/>
            <w:noWrap/>
            <w:hideMark/>
          </w:tcPr>
          <w:p w14:paraId="3944F1EF" w14:textId="77777777" w:rsidR="00C0436C" w:rsidRPr="00B322A8" w:rsidRDefault="00C0436C" w:rsidP="00C12606">
            <w:pPr>
              <w:pStyle w:val="TAL"/>
              <w:keepNext w:val="0"/>
            </w:pPr>
            <w:r w:rsidRPr="00B322A8">
              <w:t>0.23</w:t>
            </w:r>
          </w:p>
        </w:tc>
      </w:tr>
      <w:tr w:rsidR="00C0436C" w:rsidRPr="00B322A8" w14:paraId="54B2E9B6" w14:textId="77777777" w:rsidTr="00C12606">
        <w:trPr>
          <w:trHeight w:val="300"/>
        </w:trPr>
        <w:tc>
          <w:tcPr>
            <w:tcW w:w="1267" w:type="dxa"/>
            <w:noWrap/>
            <w:hideMark/>
          </w:tcPr>
          <w:p w14:paraId="5FEAB444" w14:textId="77777777" w:rsidR="00C0436C" w:rsidRPr="00B322A8" w:rsidRDefault="00C0436C" w:rsidP="00C12606">
            <w:pPr>
              <w:pStyle w:val="TAL"/>
              <w:keepNext w:val="0"/>
            </w:pPr>
            <w:r w:rsidRPr="00B322A8">
              <w:t>UE speed [m/s]</w:t>
            </w:r>
          </w:p>
        </w:tc>
        <w:tc>
          <w:tcPr>
            <w:tcW w:w="1100" w:type="dxa"/>
            <w:noWrap/>
            <w:hideMark/>
          </w:tcPr>
          <w:p w14:paraId="4A12810D" w14:textId="77777777" w:rsidR="00C0436C" w:rsidRPr="00B322A8" w:rsidRDefault="00C0436C" w:rsidP="00C12606">
            <w:pPr>
              <w:pStyle w:val="TAL"/>
              <w:keepNext w:val="0"/>
            </w:pPr>
            <w:r w:rsidRPr="00B322A8">
              <w:t>UE DoT Az [°]</w:t>
            </w:r>
          </w:p>
        </w:tc>
        <w:tc>
          <w:tcPr>
            <w:tcW w:w="2107" w:type="dxa"/>
            <w:noWrap/>
            <w:hideMark/>
          </w:tcPr>
          <w:p w14:paraId="42ED9C39"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308F2201"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7E185E65" w14:textId="77777777" w:rsidR="00C0436C" w:rsidRPr="00B322A8" w:rsidRDefault="00C0436C" w:rsidP="00C12606">
            <w:pPr>
              <w:pStyle w:val="TAL"/>
              <w:keepNext w:val="0"/>
            </w:pPr>
            <w:r w:rsidRPr="00B322A8">
              <w:t>K-factor [dB]</w:t>
            </w:r>
          </w:p>
        </w:tc>
        <w:tc>
          <w:tcPr>
            <w:tcW w:w="873" w:type="dxa"/>
            <w:noWrap/>
            <w:hideMark/>
          </w:tcPr>
          <w:p w14:paraId="07EA4753" w14:textId="77777777" w:rsidR="00C0436C" w:rsidRPr="00B322A8" w:rsidRDefault="00C0436C" w:rsidP="00C12606">
            <w:pPr>
              <w:pStyle w:val="TAL"/>
              <w:keepNext w:val="0"/>
            </w:pPr>
            <w:r w:rsidRPr="00B322A8">
              <w:t xml:space="preserve"> </w:t>
            </w:r>
          </w:p>
        </w:tc>
        <w:tc>
          <w:tcPr>
            <w:tcW w:w="873" w:type="dxa"/>
            <w:noWrap/>
            <w:hideMark/>
          </w:tcPr>
          <w:p w14:paraId="41BEEDBB" w14:textId="77777777" w:rsidR="00C0436C" w:rsidRPr="00B322A8" w:rsidRDefault="00C0436C" w:rsidP="00C12606">
            <w:pPr>
              <w:pStyle w:val="TAL"/>
              <w:keepNext w:val="0"/>
            </w:pPr>
          </w:p>
        </w:tc>
      </w:tr>
      <w:tr w:rsidR="00C0436C" w:rsidRPr="00B322A8" w14:paraId="0A65DB96" w14:textId="77777777" w:rsidTr="00C12606">
        <w:trPr>
          <w:trHeight w:val="300"/>
        </w:trPr>
        <w:tc>
          <w:tcPr>
            <w:tcW w:w="1267" w:type="dxa"/>
            <w:noWrap/>
            <w:hideMark/>
          </w:tcPr>
          <w:p w14:paraId="6EBCCF98" w14:textId="77777777" w:rsidR="00C0436C" w:rsidRPr="00B322A8" w:rsidRDefault="00C0436C" w:rsidP="00C12606">
            <w:pPr>
              <w:pStyle w:val="TAL"/>
              <w:keepNext w:val="0"/>
            </w:pPr>
            <w:r w:rsidRPr="00B322A8">
              <w:t>8.33</w:t>
            </w:r>
          </w:p>
        </w:tc>
        <w:tc>
          <w:tcPr>
            <w:tcW w:w="1100" w:type="dxa"/>
            <w:noWrap/>
            <w:hideMark/>
          </w:tcPr>
          <w:p w14:paraId="5C74EA4F" w14:textId="77777777" w:rsidR="00C0436C" w:rsidRPr="00B322A8" w:rsidRDefault="00C0436C" w:rsidP="00C12606">
            <w:pPr>
              <w:pStyle w:val="TAL"/>
              <w:keepNext w:val="0"/>
            </w:pPr>
            <w:r w:rsidRPr="00B322A8">
              <w:t>98.5</w:t>
            </w:r>
          </w:p>
        </w:tc>
        <w:tc>
          <w:tcPr>
            <w:tcW w:w="2107" w:type="dxa"/>
            <w:noWrap/>
            <w:hideMark/>
          </w:tcPr>
          <w:p w14:paraId="0C4DCEB7" w14:textId="77777777" w:rsidR="00C0436C" w:rsidRPr="00B322A8" w:rsidRDefault="00C0436C" w:rsidP="00C12606">
            <w:pPr>
              <w:pStyle w:val="TAL"/>
              <w:keepNext w:val="0"/>
            </w:pPr>
            <w:r w:rsidRPr="00B322A8">
              <w:t>(</w:t>
            </w:r>
            <w:proofErr w:type="gramStart"/>
            <w:r w:rsidRPr="00B322A8">
              <w:t>243.15,-</w:t>
            </w:r>
            <w:proofErr w:type="gramEnd"/>
            <w:r w:rsidRPr="00B322A8">
              <w:t>17.48,1.5)</w:t>
            </w:r>
          </w:p>
        </w:tc>
        <w:tc>
          <w:tcPr>
            <w:tcW w:w="2082" w:type="dxa"/>
            <w:noWrap/>
            <w:hideMark/>
          </w:tcPr>
          <w:p w14:paraId="1FFFF92E" w14:textId="77777777" w:rsidR="00C0436C" w:rsidRPr="00B322A8" w:rsidRDefault="00C0436C" w:rsidP="00C12606">
            <w:pPr>
              <w:pStyle w:val="TAL"/>
              <w:keepNext w:val="0"/>
            </w:pPr>
            <w:r w:rsidRPr="00B322A8">
              <w:t>(0,0,10)</w:t>
            </w:r>
          </w:p>
        </w:tc>
        <w:tc>
          <w:tcPr>
            <w:tcW w:w="1117" w:type="dxa"/>
            <w:noWrap/>
            <w:hideMark/>
          </w:tcPr>
          <w:p w14:paraId="3A07241E" w14:textId="77777777" w:rsidR="00C0436C" w:rsidRPr="00B322A8" w:rsidRDefault="00C0436C" w:rsidP="00C12606">
            <w:pPr>
              <w:pStyle w:val="TAL"/>
              <w:keepNext w:val="0"/>
            </w:pPr>
            <w:r w:rsidRPr="00B322A8">
              <w:t>-</w:t>
            </w:r>
          </w:p>
        </w:tc>
        <w:tc>
          <w:tcPr>
            <w:tcW w:w="873" w:type="dxa"/>
            <w:noWrap/>
            <w:hideMark/>
          </w:tcPr>
          <w:p w14:paraId="3F015489" w14:textId="77777777" w:rsidR="00C0436C" w:rsidRPr="00B322A8" w:rsidRDefault="00C0436C" w:rsidP="00C12606">
            <w:pPr>
              <w:pStyle w:val="TAL"/>
              <w:keepNext w:val="0"/>
            </w:pPr>
          </w:p>
        </w:tc>
        <w:tc>
          <w:tcPr>
            <w:tcW w:w="873" w:type="dxa"/>
            <w:noWrap/>
            <w:hideMark/>
          </w:tcPr>
          <w:p w14:paraId="3114EA1B" w14:textId="77777777" w:rsidR="00C0436C" w:rsidRPr="00B322A8" w:rsidRDefault="00C0436C" w:rsidP="00C12606">
            <w:pPr>
              <w:pStyle w:val="TAL"/>
              <w:keepNext w:val="0"/>
            </w:pPr>
          </w:p>
        </w:tc>
      </w:tr>
      <w:tr w:rsidR="00C0436C" w:rsidRPr="00B322A8" w14:paraId="474164B7" w14:textId="77777777" w:rsidTr="00C12606">
        <w:trPr>
          <w:trHeight w:val="300"/>
        </w:trPr>
        <w:tc>
          <w:tcPr>
            <w:tcW w:w="1267" w:type="dxa"/>
            <w:noWrap/>
            <w:hideMark/>
          </w:tcPr>
          <w:p w14:paraId="00A5D1CD" w14:textId="77777777" w:rsidR="00C0436C" w:rsidRPr="00B322A8" w:rsidRDefault="00C0436C" w:rsidP="00C12606">
            <w:pPr>
              <w:pStyle w:val="TAL"/>
              <w:keepNext w:val="0"/>
            </w:pPr>
          </w:p>
        </w:tc>
        <w:tc>
          <w:tcPr>
            <w:tcW w:w="1100" w:type="dxa"/>
            <w:noWrap/>
            <w:hideMark/>
          </w:tcPr>
          <w:p w14:paraId="746E63CF" w14:textId="77777777" w:rsidR="00C0436C" w:rsidRPr="00B322A8" w:rsidRDefault="00C0436C" w:rsidP="00C12606">
            <w:pPr>
              <w:pStyle w:val="TAL"/>
              <w:keepNext w:val="0"/>
            </w:pPr>
          </w:p>
        </w:tc>
        <w:tc>
          <w:tcPr>
            <w:tcW w:w="2107" w:type="dxa"/>
            <w:noWrap/>
            <w:hideMark/>
          </w:tcPr>
          <w:p w14:paraId="49F80133" w14:textId="77777777" w:rsidR="00C0436C" w:rsidRPr="00B322A8" w:rsidRDefault="00C0436C" w:rsidP="00C12606">
            <w:pPr>
              <w:pStyle w:val="TAL"/>
              <w:keepNext w:val="0"/>
            </w:pPr>
          </w:p>
        </w:tc>
        <w:tc>
          <w:tcPr>
            <w:tcW w:w="2082" w:type="dxa"/>
            <w:noWrap/>
            <w:hideMark/>
          </w:tcPr>
          <w:p w14:paraId="4A52D06D" w14:textId="77777777" w:rsidR="00C0436C" w:rsidRPr="00B322A8" w:rsidRDefault="00C0436C" w:rsidP="00C12606">
            <w:pPr>
              <w:pStyle w:val="TAL"/>
              <w:keepNext w:val="0"/>
            </w:pPr>
          </w:p>
        </w:tc>
        <w:tc>
          <w:tcPr>
            <w:tcW w:w="1117" w:type="dxa"/>
            <w:noWrap/>
            <w:hideMark/>
          </w:tcPr>
          <w:p w14:paraId="6612C9B3" w14:textId="77777777" w:rsidR="00C0436C" w:rsidRPr="00B322A8" w:rsidRDefault="00C0436C" w:rsidP="00C12606">
            <w:pPr>
              <w:pStyle w:val="TAL"/>
              <w:keepNext w:val="0"/>
            </w:pPr>
          </w:p>
        </w:tc>
        <w:tc>
          <w:tcPr>
            <w:tcW w:w="873" w:type="dxa"/>
            <w:noWrap/>
            <w:hideMark/>
          </w:tcPr>
          <w:p w14:paraId="79D0CBA3" w14:textId="77777777" w:rsidR="00C0436C" w:rsidRPr="00B322A8" w:rsidRDefault="00C0436C" w:rsidP="00C12606">
            <w:pPr>
              <w:pStyle w:val="TAL"/>
              <w:keepNext w:val="0"/>
            </w:pPr>
          </w:p>
        </w:tc>
        <w:tc>
          <w:tcPr>
            <w:tcW w:w="873" w:type="dxa"/>
            <w:noWrap/>
            <w:hideMark/>
          </w:tcPr>
          <w:p w14:paraId="5A2136D5" w14:textId="77777777" w:rsidR="00C0436C" w:rsidRPr="00B322A8" w:rsidRDefault="00C0436C" w:rsidP="00C12606">
            <w:pPr>
              <w:pStyle w:val="TAL"/>
              <w:keepNext w:val="0"/>
            </w:pPr>
          </w:p>
        </w:tc>
      </w:tr>
      <w:tr w:rsidR="00C0436C" w:rsidRPr="00B322A8" w14:paraId="1AE7AECE" w14:textId="77777777" w:rsidTr="00C12606">
        <w:trPr>
          <w:trHeight w:val="300"/>
        </w:trPr>
        <w:tc>
          <w:tcPr>
            <w:tcW w:w="1267" w:type="dxa"/>
            <w:shd w:val="clear" w:color="auto" w:fill="EDEDED" w:themeFill="accent3" w:themeFillTint="33"/>
            <w:noWrap/>
            <w:hideMark/>
          </w:tcPr>
          <w:p w14:paraId="32C1AA6E"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4AB411A8" w14:textId="77777777" w:rsidR="00C0436C" w:rsidRPr="00F94504" w:rsidRDefault="00C0436C" w:rsidP="00C12606">
            <w:pPr>
              <w:pStyle w:val="TAL"/>
              <w:keepNext w:val="0"/>
              <w:rPr>
                <w:b/>
                <w:bCs/>
              </w:rPr>
            </w:pPr>
            <w:r w:rsidRPr="00F94504">
              <w:rPr>
                <w:b/>
                <w:bCs/>
              </w:rPr>
              <w:t>6</w:t>
            </w:r>
          </w:p>
        </w:tc>
        <w:tc>
          <w:tcPr>
            <w:tcW w:w="2107" w:type="dxa"/>
            <w:shd w:val="clear" w:color="auto" w:fill="EDEDED" w:themeFill="accent3" w:themeFillTint="33"/>
            <w:noWrap/>
            <w:hideMark/>
          </w:tcPr>
          <w:p w14:paraId="79162FBF" w14:textId="77777777" w:rsidR="00C0436C" w:rsidRPr="00B322A8" w:rsidRDefault="00C0436C" w:rsidP="00C12606">
            <w:pPr>
              <w:pStyle w:val="TAL"/>
              <w:keepNext w:val="0"/>
            </w:pPr>
          </w:p>
        </w:tc>
        <w:tc>
          <w:tcPr>
            <w:tcW w:w="2082" w:type="dxa"/>
            <w:shd w:val="clear" w:color="auto" w:fill="EDEDED" w:themeFill="accent3" w:themeFillTint="33"/>
            <w:noWrap/>
            <w:hideMark/>
          </w:tcPr>
          <w:p w14:paraId="6332AACB" w14:textId="77777777" w:rsidR="00C0436C" w:rsidRPr="00B322A8" w:rsidRDefault="00C0436C" w:rsidP="00C12606">
            <w:pPr>
              <w:pStyle w:val="TAL"/>
              <w:keepNext w:val="0"/>
            </w:pPr>
          </w:p>
        </w:tc>
        <w:tc>
          <w:tcPr>
            <w:tcW w:w="1117" w:type="dxa"/>
            <w:shd w:val="clear" w:color="auto" w:fill="EDEDED" w:themeFill="accent3" w:themeFillTint="33"/>
            <w:noWrap/>
            <w:hideMark/>
          </w:tcPr>
          <w:p w14:paraId="29CF2A0E" w14:textId="77777777" w:rsidR="00C0436C" w:rsidRPr="00B322A8" w:rsidRDefault="00C0436C" w:rsidP="00C12606">
            <w:pPr>
              <w:pStyle w:val="TAL"/>
              <w:keepNext w:val="0"/>
            </w:pPr>
          </w:p>
        </w:tc>
        <w:tc>
          <w:tcPr>
            <w:tcW w:w="873" w:type="dxa"/>
            <w:shd w:val="clear" w:color="auto" w:fill="EDEDED" w:themeFill="accent3" w:themeFillTint="33"/>
            <w:noWrap/>
            <w:hideMark/>
          </w:tcPr>
          <w:p w14:paraId="0B8D1BAD" w14:textId="77777777" w:rsidR="00C0436C" w:rsidRPr="00B322A8" w:rsidRDefault="00C0436C" w:rsidP="00C12606">
            <w:pPr>
              <w:pStyle w:val="TAL"/>
              <w:keepNext w:val="0"/>
            </w:pPr>
          </w:p>
        </w:tc>
        <w:tc>
          <w:tcPr>
            <w:tcW w:w="873" w:type="dxa"/>
            <w:shd w:val="clear" w:color="auto" w:fill="EDEDED" w:themeFill="accent3" w:themeFillTint="33"/>
            <w:noWrap/>
            <w:hideMark/>
          </w:tcPr>
          <w:p w14:paraId="3F6B855A" w14:textId="77777777" w:rsidR="00C0436C" w:rsidRPr="00B322A8" w:rsidRDefault="00C0436C" w:rsidP="00C12606">
            <w:pPr>
              <w:pStyle w:val="TAL"/>
              <w:keepNext w:val="0"/>
            </w:pPr>
          </w:p>
        </w:tc>
      </w:tr>
      <w:tr w:rsidR="00C0436C" w:rsidRPr="00B322A8" w14:paraId="668E8336" w14:textId="77777777" w:rsidTr="00C12606">
        <w:trPr>
          <w:trHeight w:val="300"/>
        </w:trPr>
        <w:tc>
          <w:tcPr>
            <w:tcW w:w="1267" w:type="dxa"/>
            <w:noWrap/>
            <w:hideMark/>
          </w:tcPr>
          <w:p w14:paraId="4529D7E6" w14:textId="77777777" w:rsidR="00C0436C" w:rsidRPr="00B322A8" w:rsidRDefault="00C0436C" w:rsidP="00C12606">
            <w:pPr>
              <w:pStyle w:val="TAL"/>
              <w:keepNext w:val="0"/>
            </w:pPr>
            <w:r w:rsidRPr="00B322A8">
              <w:t>Cluster#</w:t>
            </w:r>
          </w:p>
        </w:tc>
        <w:tc>
          <w:tcPr>
            <w:tcW w:w="1100" w:type="dxa"/>
            <w:noWrap/>
            <w:hideMark/>
          </w:tcPr>
          <w:p w14:paraId="714C5BD5" w14:textId="77777777" w:rsidR="00C0436C" w:rsidRPr="00B322A8" w:rsidRDefault="00C0436C" w:rsidP="00C12606">
            <w:pPr>
              <w:pStyle w:val="TAL"/>
              <w:keepNext w:val="0"/>
            </w:pPr>
            <w:r w:rsidRPr="00B322A8">
              <w:t>Power [dB]</w:t>
            </w:r>
          </w:p>
        </w:tc>
        <w:tc>
          <w:tcPr>
            <w:tcW w:w="2107" w:type="dxa"/>
            <w:noWrap/>
            <w:hideMark/>
          </w:tcPr>
          <w:p w14:paraId="196BECF2" w14:textId="77777777" w:rsidR="00C0436C" w:rsidRPr="00B322A8" w:rsidRDefault="00C0436C" w:rsidP="00C12606">
            <w:pPr>
              <w:pStyle w:val="TAL"/>
              <w:keepNext w:val="0"/>
            </w:pPr>
            <w:r w:rsidRPr="00B322A8">
              <w:t>Excess delay [ns]</w:t>
            </w:r>
          </w:p>
        </w:tc>
        <w:tc>
          <w:tcPr>
            <w:tcW w:w="2082" w:type="dxa"/>
            <w:noWrap/>
            <w:hideMark/>
          </w:tcPr>
          <w:p w14:paraId="5C6DCF69"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7BBAE4A1"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4BE1ED7F" w14:textId="77777777" w:rsidR="00C0436C" w:rsidRPr="00B322A8" w:rsidRDefault="00C0436C" w:rsidP="00C12606">
            <w:pPr>
              <w:pStyle w:val="TAL"/>
              <w:keepNext w:val="0"/>
            </w:pPr>
            <w:r w:rsidRPr="00B322A8">
              <w:t>ASA [°]</w:t>
            </w:r>
          </w:p>
        </w:tc>
        <w:tc>
          <w:tcPr>
            <w:tcW w:w="873" w:type="dxa"/>
            <w:noWrap/>
            <w:hideMark/>
          </w:tcPr>
          <w:p w14:paraId="35610877"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268D8036" w14:textId="77777777" w:rsidTr="00C12606">
        <w:trPr>
          <w:trHeight w:val="300"/>
        </w:trPr>
        <w:tc>
          <w:tcPr>
            <w:tcW w:w="1267" w:type="dxa"/>
            <w:noWrap/>
            <w:hideMark/>
          </w:tcPr>
          <w:p w14:paraId="044CA17C" w14:textId="77777777" w:rsidR="00C0436C" w:rsidRPr="00B322A8" w:rsidRDefault="00C0436C" w:rsidP="00C12606">
            <w:pPr>
              <w:pStyle w:val="TAL"/>
              <w:keepNext w:val="0"/>
            </w:pPr>
            <w:r w:rsidRPr="00B322A8">
              <w:t>1</w:t>
            </w:r>
          </w:p>
        </w:tc>
        <w:tc>
          <w:tcPr>
            <w:tcW w:w="1100" w:type="dxa"/>
            <w:noWrap/>
            <w:hideMark/>
          </w:tcPr>
          <w:p w14:paraId="0ADBD6FC" w14:textId="77777777" w:rsidR="00C0436C" w:rsidRPr="00B322A8" w:rsidRDefault="00C0436C" w:rsidP="00C12606">
            <w:pPr>
              <w:pStyle w:val="TAL"/>
              <w:keepNext w:val="0"/>
            </w:pPr>
            <w:r w:rsidRPr="00B322A8">
              <w:t>-18.8</w:t>
            </w:r>
          </w:p>
        </w:tc>
        <w:tc>
          <w:tcPr>
            <w:tcW w:w="2107" w:type="dxa"/>
            <w:noWrap/>
            <w:hideMark/>
          </w:tcPr>
          <w:p w14:paraId="2ED33938" w14:textId="1D66E489" w:rsidR="00C0436C" w:rsidRPr="00B322A8" w:rsidRDefault="00C0436C" w:rsidP="00C12606">
            <w:pPr>
              <w:pStyle w:val="TAL"/>
              <w:keepNext w:val="0"/>
            </w:pPr>
            <w:r w:rsidRPr="00EA17E6">
              <w:t>0</w:t>
            </w:r>
          </w:p>
        </w:tc>
        <w:tc>
          <w:tcPr>
            <w:tcW w:w="2082" w:type="dxa"/>
            <w:noWrap/>
            <w:hideMark/>
          </w:tcPr>
          <w:p w14:paraId="7846F19B" w14:textId="0F5A0AC1" w:rsidR="00C0436C" w:rsidRPr="00B322A8" w:rsidRDefault="00C0436C" w:rsidP="00C12606">
            <w:pPr>
              <w:pStyle w:val="TAL"/>
              <w:keepNext w:val="0"/>
            </w:pPr>
            <w:r w:rsidRPr="00EA17E6">
              <w:t>96.49</w:t>
            </w:r>
          </w:p>
        </w:tc>
        <w:tc>
          <w:tcPr>
            <w:tcW w:w="1117" w:type="dxa"/>
            <w:noWrap/>
            <w:hideMark/>
          </w:tcPr>
          <w:p w14:paraId="54AFC676" w14:textId="0C5B3D52" w:rsidR="00C0436C" w:rsidRPr="00B322A8" w:rsidRDefault="00C0436C" w:rsidP="00C12606">
            <w:pPr>
              <w:pStyle w:val="TAL"/>
              <w:keepNext w:val="0"/>
            </w:pPr>
            <w:r w:rsidRPr="00EA17E6">
              <w:t>-63.08</w:t>
            </w:r>
          </w:p>
        </w:tc>
        <w:tc>
          <w:tcPr>
            <w:tcW w:w="873" w:type="dxa"/>
            <w:noWrap/>
            <w:hideMark/>
          </w:tcPr>
          <w:p w14:paraId="765D8025" w14:textId="77777777" w:rsidR="00C0436C" w:rsidRPr="00B322A8" w:rsidRDefault="00C0436C" w:rsidP="00C12606">
            <w:pPr>
              <w:pStyle w:val="TAL"/>
              <w:keepNext w:val="0"/>
            </w:pPr>
            <w:r w:rsidRPr="00B322A8">
              <w:t>7.52</w:t>
            </w:r>
          </w:p>
        </w:tc>
        <w:tc>
          <w:tcPr>
            <w:tcW w:w="873" w:type="dxa"/>
            <w:noWrap/>
            <w:hideMark/>
          </w:tcPr>
          <w:p w14:paraId="7C09FF21" w14:textId="77777777" w:rsidR="00C0436C" w:rsidRPr="00B322A8" w:rsidRDefault="00C0436C" w:rsidP="00C12606">
            <w:pPr>
              <w:pStyle w:val="TAL"/>
              <w:keepNext w:val="0"/>
            </w:pPr>
            <w:r w:rsidRPr="00B322A8">
              <w:t>98.77</w:t>
            </w:r>
          </w:p>
        </w:tc>
      </w:tr>
      <w:tr w:rsidR="00C0436C" w:rsidRPr="00B322A8" w14:paraId="157445C6" w14:textId="77777777" w:rsidTr="00C12606">
        <w:trPr>
          <w:trHeight w:val="300"/>
        </w:trPr>
        <w:tc>
          <w:tcPr>
            <w:tcW w:w="1267" w:type="dxa"/>
            <w:noWrap/>
            <w:hideMark/>
          </w:tcPr>
          <w:p w14:paraId="1D7C6EC3" w14:textId="77777777" w:rsidR="00C0436C" w:rsidRPr="00B322A8" w:rsidRDefault="00C0436C" w:rsidP="00C12606">
            <w:pPr>
              <w:pStyle w:val="TAL"/>
              <w:keepNext w:val="0"/>
            </w:pPr>
            <w:r w:rsidRPr="00B322A8">
              <w:t>2</w:t>
            </w:r>
          </w:p>
        </w:tc>
        <w:tc>
          <w:tcPr>
            <w:tcW w:w="1100" w:type="dxa"/>
            <w:noWrap/>
            <w:hideMark/>
          </w:tcPr>
          <w:p w14:paraId="49B1EBD5" w14:textId="77777777" w:rsidR="00C0436C" w:rsidRPr="00B322A8" w:rsidRDefault="00C0436C" w:rsidP="00C12606">
            <w:pPr>
              <w:pStyle w:val="TAL"/>
              <w:keepNext w:val="0"/>
            </w:pPr>
            <w:r w:rsidRPr="00B322A8">
              <w:t>-5.4</w:t>
            </w:r>
          </w:p>
        </w:tc>
        <w:tc>
          <w:tcPr>
            <w:tcW w:w="2107" w:type="dxa"/>
            <w:noWrap/>
            <w:hideMark/>
          </w:tcPr>
          <w:p w14:paraId="49B11EAC" w14:textId="234C36E7" w:rsidR="00C0436C" w:rsidRPr="00B322A8" w:rsidRDefault="00C0436C" w:rsidP="00C12606">
            <w:pPr>
              <w:pStyle w:val="TAL"/>
              <w:keepNext w:val="0"/>
            </w:pPr>
            <w:r w:rsidRPr="00EA17E6">
              <w:t>42</w:t>
            </w:r>
          </w:p>
        </w:tc>
        <w:tc>
          <w:tcPr>
            <w:tcW w:w="2082" w:type="dxa"/>
            <w:noWrap/>
            <w:hideMark/>
          </w:tcPr>
          <w:p w14:paraId="2AF29396" w14:textId="3DE2F3AA" w:rsidR="00C0436C" w:rsidRPr="00B322A8" w:rsidRDefault="00C0436C" w:rsidP="00C12606">
            <w:pPr>
              <w:pStyle w:val="TAL"/>
              <w:keepNext w:val="0"/>
            </w:pPr>
            <w:r w:rsidRPr="00EA17E6">
              <w:t>-156.53</w:t>
            </w:r>
          </w:p>
        </w:tc>
        <w:tc>
          <w:tcPr>
            <w:tcW w:w="1117" w:type="dxa"/>
            <w:noWrap/>
            <w:hideMark/>
          </w:tcPr>
          <w:p w14:paraId="3714B8EF" w14:textId="46AA9FFE" w:rsidR="00C0436C" w:rsidRPr="00B322A8" w:rsidRDefault="00C0436C" w:rsidP="00C12606">
            <w:pPr>
              <w:pStyle w:val="TAL"/>
              <w:keepNext w:val="0"/>
            </w:pPr>
            <w:r w:rsidRPr="00EA17E6">
              <w:t>-2.95</w:t>
            </w:r>
          </w:p>
        </w:tc>
        <w:tc>
          <w:tcPr>
            <w:tcW w:w="873" w:type="dxa"/>
            <w:noWrap/>
            <w:hideMark/>
          </w:tcPr>
          <w:p w14:paraId="310781B1" w14:textId="77777777" w:rsidR="00C0436C" w:rsidRPr="00B322A8" w:rsidRDefault="00C0436C" w:rsidP="00C12606">
            <w:pPr>
              <w:pStyle w:val="TAL"/>
              <w:keepNext w:val="0"/>
            </w:pPr>
            <w:r w:rsidRPr="00B322A8">
              <w:t>7.52</w:t>
            </w:r>
          </w:p>
        </w:tc>
        <w:tc>
          <w:tcPr>
            <w:tcW w:w="873" w:type="dxa"/>
            <w:noWrap/>
            <w:hideMark/>
          </w:tcPr>
          <w:p w14:paraId="0807271D" w14:textId="77777777" w:rsidR="00C0436C" w:rsidRPr="00B322A8" w:rsidRDefault="00C0436C" w:rsidP="00C12606">
            <w:pPr>
              <w:pStyle w:val="TAL"/>
              <w:keepNext w:val="0"/>
            </w:pPr>
            <w:r w:rsidRPr="00B322A8">
              <w:t>99.25</w:t>
            </w:r>
          </w:p>
        </w:tc>
      </w:tr>
      <w:tr w:rsidR="00C0436C" w:rsidRPr="00B322A8" w14:paraId="3DB772B9" w14:textId="77777777" w:rsidTr="00C12606">
        <w:trPr>
          <w:trHeight w:val="300"/>
        </w:trPr>
        <w:tc>
          <w:tcPr>
            <w:tcW w:w="1267" w:type="dxa"/>
            <w:noWrap/>
            <w:hideMark/>
          </w:tcPr>
          <w:p w14:paraId="28A58649" w14:textId="77777777" w:rsidR="00C0436C" w:rsidRPr="00B322A8" w:rsidRDefault="00C0436C" w:rsidP="00C12606">
            <w:pPr>
              <w:pStyle w:val="TAL"/>
              <w:keepNext w:val="0"/>
            </w:pPr>
            <w:r w:rsidRPr="00B322A8">
              <w:t>3</w:t>
            </w:r>
          </w:p>
        </w:tc>
        <w:tc>
          <w:tcPr>
            <w:tcW w:w="1100" w:type="dxa"/>
            <w:noWrap/>
            <w:hideMark/>
          </w:tcPr>
          <w:p w14:paraId="711D71B0" w14:textId="77777777" w:rsidR="00C0436C" w:rsidRPr="00B322A8" w:rsidRDefault="00C0436C" w:rsidP="00C12606">
            <w:pPr>
              <w:pStyle w:val="TAL"/>
              <w:keepNext w:val="0"/>
            </w:pPr>
            <w:r w:rsidRPr="00B322A8">
              <w:t>-7.6</w:t>
            </w:r>
          </w:p>
        </w:tc>
        <w:tc>
          <w:tcPr>
            <w:tcW w:w="2107" w:type="dxa"/>
            <w:noWrap/>
            <w:hideMark/>
          </w:tcPr>
          <w:p w14:paraId="119F5E9B" w14:textId="1AC8A7F2" w:rsidR="00C0436C" w:rsidRPr="00B322A8" w:rsidRDefault="00C0436C" w:rsidP="00C12606">
            <w:pPr>
              <w:pStyle w:val="TAL"/>
              <w:keepNext w:val="0"/>
            </w:pPr>
            <w:r w:rsidRPr="00EA17E6">
              <w:t>44</w:t>
            </w:r>
          </w:p>
        </w:tc>
        <w:tc>
          <w:tcPr>
            <w:tcW w:w="2082" w:type="dxa"/>
            <w:noWrap/>
            <w:hideMark/>
          </w:tcPr>
          <w:p w14:paraId="29FD28EA" w14:textId="1EDFAC22" w:rsidR="00C0436C" w:rsidRPr="00B322A8" w:rsidRDefault="00C0436C" w:rsidP="00C12606">
            <w:pPr>
              <w:pStyle w:val="TAL"/>
              <w:keepNext w:val="0"/>
            </w:pPr>
            <w:r w:rsidRPr="00EA17E6">
              <w:t>-156.53</w:t>
            </w:r>
          </w:p>
        </w:tc>
        <w:tc>
          <w:tcPr>
            <w:tcW w:w="1117" w:type="dxa"/>
            <w:noWrap/>
            <w:hideMark/>
          </w:tcPr>
          <w:p w14:paraId="70177338" w14:textId="05DB5731" w:rsidR="00C0436C" w:rsidRPr="00B322A8" w:rsidRDefault="00C0436C" w:rsidP="00C12606">
            <w:pPr>
              <w:pStyle w:val="TAL"/>
              <w:keepNext w:val="0"/>
            </w:pPr>
            <w:r w:rsidRPr="00EA17E6">
              <w:t>-2.95</w:t>
            </w:r>
          </w:p>
        </w:tc>
        <w:tc>
          <w:tcPr>
            <w:tcW w:w="873" w:type="dxa"/>
            <w:noWrap/>
            <w:hideMark/>
          </w:tcPr>
          <w:p w14:paraId="4EAC1FDB" w14:textId="77777777" w:rsidR="00C0436C" w:rsidRPr="00B322A8" w:rsidRDefault="00C0436C" w:rsidP="00C12606">
            <w:pPr>
              <w:pStyle w:val="TAL"/>
              <w:keepNext w:val="0"/>
            </w:pPr>
            <w:r w:rsidRPr="00B322A8">
              <w:t>6.768</w:t>
            </w:r>
          </w:p>
        </w:tc>
        <w:tc>
          <w:tcPr>
            <w:tcW w:w="873" w:type="dxa"/>
            <w:noWrap/>
            <w:hideMark/>
          </w:tcPr>
          <w:p w14:paraId="3C4EFFC8" w14:textId="77777777" w:rsidR="00C0436C" w:rsidRPr="00B322A8" w:rsidRDefault="00C0436C" w:rsidP="00C12606">
            <w:pPr>
              <w:pStyle w:val="TAL"/>
              <w:keepNext w:val="0"/>
            </w:pPr>
            <w:r w:rsidRPr="00B322A8">
              <w:t>99.25</w:t>
            </w:r>
          </w:p>
        </w:tc>
      </w:tr>
      <w:tr w:rsidR="00C0436C" w:rsidRPr="00B322A8" w14:paraId="44E97225" w14:textId="77777777" w:rsidTr="00C12606">
        <w:trPr>
          <w:trHeight w:val="300"/>
        </w:trPr>
        <w:tc>
          <w:tcPr>
            <w:tcW w:w="1267" w:type="dxa"/>
            <w:noWrap/>
            <w:hideMark/>
          </w:tcPr>
          <w:p w14:paraId="41B8FF98" w14:textId="77777777" w:rsidR="00C0436C" w:rsidRPr="00B322A8" w:rsidRDefault="00C0436C" w:rsidP="00C12606">
            <w:pPr>
              <w:pStyle w:val="TAL"/>
              <w:keepNext w:val="0"/>
            </w:pPr>
            <w:r w:rsidRPr="00B322A8">
              <w:t>4</w:t>
            </w:r>
          </w:p>
        </w:tc>
        <w:tc>
          <w:tcPr>
            <w:tcW w:w="1100" w:type="dxa"/>
            <w:noWrap/>
            <w:hideMark/>
          </w:tcPr>
          <w:p w14:paraId="713242A2" w14:textId="77777777" w:rsidR="00C0436C" w:rsidRPr="00B322A8" w:rsidRDefault="00C0436C" w:rsidP="00C12606">
            <w:pPr>
              <w:pStyle w:val="TAL"/>
              <w:keepNext w:val="0"/>
            </w:pPr>
            <w:r w:rsidRPr="00B322A8">
              <w:t>-11.4</w:t>
            </w:r>
          </w:p>
        </w:tc>
        <w:tc>
          <w:tcPr>
            <w:tcW w:w="2107" w:type="dxa"/>
            <w:noWrap/>
            <w:hideMark/>
          </w:tcPr>
          <w:p w14:paraId="30332794" w14:textId="4AACA72D" w:rsidR="00C0436C" w:rsidRPr="00B322A8" w:rsidRDefault="00C0436C" w:rsidP="00C12606">
            <w:pPr>
              <w:pStyle w:val="TAL"/>
              <w:keepNext w:val="0"/>
            </w:pPr>
            <w:r w:rsidRPr="00EA17E6">
              <w:t>51</w:t>
            </w:r>
          </w:p>
        </w:tc>
        <w:tc>
          <w:tcPr>
            <w:tcW w:w="2082" w:type="dxa"/>
            <w:noWrap/>
            <w:hideMark/>
          </w:tcPr>
          <w:p w14:paraId="358233CE" w14:textId="5C9641E9" w:rsidR="00C0436C" w:rsidRPr="00B322A8" w:rsidRDefault="00C0436C" w:rsidP="00C12606">
            <w:pPr>
              <w:pStyle w:val="TAL"/>
              <w:keepNext w:val="0"/>
            </w:pPr>
            <w:r w:rsidRPr="00EA17E6">
              <w:t>113.84</w:t>
            </w:r>
          </w:p>
        </w:tc>
        <w:tc>
          <w:tcPr>
            <w:tcW w:w="1117" w:type="dxa"/>
            <w:noWrap/>
            <w:hideMark/>
          </w:tcPr>
          <w:p w14:paraId="5F0A33E9" w14:textId="0B6B7C50" w:rsidR="00C0436C" w:rsidRPr="00B322A8" w:rsidRDefault="00C0436C" w:rsidP="00C12606">
            <w:pPr>
              <w:pStyle w:val="TAL"/>
              <w:keepNext w:val="0"/>
            </w:pPr>
            <w:r w:rsidRPr="00EA17E6">
              <w:t>29.7</w:t>
            </w:r>
          </w:p>
        </w:tc>
        <w:tc>
          <w:tcPr>
            <w:tcW w:w="873" w:type="dxa"/>
            <w:noWrap/>
            <w:hideMark/>
          </w:tcPr>
          <w:p w14:paraId="257655D3" w14:textId="77777777" w:rsidR="00C0436C" w:rsidRPr="00B322A8" w:rsidRDefault="00C0436C" w:rsidP="00C12606">
            <w:pPr>
              <w:pStyle w:val="TAL"/>
              <w:keepNext w:val="0"/>
            </w:pPr>
            <w:r w:rsidRPr="00B322A8">
              <w:t>7.52</w:t>
            </w:r>
          </w:p>
        </w:tc>
        <w:tc>
          <w:tcPr>
            <w:tcW w:w="873" w:type="dxa"/>
            <w:noWrap/>
            <w:hideMark/>
          </w:tcPr>
          <w:p w14:paraId="47C753DF" w14:textId="77777777" w:rsidR="00C0436C" w:rsidRPr="00B322A8" w:rsidRDefault="00C0436C" w:rsidP="00C12606">
            <w:pPr>
              <w:pStyle w:val="TAL"/>
              <w:keepNext w:val="0"/>
            </w:pPr>
            <w:r w:rsidRPr="00B322A8">
              <w:t>99.57</w:t>
            </w:r>
          </w:p>
        </w:tc>
      </w:tr>
      <w:tr w:rsidR="00C0436C" w:rsidRPr="00B322A8" w14:paraId="1B1FCF6B" w14:textId="77777777" w:rsidTr="00C12606">
        <w:trPr>
          <w:trHeight w:val="300"/>
        </w:trPr>
        <w:tc>
          <w:tcPr>
            <w:tcW w:w="1267" w:type="dxa"/>
            <w:noWrap/>
            <w:hideMark/>
          </w:tcPr>
          <w:p w14:paraId="4ACCD101" w14:textId="77777777" w:rsidR="00C0436C" w:rsidRPr="00B322A8" w:rsidRDefault="00C0436C" w:rsidP="00C12606">
            <w:pPr>
              <w:pStyle w:val="TAL"/>
              <w:keepNext w:val="0"/>
            </w:pPr>
            <w:r w:rsidRPr="00B322A8">
              <w:t>5</w:t>
            </w:r>
          </w:p>
        </w:tc>
        <w:tc>
          <w:tcPr>
            <w:tcW w:w="1100" w:type="dxa"/>
            <w:noWrap/>
            <w:hideMark/>
          </w:tcPr>
          <w:p w14:paraId="2E7AEBDB" w14:textId="77777777" w:rsidR="00C0436C" w:rsidRPr="00B322A8" w:rsidRDefault="00C0436C" w:rsidP="00C12606">
            <w:pPr>
              <w:pStyle w:val="TAL"/>
              <w:keepNext w:val="0"/>
            </w:pPr>
            <w:r w:rsidRPr="00B322A8">
              <w:t>-13.6</w:t>
            </w:r>
          </w:p>
        </w:tc>
        <w:tc>
          <w:tcPr>
            <w:tcW w:w="2107" w:type="dxa"/>
            <w:noWrap/>
            <w:hideMark/>
          </w:tcPr>
          <w:p w14:paraId="3CB6F7E4" w14:textId="358CB56C" w:rsidR="00C0436C" w:rsidRPr="00B322A8" w:rsidRDefault="00C0436C" w:rsidP="00C12606">
            <w:pPr>
              <w:pStyle w:val="TAL"/>
              <w:keepNext w:val="0"/>
            </w:pPr>
            <w:r w:rsidRPr="00EA17E6">
              <w:t>59</w:t>
            </w:r>
          </w:p>
        </w:tc>
        <w:tc>
          <w:tcPr>
            <w:tcW w:w="2082" w:type="dxa"/>
            <w:noWrap/>
            <w:hideMark/>
          </w:tcPr>
          <w:p w14:paraId="5250BCAB" w14:textId="7218B816" w:rsidR="00C0436C" w:rsidRPr="00B322A8" w:rsidRDefault="00C0436C" w:rsidP="00C12606">
            <w:pPr>
              <w:pStyle w:val="TAL"/>
              <w:keepNext w:val="0"/>
            </w:pPr>
            <w:r w:rsidRPr="00EA17E6">
              <w:t>113.84</w:t>
            </w:r>
          </w:p>
        </w:tc>
        <w:tc>
          <w:tcPr>
            <w:tcW w:w="1117" w:type="dxa"/>
            <w:noWrap/>
            <w:hideMark/>
          </w:tcPr>
          <w:p w14:paraId="7E62D9F6" w14:textId="395B2B9D" w:rsidR="00C0436C" w:rsidRPr="00B322A8" w:rsidRDefault="00C0436C" w:rsidP="00C12606">
            <w:pPr>
              <w:pStyle w:val="TAL"/>
              <w:keepNext w:val="0"/>
            </w:pPr>
            <w:r w:rsidRPr="00EA17E6">
              <w:t>29.7</w:t>
            </w:r>
          </w:p>
        </w:tc>
        <w:tc>
          <w:tcPr>
            <w:tcW w:w="873" w:type="dxa"/>
            <w:noWrap/>
            <w:hideMark/>
          </w:tcPr>
          <w:p w14:paraId="3150BD83" w14:textId="77777777" w:rsidR="00C0436C" w:rsidRPr="00B322A8" w:rsidRDefault="00C0436C" w:rsidP="00C12606">
            <w:pPr>
              <w:pStyle w:val="TAL"/>
              <w:keepNext w:val="0"/>
            </w:pPr>
            <w:r w:rsidRPr="00B322A8">
              <w:t>6.768</w:t>
            </w:r>
          </w:p>
        </w:tc>
        <w:tc>
          <w:tcPr>
            <w:tcW w:w="873" w:type="dxa"/>
            <w:noWrap/>
            <w:hideMark/>
          </w:tcPr>
          <w:p w14:paraId="018309E9" w14:textId="77777777" w:rsidR="00C0436C" w:rsidRPr="00B322A8" w:rsidRDefault="00C0436C" w:rsidP="00C12606">
            <w:pPr>
              <w:pStyle w:val="TAL"/>
              <w:keepNext w:val="0"/>
            </w:pPr>
            <w:r w:rsidRPr="00B322A8">
              <w:t>99.57</w:t>
            </w:r>
          </w:p>
        </w:tc>
      </w:tr>
      <w:tr w:rsidR="00C0436C" w:rsidRPr="00B322A8" w14:paraId="6AF708B9" w14:textId="77777777" w:rsidTr="00C12606">
        <w:trPr>
          <w:trHeight w:val="300"/>
        </w:trPr>
        <w:tc>
          <w:tcPr>
            <w:tcW w:w="1267" w:type="dxa"/>
            <w:noWrap/>
            <w:hideMark/>
          </w:tcPr>
          <w:p w14:paraId="2E64EFF3" w14:textId="77777777" w:rsidR="00C0436C" w:rsidRPr="00B322A8" w:rsidRDefault="00C0436C" w:rsidP="00C12606">
            <w:pPr>
              <w:pStyle w:val="TAL"/>
              <w:keepNext w:val="0"/>
            </w:pPr>
            <w:r w:rsidRPr="00B322A8">
              <w:t>6</w:t>
            </w:r>
          </w:p>
        </w:tc>
        <w:tc>
          <w:tcPr>
            <w:tcW w:w="1100" w:type="dxa"/>
            <w:noWrap/>
            <w:hideMark/>
          </w:tcPr>
          <w:p w14:paraId="71560578" w14:textId="77777777" w:rsidR="00C0436C" w:rsidRPr="00B322A8" w:rsidRDefault="00C0436C" w:rsidP="00C12606">
            <w:pPr>
              <w:pStyle w:val="TAL"/>
              <w:keepNext w:val="0"/>
            </w:pPr>
            <w:r w:rsidRPr="00B322A8">
              <w:t>-15.9</w:t>
            </w:r>
          </w:p>
        </w:tc>
        <w:tc>
          <w:tcPr>
            <w:tcW w:w="2107" w:type="dxa"/>
            <w:noWrap/>
            <w:hideMark/>
          </w:tcPr>
          <w:p w14:paraId="0C1CBA08" w14:textId="79A4F72E" w:rsidR="00C0436C" w:rsidRPr="00B322A8" w:rsidRDefault="00C0436C" w:rsidP="00C12606">
            <w:pPr>
              <w:pStyle w:val="TAL"/>
              <w:keepNext w:val="0"/>
            </w:pPr>
            <w:r w:rsidRPr="00EA17E6">
              <w:t>63</w:t>
            </w:r>
          </w:p>
        </w:tc>
        <w:tc>
          <w:tcPr>
            <w:tcW w:w="2082" w:type="dxa"/>
            <w:noWrap/>
            <w:hideMark/>
          </w:tcPr>
          <w:p w14:paraId="4519704A" w14:textId="48AB950C" w:rsidR="00C0436C" w:rsidRPr="00B322A8" w:rsidRDefault="00C0436C" w:rsidP="00C12606">
            <w:pPr>
              <w:pStyle w:val="TAL"/>
              <w:keepNext w:val="0"/>
            </w:pPr>
            <w:r w:rsidRPr="00EA17E6">
              <w:t>-53.04</w:t>
            </w:r>
          </w:p>
        </w:tc>
        <w:tc>
          <w:tcPr>
            <w:tcW w:w="1117" w:type="dxa"/>
            <w:noWrap/>
            <w:hideMark/>
          </w:tcPr>
          <w:p w14:paraId="7BF5A73D" w14:textId="7981D894" w:rsidR="00C0436C" w:rsidRPr="00B322A8" w:rsidRDefault="00C0436C" w:rsidP="00C12606">
            <w:pPr>
              <w:pStyle w:val="TAL"/>
              <w:keepNext w:val="0"/>
            </w:pPr>
            <w:r w:rsidRPr="00EA17E6">
              <w:t>40.52</w:t>
            </w:r>
          </w:p>
        </w:tc>
        <w:tc>
          <w:tcPr>
            <w:tcW w:w="873" w:type="dxa"/>
            <w:noWrap/>
            <w:hideMark/>
          </w:tcPr>
          <w:p w14:paraId="1A1DBFA1" w14:textId="77777777" w:rsidR="00C0436C" w:rsidRPr="00B322A8" w:rsidRDefault="00C0436C" w:rsidP="00C12606">
            <w:pPr>
              <w:pStyle w:val="TAL"/>
              <w:keepNext w:val="0"/>
            </w:pPr>
            <w:r w:rsidRPr="00B322A8">
              <w:t>7.52</w:t>
            </w:r>
          </w:p>
        </w:tc>
        <w:tc>
          <w:tcPr>
            <w:tcW w:w="873" w:type="dxa"/>
            <w:noWrap/>
            <w:hideMark/>
          </w:tcPr>
          <w:p w14:paraId="024D4FB2" w14:textId="77777777" w:rsidR="00C0436C" w:rsidRPr="00B322A8" w:rsidRDefault="00C0436C" w:rsidP="00C12606">
            <w:pPr>
              <w:pStyle w:val="TAL"/>
              <w:keepNext w:val="0"/>
            </w:pPr>
            <w:r w:rsidRPr="00B322A8">
              <w:t>99.88</w:t>
            </w:r>
          </w:p>
        </w:tc>
      </w:tr>
      <w:tr w:rsidR="00C0436C" w:rsidRPr="00B322A8" w14:paraId="0E89D797" w14:textId="77777777" w:rsidTr="00C12606">
        <w:trPr>
          <w:trHeight w:val="300"/>
        </w:trPr>
        <w:tc>
          <w:tcPr>
            <w:tcW w:w="1267" w:type="dxa"/>
            <w:noWrap/>
            <w:hideMark/>
          </w:tcPr>
          <w:p w14:paraId="22168FBB" w14:textId="77777777" w:rsidR="00C0436C" w:rsidRPr="00B322A8" w:rsidRDefault="00C0436C" w:rsidP="00C12606">
            <w:pPr>
              <w:pStyle w:val="TAL"/>
              <w:keepNext w:val="0"/>
            </w:pPr>
            <w:r w:rsidRPr="00B322A8">
              <w:t>7</w:t>
            </w:r>
          </w:p>
        </w:tc>
        <w:tc>
          <w:tcPr>
            <w:tcW w:w="1100" w:type="dxa"/>
            <w:noWrap/>
            <w:hideMark/>
          </w:tcPr>
          <w:p w14:paraId="5694C057" w14:textId="77777777" w:rsidR="00C0436C" w:rsidRPr="00B322A8" w:rsidRDefault="00C0436C" w:rsidP="00C12606">
            <w:pPr>
              <w:pStyle w:val="TAL"/>
              <w:keepNext w:val="0"/>
            </w:pPr>
            <w:r w:rsidRPr="00B322A8">
              <w:t>-9.4</w:t>
            </w:r>
          </w:p>
        </w:tc>
        <w:tc>
          <w:tcPr>
            <w:tcW w:w="2107" w:type="dxa"/>
            <w:noWrap/>
            <w:hideMark/>
          </w:tcPr>
          <w:p w14:paraId="23A3A76B" w14:textId="055EA333" w:rsidR="00C0436C" w:rsidRPr="00B322A8" w:rsidRDefault="00C0436C" w:rsidP="00C12606">
            <w:pPr>
              <w:pStyle w:val="TAL"/>
              <w:keepNext w:val="0"/>
            </w:pPr>
            <w:r w:rsidRPr="00EA17E6">
              <w:t>64</w:t>
            </w:r>
          </w:p>
        </w:tc>
        <w:tc>
          <w:tcPr>
            <w:tcW w:w="2082" w:type="dxa"/>
            <w:noWrap/>
            <w:hideMark/>
          </w:tcPr>
          <w:p w14:paraId="585A773B" w14:textId="1AA791B4" w:rsidR="00C0436C" w:rsidRPr="00B322A8" w:rsidRDefault="00C0436C" w:rsidP="00C12606">
            <w:pPr>
              <w:pStyle w:val="TAL"/>
              <w:keepNext w:val="0"/>
            </w:pPr>
            <w:r w:rsidRPr="00EA17E6">
              <w:t>-156.53</w:t>
            </w:r>
          </w:p>
        </w:tc>
        <w:tc>
          <w:tcPr>
            <w:tcW w:w="1117" w:type="dxa"/>
            <w:noWrap/>
            <w:hideMark/>
          </w:tcPr>
          <w:p w14:paraId="219CF797" w14:textId="298D6662" w:rsidR="00C0436C" w:rsidRPr="00B322A8" w:rsidRDefault="00C0436C" w:rsidP="00C12606">
            <w:pPr>
              <w:pStyle w:val="TAL"/>
              <w:keepNext w:val="0"/>
            </w:pPr>
            <w:r w:rsidRPr="00EA17E6">
              <w:t>-2.95</w:t>
            </w:r>
          </w:p>
        </w:tc>
        <w:tc>
          <w:tcPr>
            <w:tcW w:w="873" w:type="dxa"/>
            <w:noWrap/>
            <w:hideMark/>
          </w:tcPr>
          <w:p w14:paraId="1DD31793" w14:textId="77777777" w:rsidR="00C0436C" w:rsidRPr="00B322A8" w:rsidRDefault="00C0436C" w:rsidP="00C12606">
            <w:pPr>
              <w:pStyle w:val="TAL"/>
              <w:keepNext w:val="0"/>
            </w:pPr>
            <w:r w:rsidRPr="00B322A8">
              <w:t>6.016</w:t>
            </w:r>
          </w:p>
        </w:tc>
        <w:tc>
          <w:tcPr>
            <w:tcW w:w="873" w:type="dxa"/>
            <w:noWrap/>
            <w:hideMark/>
          </w:tcPr>
          <w:p w14:paraId="463C3353" w14:textId="77777777" w:rsidR="00C0436C" w:rsidRPr="00B322A8" w:rsidRDefault="00C0436C" w:rsidP="00C12606">
            <w:pPr>
              <w:pStyle w:val="TAL"/>
              <w:keepNext w:val="0"/>
            </w:pPr>
            <w:r w:rsidRPr="00B322A8">
              <w:t>99.25</w:t>
            </w:r>
          </w:p>
        </w:tc>
      </w:tr>
      <w:tr w:rsidR="00C0436C" w:rsidRPr="00B322A8" w14:paraId="254D623F" w14:textId="77777777" w:rsidTr="00C12606">
        <w:trPr>
          <w:trHeight w:val="300"/>
        </w:trPr>
        <w:tc>
          <w:tcPr>
            <w:tcW w:w="1267" w:type="dxa"/>
            <w:noWrap/>
            <w:hideMark/>
          </w:tcPr>
          <w:p w14:paraId="59206690" w14:textId="77777777" w:rsidR="00C0436C" w:rsidRPr="00B322A8" w:rsidRDefault="00C0436C" w:rsidP="00C12606">
            <w:pPr>
              <w:pStyle w:val="TAL"/>
              <w:keepNext w:val="0"/>
            </w:pPr>
            <w:r w:rsidRPr="00B322A8">
              <w:t>8</w:t>
            </w:r>
          </w:p>
        </w:tc>
        <w:tc>
          <w:tcPr>
            <w:tcW w:w="1100" w:type="dxa"/>
            <w:noWrap/>
            <w:hideMark/>
          </w:tcPr>
          <w:p w14:paraId="4B0B90AE" w14:textId="77777777" w:rsidR="00C0436C" w:rsidRPr="00B322A8" w:rsidRDefault="00C0436C" w:rsidP="00C12606">
            <w:pPr>
              <w:pStyle w:val="TAL"/>
              <w:keepNext w:val="0"/>
            </w:pPr>
            <w:r w:rsidRPr="00B322A8">
              <w:t>-15.3</w:t>
            </w:r>
          </w:p>
        </w:tc>
        <w:tc>
          <w:tcPr>
            <w:tcW w:w="2107" w:type="dxa"/>
            <w:noWrap/>
            <w:hideMark/>
          </w:tcPr>
          <w:p w14:paraId="15BA5268" w14:textId="309D75B9" w:rsidR="00C0436C" w:rsidRPr="00B322A8" w:rsidRDefault="00C0436C" w:rsidP="00C12606">
            <w:pPr>
              <w:pStyle w:val="TAL"/>
              <w:keepNext w:val="0"/>
            </w:pPr>
            <w:r w:rsidRPr="00EA17E6">
              <w:t>74</w:t>
            </w:r>
          </w:p>
        </w:tc>
        <w:tc>
          <w:tcPr>
            <w:tcW w:w="2082" w:type="dxa"/>
            <w:noWrap/>
            <w:hideMark/>
          </w:tcPr>
          <w:p w14:paraId="27F8288A" w14:textId="23BA15EC" w:rsidR="00C0436C" w:rsidRPr="00B322A8" w:rsidRDefault="00C0436C" w:rsidP="00C12606">
            <w:pPr>
              <w:pStyle w:val="TAL"/>
              <w:keepNext w:val="0"/>
            </w:pPr>
            <w:r w:rsidRPr="00EA17E6">
              <w:t>113.84</w:t>
            </w:r>
          </w:p>
        </w:tc>
        <w:tc>
          <w:tcPr>
            <w:tcW w:w="1117" w:type="dxa"/>
            <w:noWrap/>
            <w:hideMark/>
          </w:tcPr>
          <w:p w14:paraId="7637F7EB" w14:textId="34E7BECD" w:rsidR="00C0436C" w:rsidRPr="00B322A8" w:rsidRDefault="00C0436C" w:rsidP="00C12606">
            <w:pPr>
              <w:pStyle w:val="TAL"/>
              <w:keepNext w:val="0"/>
            </w:pPr>
            <w:r w:rsidRPr="00EA17E6">
              <w:t>29.7</w:t>
            </w:r>
          </w:p>
        </w:tc>
        <w:tc>
          <w:tcPr>
            <w:tcW w:w="873" w:type="dxa"/>
            <w:noWrap/>
            <w:hideMark/>
          </w:tcPr>
          <w:p w14:paraId="5C2EDEA4" w14:textId="77777777" w:rsidR="00C0436C" w:rsidRPr="00B322A8" w:rsidRDefault="00C0436C" w:rsidP="00C12606">
            <w:pPr>
              <w:pStyle w:val="TAL"/>
              <w:keepNext w:val="0"/>
            </w:pPr>
            <w:r w:rsidRPr="00B322A8">
              <w:t>6.016</w:t>
            </w:r>
          </w:p>
        </w:tc>
        <w:tc>
          <w:tcPr>
            <w:tcW w:w="873" w:type="dxa"/>
            <w:noWrap/>
            <w:hideMark/>
          </w:tcPr>
          <w:p w14:paraId="0D20258E" w14:textId="77777777" w:rsidR="00C0436C" w:rsidRPr="00B322A8" w:rsidRDefault="00C0436C" w:rsidP="00C12606">
            <w:pPr>
              <w:pStyle w:val="TAL"/>
              <w:keepNext w:val="0"/>
            </w:pPr>
            <w:r w:rsidRPr="00B322A8">
              <w:t>99.57</w:t>
            </w:r>
          </w:p>
        </w:tc>
      </w:tr>
      <w:tr w:rsidR="00C0436C" w:rsidRPr="00B322A8" w14:paraId="40EFA2F9" w14:textId="77777777" w:rsidTr="00C12606">
        <w:trPr>
          <w:trHeight w:val="300"/>
        </w:trPr>
        <w:tc>
          <w:tcPr>
            <w:tcW w:w="1267" w:type="dxa"/>
            <w:noWrap/>
            <w:hideMark/>
          </w:tcPr>
          <w:p w14:paraId="24BEE46E" w14:textId="77777777" w:rsidR="00C0436C" w:rsidRPr="00B322A8" w:rsidRDefault="00C0436C" w:rsidP="00C12606">
            <w:pPr>
              <w:pStyle w:val="TAL"/>
              <w:keepNext w:val="0"/>
            </w:pPr>
            <w:r w:rsidRPr="00B322A8">
              <w:t>9</w:t>
            </w:r>
          </w:p>
        </w:tc>
        <w:tc>
          <w:tcPr>
            <w:tcW w:w="1100" w:type="dxa"/>
            <w:noWrap/>
            <w:hideMark/>
          </w:tcPr>
          <w:p w14:paraId="4A4E05C2" w14:textId="77777777" w:rsidR="00C0436C" w:rsidRPr="00B322A8" w:rsidRDefault="00C0436C" w:rsidP="00C12606">
            <w:pPr>
              <w:pStyle w:val="TAL"/>
              <w:keepNext w:val="0"/>
            </w:pPr>
            <w:r w:rsidRPr="00B322A8">
              <w:t>-12.9</w:t>
            </w:r>
          </w:p>
        </w:tc>
        <w:tc>
          <w:tcPr>
            <w:tcW w:w="2107" w:type="dxa"/>
            <w:noWrap/>
            <w:hideMark/>
          </w:tcPr>
          <w:p w14:paraId="2E3FCD5A" w14:textId="398F7D90" w:rsidR="00C0436C" w:rsidRPr="00B322A8" w:rsidRDefault="00C0436C" w:rsidP="00C12606">
            <w:pPr>
              <w:pStyle w:val="TAL"/>
              <w:keepNext w:val="0"/>
            </w:pPr>
            <w:r w:rsidRPr="00EA17E6">
              <w:t>84</w:t>
            </w:r>
          </w:p>
        </w:tc>
        <w:tc>
          <w:tcPr>
            <w:tcW w:w="2082" w:type="dxa"/>
            <w:noWrap/>
            <w:hideMark/>
          </w:tcPr>
          <w:p w14:paraId="60B5C26C" w14:textId="50D0D4E7" w:rsidR="00C0436C" w:rsidRPr="00B322A8" w:rsidRDefault="00C0436C" w:rsidP="00C12606">
            <w:pPr>
              <w:pStyle w:val="TAL"/>
              <w:keepNext w:val="0"/>
            </w:pPr>
            <w:r w:rsidRPr="00EA17E6">
              <w:t>-80.54</w:t>
            </w:r>
          </w:p>
        </w:tc>
        <w:tc>
          <w:tcPr>
            <w:tcW w:w="1117" w:type="dxa"/>
            <w:noWrap/>
            <w:hideMark/>
          </w:tcPr>
          <w:p w14:paraId="37F08313" w14:textId="768488B7" w:rsidR="00C0436C" w:rsidRPr="00B322A8" w:rsidRDefault="00C0436C" w:rsidP="00C12606">
            <w:pPr>
              <w:pStyle w:val="TAL"/>
              <w:keepNext w:val="0"/>
            </w:pPr>
            <w:r w:rsidRPr="00EA17E6">
              <w:t>-29.75</w:t>
            </w:r>
          </w:p>
        </w:tc>
        <w:tc>
          <w:tcPr>
            <w:tcW w:w="873" w:type="dxa"/>
            <w:noWrap/>
            <w:hideMark/>
          </w:tcPr>
          <w:p w14:paraId="20E14194" w14:textId="77777777" w:rsidR="00C0436C" w:rsidRPr="00B322A8" w:rsidRDefault="00C0436C" w:rsidP="00C12606">
            <w:pPr>
              <w:pStyle w:val="TAL"/>
              <w:keepNext w:val="0"/>
            </w:pPr>
            <w:r w:rsidRPr="00B322A8">
              <w:t>7.52</w:t>
            </w:r>
          </w:p>
        </w:tc>
        <w:tc>
          <w:tcPr>
            <w:tcW w:w="873" w:type="dxa"/>
            <w:noWrap/>
            <w:hideMark/>
          </w:tcPr>
          <w:p w14:paraId="7C9D7DCA" w14:textId="77777777" w:rsidR="00C0436C" w:rsidRPr="00B322A8" w:rsidRDefault="00C0436C" w:rsidP="00C12606">
            <w:pPr>
              <w:pStyle w:val="TAL"/>
              <w:keepNext w:val="0"/>
            </w:pPr>
            <w:r w:rsidRPr="00B322A8">
              <w:t>98.83</w:t>
            </w:r>
          </w:p>
        </w:tc>
      </w:tr>
      <w:tr w:rsidR="00C0436C" w:rsidRPr="00B322A8" w14:paraId="1BFCFE2D" w14:textId="77777777" w:rsidTr="00C12606">
        <w:trPr>
          <w:trHeight w:val="300"/>
        </w:trPr>
        <w:tc>
          <w:tcPr>
            <w:tcW w:w="1267" w:type="dxa"/>
            <w:noWrap/>
            <w:hideMark/>
          </w:tcPr>
          <w:p w14:paraId="444BF636" w14:textId="77777777" w:rsidR="00C0436C" w:rsidRPr="00B322A8" w:rsidRDefault="00C0436C" w:rsidP="00C12606">
            <w:pPr>
              <w:pStyle w:val="TAL"/>
              <w:keepNext w:val="0"/>
            </w:pPr>
            <w:r w:rsidRPr="00B322A8">
              <w:t>10</w:t>
            </w:r>
          </w:p>
        </w:tc>
        <w:tc>
          <w:tcPr>
            <w:tcW w:w="1100" w:type="dxa"/>
            <w:noWrap/>
            <w:hideMark/>
          </w:tcPr>
          <w:p w14:paraId="31314199" w14:textId="77777777" w:rsidR="00C0436C" w:rsidRPr="00B322A8" w:rsidRDefault="00C0436C" w:rsidP="00C12606">
            <w:pPr>
              <w:pStyle w:val="TAL"/>
              <w:keepNext w:val="0"/>
            </w:pPr>
            <w:r w:rsidRPr="00B322A8">
              <w:t>-21.3</w:t>
            </w:r>
          </w:p>
        </w:tc>
        <w:tc>
          <w:tcPr>
            <w:tcW w:w="2107" w:type="dxa"/>
            <w:noWrap/>
            <w:hideMark/>
          </w:tcPr>
          <w:p w14:paraId="49AE451A" w14:textId="557DDCC6" w:rsidR="00C0436C" w:rsidRPr="00B322A8" w:rsidRDefault="00C0436C" w:rsidP="00C12606">
            <w:pPr>
              <w:pStyle w:val="TAL"/>
              <w:keepNext w:val="0"/>
            </w:pPr>
            <w:r w:rsidRPr="00EA17E6">
              <w:t>169</w:t>
            </w:r>
          </w:p>
        </w:tc>
        <w:tc>
          <w:tcPr>
            <w:tcW w:w="2082" w:type="dxa"/>
            <w:noWrap/>
            <w:hideMark/>
          </w:tcPr>
          <w:p w14:paraId="3D9DCAF7" w14:textId="588B815A" w:rsidR="00C0436C" w:rsidRPr="00B322A8" w:rsidRDefault="00C0436C" w:rsidP="00C12606">
            <w:pPr>
              <w:pStyle w:val="TAL"/>
              <w:keepNext w:val="0"/>
            </w:pPr>
            <w:r w:rsidRPr="00EA17E6">
              <w:t>125.91</w:t>
            </w:r>
          </w:p>
        </w:tc>
        <w:tc>
          <w:tcPr>
            <w:tcW w:w="1117" w:type="dxa"/>
            <w:noWrap/>
            <w:hideMark/>
          </w:tcPr>
          <w:p w14:paraId="69803B5F" w14:textId="7AEE4956" w:rsidR="00C0436C" w:rsidRPr="00B322A8" w:rsidRDefault="00C0436C" w:rsidP="00C12606">
            <w:pPr>
              <w:pStyle w:val="TAL"/>
              <w:keepNext w:val="0"/>
            </w:pPr>
            <w:r w:rsidRPr="00EA17E6">
              <w:t>53.28</w:t>
            </w:r>
          </w:p>
        </w:tc>
        <w:tc>
          <w:tcPr>
            <w:tcW w:w="873" w:type="dxa"/>
            <w:noWrap/>
            <w:hideMark/>
          </w:tcPr>
          <w:p w14:paraId="77729CF3" w14:textId="77777777" w:rsidR="00C0436C" w:rsidRPr="00B322A8" w:rsidRDefault="00C0436C" w:rsidP="00C12606">
            <w:pPr>
              <w:pStyle w:val="TAL"/>
              <w:keepNext w:val="0"/>
            </w:pPr>
            <w:r w:rsidRPr="00B322A8">
              <w:t>7.52</w:t>
            </w:r>
          </w:p>
        </w:tc>
        <w:tc>
          <w:tcPr>
            <w:tcW w:w="873" w:type="dxa"/>
            <w:noWrap/>
            <w:hideMark/>
          </w:tcPr>
          <w:p w14:paraId="02FC16A2" w14:textId="77777777" w:rsidR="00C0436C" w:rsidRPr="00B322A8" w:rsidRDefault="00C0436C" w:rsidP="00C12606">
            <w:pPr>
              <w:pStyle w:val="TAL"/>
              <w:keepNext w:val="0"/>
            </w:pPr>
            <w:r w:rsidRPr="00B322A8">
              <w:t>98.51</w:t>
            </w:r>
          </w:p>
        </w:tc>
      </w:tr>
      <w:tr w:rsidR="00C0436C" w:rsidRPr="00B322A8" w14:paraId="010E44E8" w14:textId="77777777" w:rsidTr="00C12606">
        <w:trPr>
          <w:trHeight w:val="300"/>
        </w:trPr>
        <w:tc>
          <w:tcPr>
            <w:tcW w:w="1267" w:type="dxa"/>
            <w:noWrap/>
            <w:hideMark/>
          </w:tcPr>
          <w:p w14:paraId="53AFB61A" w14:textId="77777777" w:rsidR="00C0436C" w:rsidRPr="00B322A8" w:rsidRDefault="00C0436C" w:rsidP="00C12606">
            <w:pPr>
              <w:pStyle w:val="TAL"/>
              <w:keepNext w:val="0"/>
            </w:pPr>
            <w:r w:rsidRPr="00B322A8">
              <w:t>11</w:t>
            </w:r>
          </w:p>
        </w:tc>
        <w:tc>
          <w:tcPr>
            <w:tcW w:w="1100" w:type="dxa"/>
            <w:noWrap/>
            <w:hideMark/>
          </w:tcPr>
          <w:p w14:paraId="16E9E54E" w14:textId="77777777" w:rsidR="00C0436C" w:rsidRPr="00B322A8" w:rsidRDefault="00C0436C" w:rsidP="00C12606">
            <w:pPr>
              <w:pStyle w:val="TAL"/>
              <w:keepNext w:val="0"/>
            </w:pPr>
            <w:r w:rsidRPr="00B322A8">
              <w:t>-12</w:t>
            </w:r>
          </w:p>
        </w:tc>
        <w:tc>
          <w:tcPr>
            <w:tcW w:w="2107" w:type="dxa"/>
            <w:noWrap/>
            <w:hideMark/>
          </w:tcPr>
          <w:p w14:paraId="260E9D5B" w14:textId="22805ACF" w:rsidR="00C0436C" w:rsidRPr="00B322A8" w:rsidRDefault="00C0436C" w:rsidP="00C12606">
            <w:pPr>
              <w:pStyle w:val="TAL"/>
              <w:keepNext w:val="0"/>
            </w:pPr>
            <w:r w:rsidRPr="00EA17E6">
              <w:t>209</w:t>
            </w:r>
          </w:p>
        </w:tc>
        <w:tc>
          <w:tcPr>
            <w:tcW w:w="2082" w:type="dxa"/>
            <w:noWrap/>
            <w:hideMark/>
          </w:tcPr>
          <w:p w14:paraId="19B7727E" w14:textId="312886B3" w:rsidR="00C0436C" w:rsidRPr="00B322A8" w:rsidRDefault="00C0436C" w:rsidP="00C12606">
            <w:pPr>
              <w:pStyle w:val="TAL"/>
              <w:keepNext w:val="0"/>
            </w:pPr>
            <w:r w:rsidRPr="00EA17E6">
              <w:t>96.9</w:t>
            </w:r>
          </w:p>
        </w:tc>
        <w:tc>
          <w:tcPr>
            <w:tcW w:w="1117" w:type="dxa"/>
            <w:noWrap/>
            <w:hideMark/>
          </w:tcPr>
          <w:p w14:paraId="2DB01BB9" w14:textId="7AC45026" w:rsidR="00C0436C" w:rsidRPr="00B322A8" w:rsidRDefault="00C0436C" w:rsidP="00C12606">
            <w:pPr>
              <w:pStyle w:val="TAL"/>
              <w:keepNext w:val="0"/>
            </w:pPr>
            <w:r w:rsidRPr="00EA17E6">
              <w:t>-30.2</w:t>
            </w:r>
          </w:p>
        </w:tc>
        <w:tc>
          <w:tcPr>
            <w:tcW w:w="873" w:type="dxa"/>
            <w:noWrap/>
            <w:hideMark/>
          </w:tcPr>
          <w:p w14:paraId="58245AC7" w14:textId="77777777" w:rsidR="00C0436C" w:rsidRPr="00B322A8" w:rsidRDefault="00C0436C" w:rsidP="00C12606">
            <w:pPr>
              <w:pStyle w:val="TAL"/>
              <w:keepNext w:val="0"/>
            </w:pPr>
            <w:r w:rsidRPr="00B322A8">
              <w:t>7.52</w:t>
            </w:r>
          </w:p>
        </w:tc>
        <w:tc>
          <w:tcPr>
            <w:tcW w:w="873" w:type="dxa"/>
            <w:noWrap/>
            <w:hideMark/>
          </w:tcPr>
          <w:p w14:paraId="05BB6494" w14:textId="77777777" w:rsidR="00C0436C" w:rsidRPr="00B322A8" w:rsidRDefault="00C0436C" w:rsidP="00C12606">
            <w:pPr>
              <w:pStyle w:val="TAL"/>
              <w:keepNext w:val="0"/>
            </w:pPr>
            <w:r w:rsidRPr="00B322A8">
              <w:t>99.62</w:t>
            </w:r>
          </w:p>
        </w:tc>
      </w:tr>
      <w:tr w:rsidR="00C0436C" w:rsidRPr="00B322A8" w14:paraId="28437268" w14:textId="77777777" w:rsidTr="00C12606">
        <w:trPr>
          <w:trHeight w:val="300"/>
        </w:trPr>
        <w:tc>
          <w:tcPr>
            <w:tcW w:w="1267" w:type="dxa"/>
            <w:noWrap/>
            <w:hideMark/>
          </w:tcPr>
          <w:p w14:paraId="1B76222B" w14:textId="77777777" w:rsidR="00C0436C" w:rsidRPr="00B322A8" w:rsidRDefault="00C0436C" w:rsidP="00C12606">
            <w:pPr>
              <w:pStyle w:val="TAL"/>
              <w:keepNext w:val="0"/>
            </w:pPr>
            <w:r w:rsidRPr="00B322A8">
              <w:t>12</w:t>
            </w:r>
          </w:p>
        </w:tc>
        <w:tc>
          <w:tcPr>
            <w:tcW w:w="1100" w:type="dxa"/>
            <w:noWrap/>
            <w:hideMark/>
          </w:tcPr>
          <w:p w14:paraId="1E0993B5" w14:textId="77777777" w:rsidR="00C0436C" w:rsidRPr="00B322A8" w:rsidRDefault="00C0436C" w:rsidP="00C12606">
            <w:pPr>
              <w:pStyle w:val="TAL"/>
              <w:keepNext w:val="0"/>
            </w:pPr>
            <w:r w:rsidRPr="00B322A8">
              <w:t>-17.8</w:t>
            </w:r>
          </w:p>
        </w:tc>
        <w:tc>
          <w:tcPr>
            <w:tcW w:w="2107" w:type="dxa"/>
            <w:noWrap/>
            <w:hideMark/>
          </w:tcPr>
          <w:p w14:paraId="70743BB0" w14:textId="5843BAD0" w:rsidR="00C0436C" w:rsidRPr="00B322A8" w:rsidRDefault="00C0436C" w:rsidP="00C12606">
            <w:pPr>
              <w:pStyle w:val="TAL"/>
              <w:keepNext w:val="0"/>
            </w:pPr>
            <w:r w:rsidRPr="00EA17E6">
              <w:t>239</w:t>
            </w:r>
          </w:p>
        </w:tc>
        <w:tc>
          <w:tcPr>
            <w:tcW w:w="2082" w:type="dxa"/>
            <w:noWrap/>
            <w:hideMark/>
          </w:tcPr>
          <w:p w14:paraId="3622C896" w14:textId="3962A4E4" w:rsidR="00C0436C" w:rsidRPr="00B322A8" w:rsidRDefault="00C0436C" w:rsidP="00C12606">
            <w:pPr>
              <w:pStyle w:val="TAL"/>
              <w:keepNext w:val="0"/>
            </w:pPr>
            <w:r w:rsidRPr="00EA17E6">
              <w:t>79.55</w:t>
            </w:r>
          </w:p>
        </w:tc>
        <w:tc>
          <w:tcPr>
            <w:tcW w:w="1117" w:type="dxa"/>
            <w:noWrap/>
            <w:hideMark/>
          </w:tcPr>
          <w:p w14:paraId="6F75E51A" w14:textId="185C84D0" w:rsidR="00C0436C" w:rsidRPr="00B322A8" w:rsidRDefault="00C0436C" w:rsidP="00C12606">
            <w:pPr>
              <w:pStyle w:val="TAL"/>
              <w:keepNext w:val="0"/>
            </w:pPr>
            <w:r w:rsidRPr="00EA17E6">
              <w:t>-54.4</w:t>
            </w:r>
          </w:p>
        </w:tc>
        <w:tc>
          <w:tcPr>
            <w:tcW w:w="873" w:type="dxa"/>
            <w:noWrap/>
            <w:hideMark/>
          </w:tcPr>
          <w:p w14:paraId="18E302A5" w14:textId="77777777" w:rsidR="00C0436C" w:rsidRPr="00B322A8" w:rsidRDefault="00C0436C" w:rsidP="00C12606">
            <w:pPr>
              <w:pStyle w:val="TAL"/>
              <w:keepNext w:val="0"/>
            </w:pPr>
            <w:r w:rsidRPr="00B322A8">
              <w:t>7.52</w:t>
            </w:r>
          </w:p>
        </w:tc>
        <w:tc>
          <w:tcPr>
            <w:tcW w:w="873" w:type="dxa"/>
            <w:noWrap/>
            <w:hideMark/>
          </w:tcPr>
          <w:p w14:paraId="57E93281" w14:textId="77777777" w:rsidR="00C0436C" w:rsidRPr="00B322A8" w:rsidRDefault="00C0436C" w:rsidP="00C12606">
            <w:pPr>
              <w:pStyle w:val="TAL"/>
              <w:keepNext w:val="0"/>
            </w:pPr>
            <w:r w:rsidRPr="00B322A8">
              <w:t>99.89</w:t>
            </w:r>
          </w:p>
        </w:tc>
      </w:tr>
      <w:tr w:rsidR="00C0436C" w:rsidRPr="00B322A8" w14:paraId="5A495248" w14:textId="77777777" w:rsidTr="00C12606">
        <w:trPr>
          <w:trHeight w:val="300"/>
        </w:trPr>
        <w:tc>
          <w:tcPr>
            <w:tcW w:w="1267" w:type="dxa"/>
            <w:noWrap/>
            <w:hideMark/>
          </w:tcPr>
          <w:p w14:paraId="3E88B6B4" w14:textId="77777777" w:rsidR="00C0436C" w:rsidRPr="00B322A8" w:rsidRDefault="00C0436C" w:rsidP="00C12606">
            <w:pPr>
              <w:pStyle w:val="TAL"/>
              <w:keepNext w:val="0"/>
            </w:pPr>
            <w:r w:rsidRPr="00B322A8">
              <w:t>13</w:t>
            </w:r>
          </w:p>
        </w:tc>
        <w:tc>
          <w:tcPr>
            <w:tcW w:w="1100" w:type="dxa"/>
            <w:noWrap/>
            <w:hideMark/>
          </w:tcPr>
          <w:p w14:paraId="1DD5F6B4" w14:textId="77777777" w:rsidR="00C0436C" w:rsidRPr="00B322A8" w:rsidRDefault="00C0436C" w:rsidP="00C12606">
            <w:pPr>
              <w:pStyle w:val="TAL"/>
              <w:keepNext w:val="0"/>
            </w:pPr>
            <w:r w:rsidRPr="00B322A8">
              <w:t>-22.1</w:t>
            </w:r>
          </w:p>
        </w:tc>
        <w:tc>
          <w:tcPr>
            <w:tcW w:w="2107" w:type="dxa"/>
            <w:noWrap/>
            <w:hideMark/>
          </w:tcPr>
          <w:p w14:paraId="34660CAA" w14:textId="305FEC11" w:rsidR="00C0436C" w:rsidRPr="00B322A8" w:rsidRDefault="00C0436C" w:rsidP="00C12606">
            <w:pPr>
              <w:pStyle w:val="TAL"/>
              <w:keepNext w:val="0"/>
            </w:pPr>
            <w:r w:rsidRPr="00EA17E6">
              <w:t>244</w:t>
            </w:r>
          </w:p>
        </w:tc>
        <w:tc>
          <w:tcPr>
            <w:tcW w:w="2082" w:type="dxa"/>
            <w:noWrap/>
            <w:hideMark/>
          </w:tcPr>
          <w:p w14:paraId="4A00B537" w14:textId="6AF00D1C" w:rsidR="00C0436C" w:rsidRPr="00B322A8" w:rsidRDefault="00C0436C" w:rsidP="00C12606">
            <w:pPr>
              <w:pStyle w:val="TAL"/>
              <w:keepNext w:val="0"/>
            </w:pPr>
            <w:r w:rsidRPr="00EA17E6">
              <w:t>-131.29</w:t>
            </w:r>
          </w:p>
        </w:tc>
        <w:tc>
          <w:tcPr>
            <w:tcW w:w="1117" w:type="dxa"/>
            <w:noWrap/>
            <w:hideMark/>
          </w:tcPr>
          <w:p w14:paraId="1834E88F" w14:textId="1633C936" w:rsidR="00C0436C" w:rsidRPr="00B322A8" w:rsidRDefault="00C0436C" w:rsidP="00C12606">
            <w:pPr>
              <w:pStyle w:val="TAL"/>
              <w:keepNext w:val="0"/>
            </w:pPr>
            <w:r w:rsidRPr="00EA17E6">
              <w:t>45.12</w:t>
            </w:r>
          </w:p>
        </w:tc>
        <w:tc>
          <w:tcPr>
            <w:tcW w:w="873" w:type="dxa"/>
            <w:noWrap/>
            <w:hideMark/>
          </w:tcPr>
          <w:p w14:paraId="40CA66CE" w14:textId="77777777" w:rsidR="00C0436C" w:rsidRPr="00B322A8" w:rsidRDefault="00C0436C" w:rsidP="00C12606">
            <w:pPr>
              <w:pStyle w:val="TAL"/>
              <w:keepNext w:val="0"/>
            </w:pPr>
            <w:r w:rsidRPr="00B322A8">
              <w:t>7.52</w:t>
            </w:r>
          </w:p>
        </w:tc>
        <w:tc>
          <w:tcPr>
            <w:tcW w:w="873" w:type="dxa"/>
            <w:noWrap/>
            <w:hideMark/>
          </w:tcPr>
          <w:p w14:paraId="2FD6B0CC" w14:textId="77777777" w:rsidR="00C0436C" w:rsidRPr="00B322A8" w:rsidRDefault="00C0436C" w:rsidP="00C12606">
            <w:pPr>
              <w:pStyle w:val="TAL"/>
              <w:keepNext w:val="0"/>
            </w:pPr>
            <w:r w:rsidRPr="00B322A8">
              <w:t>100.12</w:t>
            </w:r>
          </w:p>
        </w:tc>
      </w:tr>
      <w:tr w:rsidR="00C0436C" w:rsidRPr="00B322A8" w14:paraId="400674CF" w14:textId="77777777" w:rsidTr="00C12606">
        <w:trPr>
          <w:trHeight w:val="300"/>
        </w:trPr>
        <w:tc>
          <w:tcPr>
            <w:tcW w:w="1267" w:type="dxa"/>
            <w:noWrap/>
            <w:hideMark/>
          </w:tcPr>
          <w:p w14:paraId="49E67BA2" w14:textId="77777777" w:rsidR="00C0436C" w:rsidRPr="00B322A8" w:rsidRDefault="00C0436C" w:rsidP="00C12606">
            <w:pPr>
              <w:pStyle w:val="TAL"/>
              <w:keepNext w:val="0"/>
            </w:pPr>
            <w:r w:rsidRPr="00B322A8">
              <w:lastRenderedPageBreak/>
              <w:t>14</w:t>
            </w:r>
          </w:p>
        </w:tc>
        <w:tc>
          <w:tcPr>
            <w:tcW w:w="1100" w:type="dxa"/>
            <w:noWrap/>
            <w:hideMark/>
          </w:tcPr>
          <w:p w14:paraId="2A21C9C6" w14:textId="77777777" w:rsidR="00C0436C" w:rsidRPr="00B322A8" w:rsidRDefault="00C0436C" w:rsidP="00C12606">
            <w:pPr>
              <w:pStyle w:val="TAL"/>
              <w:keepNext w:val="0"/>
            </w:pPr>
            <w:r w:rsidRPr="00B322A8">
              <w:t>-20.6</w:t>
            </w:r>
          </w:p>
        </w:tc>
        <w:tc>
          <w:tcPr>
            <w:tcW w:w="2107" w:type="dxa"/>
            <w:noWrap/>
            <w:hideMark/>
          </w:tcPr>
          <w:p w14:paraId="6D467530" w14:textId="5BBACE98" w:rsidR="00C0436C" w:rsidRPr="00B322A8" w:rsidRDefault="00C0436C" w:rsidP="00C12606">
            <w:pPr>
              <w:pStyle w:val="TAL"/>
              <w:keepNext w:val="0"/>
            </w:pPr>
            <w:r w:rsidRPr="00EA17E6">
              <w:t>274</w:t>
            </w:r>
          </w:p>
        </w:tc>
        <w:tc>
          <w:tcPr>
            <w:tcW w:w="2082" w:type="dxa"/>
            <w:noWrap/>
            <w:hideMark/>
          </w:tcPr>
          <w:p w14:paraId="430A9E7C" w14:textId="28947CFB" w:rsidR="00C0436C" w:rsidRPr="00B322A8" w:rsidRDefault="00C0436C" w:rsidP="00C12606">
            <w:pPr>
              <w:pStyle w:val="TAL"/>
              <w:keepNext w:val="0"/>
            </w:pPr>
            <w:r w:rsidRPr="00EA17E6">
              <w:t>113.84</w:t>
            </w:r>
          </w:p>
        </w:tc>
        <w:tc>
          <w:tcPr>
            <w:tcW w:w="1117" w:type="dxa"/>
            <w:noWrap/>
            <w:hideMark/>
          </w:tcPr>
          <w:p w14:paraId="096ED231" w14:textId="638B61E7" w:rsidR="00C0436C" w:rsidRPr="00B322A8" w:rsidRDefault="00C0436C" w:rsidP="00C12606">
            <w:pPr>
              <w:pStyle w:val="TAL"/>
              <w:keepNext w:val="0"/>
            </w:pPr>
            <w:r w:rsidRPr="00EA17E6">
              <w:t>-60.97</w:t>
            </w:r>
          </w:p>
        </w:tc>
        <w:tc>
          <w:tcPr>
            <w:tcW w:w="873" w:type="dxa"/>
            <w:noWrap/>
            <w:hideMark/>
          </w:tcPr>
          <w:p w14:paraId="7B825ECA" w14:textId="77777777" w:rsidR="00C0436C" w:rsidRPr="00B322A8" w:rsidRDefault="00C0436C" w:rsidP="00C12606">
            <w:pPr>
              <w:pStyle w:val="TAL"/>
              <w:keepNext w:val="0"/>
            </w:pPr>
            <w:r w:rsidRPr="00B322A8">
              <w:t>7.52</w:t>
            </w:r>
          </w:p>
        </w:tc>
        <w:tc>
          <w:tcPr>
            <w:tcW w:w="873" w:type="dxa"/>
            <w:noWrap/>
            <w:hideMark/>
          </w:tcPr>
          <w:p w14:paraId="537B660A" w14:textId="77777777" w:rsidR="00C0436C" w:rsidRPr="00B322A8" w:rsidRDefault="00C0436C" w:rsidP="00C12606">
            <w:pPr>
              <w:pStyle w:val="TAL"/>
              <w:keepNext w:val="0"/>
            </w:pPr>
            <w:r w:rsidRPr="00B322A8">
              <w:t>99.96</w:t>
            </w:r>
          </w:p>
        </w:tc>
      </w:tr>
      <w:tr w:rsidR="00C0436C" w:rsidRPr="00B322A8" w14:paraId="2A08B78A" w14:textId="77777777" w:rsidTr="00C12606">
        <w:trPr>
          <w:trHeight w:val="300"/>
        </w:trPr>
        <w:tc>
          <w:tcPr>
            <w:tcW w:w="1267" w:type="dxa"/>
            <w:noWrap/>
            <w:hideMark/>
          </w:tcPr>
          <w:p w14:paraId="52BC079C" w14:textId="77777777" w:rsidR="00C0436C" w:rsidRPr="00B322A8" w:rsidRDefault="00C0436C" w:rsidP="00C12606">
            <w:pPr>
              <w:pStyle w:val="TAL"/>
              <w:keepNext w:val="0"/>
            </w:pPr>
            <w:r w:rsidRPr="00B322A8">
              <w:t>15</w:t>
            </w:r>
          </w:p>
        </w:tc>
        <w:tc>
          <w:tcPr>
            <w:tcW w:w="1100" w:type="dxa"/>
            <w:noWrap/>
            <w:hideMark/>
          </w:tcPr>
          <w:p w14:paraId="127CC06B" w14:textId="77777777" w:rsidR="00C0436C" w:rsidRPr="00B322A8" w:rsidRDefault="00C0436C" w:rsidP="00C12606">
            <w:pPr>
              <w:pStyle w:val="TAL"/>
              <w:keepNext w:val="0"/>
            </w:pPr>
            <w:r w:rsidRPr="00B322A8">
              <w:t>-16.2</w:t>
            </w:r>
          </w:p>
        </w:tc>
        <w:tc>
          <w:tcPr>
            <w:tcW w:w="2107" w:type="dxa"/>
            <w:noWrap/>
            <w:hideMark/>
          </w:tcPr>
          <w:p w14:paraId="56EE8D0E" w14:textId="7537C803" w:rsidR="00C0436C" w:rsidRPr="00B322A8" w:rsidRDefault="00C0436C" w:rsidP="00C12606">
            <w:pPr>
              <w:pStyle w:val="TAL"/>
              <w:keepNext w:val="0"/>
            </w:pPr>
            <w:r w:rsidRPr="00EA17E6">
              <w:t>276</w:t>
            </w:r>
          </w:p>
        </w:tc>
        <w:tc>
          <w:tcPr>
            <w:tcW w:w="2082" w:type="dxa"/>
            <w:noWrap/>
            <w:hideMark/>
          </w:tcPr>
          <w:p w14:paraId="18A6372B" w14:textId="780106E9" w:rsidR="00C0436C" w:rsidRPr="00B322A8" w:rsidRDefault="00C0436C" w:rsidP="00C12606">
            <w:pPr>
              <w:pStyle w:val="TAL"/>
              <w:keepNext w:val="0"/>
            </w:pPr>
            <w:r w:rsidRPr="00EA17E6">
              <w:t>-56.61</w:t>
            </w:r>
          </w:p>
        </w:tc>
        <w:tc>
          <w:tcPr>
            <w:tcW w:w="1117" w:type="dxa"/>
            <w:noWrap/>
            <w:hideMark/>
          </w:tcPr>
          <w:p w14:paraId="3B9F215F" w14:textId="5A73012B" w:rsidR="00C0436C" w:rsidRPr="00B322A8" w:rsidRDefault="00C0436C" w:rsidP="00C12606">
            <w:pPr>
              <w:pStyle w:val="TAL"/>
              <w:keepNext w:val="0"/>
            </w:pPr>
            <w:r w:rsidRPr="00EA17E6">
              <w:t>-46.41</w:t>
            </w:r>
          </w:p>
        </w:tc>
        <w:tc>
          <w:tcPr>
            <w:tcW w:w="873" w:type="dxa"/>
            <w:noWrap/>
            <w:hideMark/>
          </w:tcPr>
          <w:p w14:paraId="62D00E8E" w14:textId="77777777" w:rsidR="00C0436C" w:rsidRPr="00B322A8" w:rsidRDefault="00C0436C" w:rsidP="00C12606">
            <w:pPr>
              <w:pStyle w:val="TAL"/>
              <w:keepNext w:val="0"/>
            </w:pPr>
            <w:r w:rsidRPr="00B322A8">
              <w:t>7.52</w:t>
            </w:r>
          </w:p>
        </w:tc>
        <w:tc>
          <w:tcPr>
            <w:tcW w:w="873" w:type="dxa"/>
            <w:noWrap/>
            <w:hideMark/>
          </w:tcPr>
          <w:p w14:paraId="62CB3DA4" w14:textId="77777777" w:rsidR="00C0436C" w:rsidRPr="00B322A8" w:rsidRDefault="00C0436C" w:rsidP="00C12606">
            <w:pPr>
              <w:pStyle w:val="TAL"/>
              <w:keepNext w:val="0"/>
            </w:pPr>
            <w:r w:rsidRPr="00B322A8">
              <w:t>98.74</w:t>
            </w:r>
          </w:p>
        </w:tc>
      </w:tr>
      <w:tr w:rsidR="00C0436C" w:rsidRPr="00B322A8" w14:paraId="6CF6483A" w14:textId="77777777" w:rsidTr="00C12606">
        <w:trPr>
          <w:trHeight w:val="300"/>
        </w:trPr>
        <w:tc>
          <w:tcPr>
            <w:tcW w:w="1267" w:type="dxa"/>
            <w:noWrap/>
            <w:hideMark/>
          </w:tcPr>
          <w:p w14:paraId="2B75DF62" w14:textId="77777777" w:rsidR="00C0436C" w:rsidRPr="00B322A8" w:rsidRDefault="00C0436C" w:rsidP="00C12606">
            <w:pPr>
              <w:pStyle w:val="TAL"/>
              <w:keepNext w:val="0"/>
            </w:pPr>
            <w:r w:rsidRPr="00B322A8">
              <w:t>16</w:t>
            </w:r>
          </w:p>
        </w:tc>
        <w:tc>
          <w:tcPr>
            <w:tcW w:w="1100" w:type="dxa"/>
            <w:noWrap/>
            <w:hideMark/>
          </w:tcPr>
          <w:p w14:paraId="6407798F" w14:textId="77777777" w:rsidR="00C0436C" w:rsidRPr="00B322A8" w:rsidRDefault="00C0436C" w:rsidP="00C12606">
            <w:pPr>
              <w:pStyle w:val="TAL"/>
              <w:keepNext w:val="0"/>
            </w:pPr>
            <w:r w:rsidRPr="00B322A8">
              <w:t>-16.7</w:t>
            </w:r>
          </w:p>
        </w:tc>
        <w:tc>
          <w:tcPr>
            <w:tcW w:w="2107" w:type="dxa"/>
            <w:noWrap/>
            <w:hideMark/>
          </w:tcPr>
          <w:p w14:paraId="0DCF3D51" w14:textId="0900B773" w:rsidR="00C0436C" w:rsidRPr="00B322A8" w:rsidRDefault="00C0436C" w:rsidP="00C12606">
            <w:pPr>
              <w:pStyle w:val="TAL"/>
              <w:keepNext w:val="0"/>
            </w:pPr>
            <w:r w:rsidRPr="00EA17E6">
              <w:t>336</w:t>
            </w:r>
          </w:p>
        </w:tc>
        <w:tc>
          <w:tcPr>
            <w:tcW w:w="2082" w:type="dxa"/>
            <w:noWrap/>
            <w:hideMark/>
          </w:tcPr>
          <w:p w14:paraId="62700226" w14:textId="7B8A6EAC" w:rsidR="00C0436C" w:rsidRPr="00B322A8" w:rsidRDefault="00C0436C" w:rsidP="00C12606">
            <w:pPr>
              <w:pStyle w:val="TAL"/>
              <w:keepNext w:val="0"/>
            </w:pPr>
            <w:r w:rsidRPr="00EA17E6">
              <w:t>-67.58</w:t>
            </w:r>
          </w:p>
        </w:tc>
        <w:tc>
          <w:tcPr>
            <w:tcW w:w="1117" w:type="dxa"/>
            <w:noWrap/>
            <w:hideMark/>
          </w:tcPr>
          <w:p w14:paraId="7E0F4EB5" w14:textId="08C4A9A9" w:rsidR="00C0436C" w:rsidRPr="00B322A8" w:rsidRDefault="00C0436C" w:rsidP="00C12606">
            <w:pPr>
              <w:pStyle w:val="TAL"/>
              <w:keepNext w:val="0"/>
            </w:pPr>
            <w:r w:rsidRPr="00EA17E6">
              <w:t>-48.52</w:t>
            </w:r>
          </w:p>
        </w:tc>
        <w:tc>
          <w:tcPr>
            <w:tcW w:w="873" w:type="dxa"/>
            <w:noWrap/>
            <w:hideMark/>
          </w:tcPr>
          <w:p w14:paraId="2C4B6CF7" w14:textId="77777777" w:rsidR="00C0436C" w:rsidRPr="00B322A8" w:rsidRDefault="00C0436C" w:rsidP="00C12606">
            <w:pPr>
              <w:pStyle w:val="TAL"/>
              <w:keepNext w:val="0"/>
            </w:pPr>
            <w:r w:rsidRPr="00B322A8">
              <w:t>7.52</w:t>
            </w:r>
          </w:p>
        </w:tc>
        <w:tc>
          <w:tcPr>
            <w:tcW w:w="873" w:type="dxa"/>
            <w:noWrap/>
            <w:hideMark/>
          </w:tcPr>
          <w:p w14:paraId="64A01945" w14:textId="77777777" w:rsidR="00C0436C" w:rsidRPr="00B322A8" w:rsidRDefault="00C0436C" w:rsidP="00C12606">
            <w:pPr>
              <w:pStyle w:val="TAL"/>
              <w:keepNext w:val="0"/>
            </w:pPr>
            <w:r w:rsidRPr="00B322A8">
              <w:t>98.66</w:t>
            </w:r>
          </w:p>
        </w:tc>
      </w:tr>
      <w:tr w:rsidR="00C0436C" w:rsidRPr="00B322A8" w14:paraId="13E50F38" w14:textId="77777777" w:rsidTr="00C12606">
        <w:trPr>
          <w:trHeight w:val="300"/>
        </w:trPr>
        <w:tc>
          <w:tcPr>
            <w:tcW w:w="1267" w:type="dxa"/>
            <w:noWrap/>
            <w:hideMark/>
          </w:tcPr>
          <w:p w14:paraId="3F3DC2F2" w14:textId="77777777" w:rsidR="00C0436C" w:rsidRPr="00B322A8" w:rsidRDefault="00C0436C" w:rsidP="00C12606">
            <w:pPr>
              <w:pStyle w:val="TAL"/>
              <w:keepNext w:val="0"/>
            </w:pPr>
            <w:r w:rsidRPr="00B322A8">
              <w:t>17</w:t>
            </w:r>
          </w:p>
        </w:tc>
        <w:tc>
          <w:tcPr>
            <w:tcW w:w="1100" w:type="dxa"/>
            <w:noWrap/>
            <w:hideMark/>
          </w:tcPr>
          <w:p w14:paraId="3F6C8AB7" w14:textId="77777777" w:rsidR="00C0436C" w:rsidRPr="00B322A8" w:rsidRDefault="00C0436C" w:rsidP="00C12606">
            <w:pPr>
              <w:pStyle w:val="TAL"/>
              <w:keepNext w:val="0"/>
            </w:pPr>
            <w:r w:rsidRPr="00B322A8">
              <w:t>-18.1</w:t>
            </w:r>
          </w:p>
        </w:tc>
        <w:tc>
          <w:tcPr>
            <w:tcW w:w="2107" w:type="dxa"/>
            <w:noWrap/>
            <w:hideMark/>
          </w:tcPr>
          <w:p w14:paraId="42126F4A" w14:textId="7BAD5E88" w:rsidR="00C0436C" w:rsidRPr="00B322A8" w:rsidRDefault="00C0436C" w:rsidP="00C12606">
            <w:pPr>
              <w:pStyle w:val="TAL"/>
              <w:keepNext w:val="0"/>
            </w:pPr>
            <w:r w:rsidRPr="00EA17E6">
              <w:t>448</w:t>
            </w:r>
          </w:p>
        </w:tc>
        <w:tc>
          <w:tcPr>
            <w:tcW w:w="2082" w:type="dxa"/>
            <w:noWrap/>
            <w:hideMark/>
          </w:tcPr>
          <w:p w14:paraId="5844376F" w14:textId="451072B4" w:rsidR="00C0436C" w:rsidRPr="00B322A8" w:rsidRDefault="00C0436C" w:rsidP="00C12606">
            <w:pPr>
              <w:pStyle w:val="TAL"/>
              <w:keepNext w:val="0"/>
            </w:pPr>
            <w:r w:rsidRPr="00EA17E6">
              <w:t>-84.18</w:t>
            </w:r>
          </w:p>
        </w:tc>
        <w:tc>
          <w:tcPr>
            <w:tcW w:w="1117" w:type="dxa"/>
            <w:noWrap/>
            <w:hideMark/>
          </w:tcPr>
          <w:p w14:paraId="4C0F7717" w14:textId="230D416D" w:rsidR="00C0436C" w:rsidRPr="00B322A8" w:rsidRDefault="00C0436C" w:rsidP="00C12606">
            <w:pPr>
              <w:pStyle w:val="TAL"/>
              <w:keepNext w:val="0"/>
            </w:pPr>
            <w:r w:rsidRPr="00EA17E6">
              <w:t>55.7</w:t>
            </w:r>
          </w:p>
        </w:tc>
        <w:tc>
          <w:tcPr>
            <w:tcW w:w="873" w:type="dxa"/>
            <w:noWrap/>
            <w:hideMark/>
          </w:tcPr>
          <w:p w14:paraId="08587810" w14:textId="77777777" w:rsidR="00C0436C" w:rsidRPr="00B322A8" w:rsidRDefault="00C0436C" w:rsidP="00C12606">
            <w:pPr>
              <w:pStyle w:val="TAL"/>
              <w:keepNext w:val="0"/>
            </w:pPr>
            <w:r w:rsidRPr="00B322A8">
              <w:t>7.52</w:t>
            </w:r>
          </w:p>
        </w:tc>
        <w:tc>
          <w:tcPr>
            <w:tcW w:w="873" w:type="dxa"/>
            <w:noWrap/>
            <w:hideMark/>
          </w:tcPr>
          <w:p w14:paraId="4502B4F6" w14:textId="77777777" w:rsidR="00C0436C" w:rsidRPr="00B322A8" w:rsidRDefault="00C0436C" w:rsidP="00C12606">
            <w:pPr>
              <w:pStyle w:val="TAL"/>
              <w:keepNext w:val="0"/>
            </w:pPr>
            <w:r w:rsidRPr="00B322A8">
              <w:t>98.7</w:t>
            </w:r>
          </w:p>
        </w:tc>
      </w:tr>
      <w:tr w:rsidR="00C0436C" w:rsidRPr="00B322A8" w14:paraId="6672F91A" w14:textId="77777777" w:rsidTr="00C12606">
        <w:trPr>
          <w:trHeight w:val="300"/>
        </w:trPr>
        <w:tc>
          <w:tcPr>
            <w:tcW w:w="1267" w:type="dxa"/>
            <w:noWrap/>
            <w:hideMark/>
          </w:tcPr>
          <w:p w14:paraId="5585A69E" w14:textId="77777777" w:rsidR="00C0436C" w:rsidRPr="00B322A8" w:rsidRDefault="00C0436C" w:rsidP="00C12606">
            <w:pPr>
              <w:pStyle w:val="TAL"/>
              <w:keepNext w:val="0"/>
            </w:pPr>
            <w:r w:rsidRPr="00B322A8">
              <w:t>18</w:t>
            </w:r>
          </w:p>
        </w:tc>
        <w:tc>
          <w:tcPr>
            <w:tcW w:w="1100" w:type="dxa"/>
            <w:noWrap/>
            <w:hideMark/>
          </w:tcPr>
          <w:p w14:paraId="0355DBFC" w14:textId="77777777" w:rsidR="00C0436C" w:rsidRPr="00B322A8" w:rsidRDefault="00C0436C" w:rsidP="00C12606">
            <w:pPr>
              <w:pStyle w:val="TAL"/>
              <w:keepNext w:val="0"/>
            </w:pPr>
            <w:r w:rsidRPr="00B322A8">
              <w:t>-21.6</w:t>
            </w:r>
          </w:p>
        </w:tc>
        <w:tc>
          <w:tcPr>
            <w:tcW w:w="2107" w:type="dxa"/>
            <w:noWrap/>
            <w:hideMark/>
          </w:tcPr>
          <w:p w14:paraId="0FE50B32" w14:textId="4E93CADD" w:rsidR="00C0436C" w:rsidRPr="00B322A8" w:rsidRDefault="00C0436C" w:rsidP="00C12606">
            <w:pPr>
              <w:pStyle w:val="TAL"/>
              <w:keepNext w:val="0"/>
            </w:pPr>
            <w:r w:rsidRPr="00EA17E6">
              <w:t>490</w:t>
            </w:r>
          </w:p>
        </w:tc>
        <w:tc>
          <w:tcPr>
            <w:tcW w:w="2082" w:type="dxa"/>
            <w:noWrap/>
            <w:hideMark/>
          </w:tcPr>
          <w:p w14:paraId="60EB3CED" w14:textId="16DA5914" w:rsidR="00C0436C" w:rsidRPr="00B322A8" w:rsidRDefault="00C0436C" w:rsidP="00C12606">
            <w:pPr>
              <w:pStyle w:val="TAL"/>
              <w:keepNext w:val="0"/>
            </w:pPr>
            <w:r w:rsidRPr="00EA17E6">
              <w:t>137.02</w:t>
            </w:r>
          </w:p>
        </w:tc>
        <w:tc>
          <w:tcPr>
            <w:tcW w:w="1117" w:type="dxa"/>
            <w:noWrap/>
            <w:hideMark/>
          </w:tcPr>
          <w:p w14:paraId="3B8D400B" w14:textId="5198111B" w:rsidR="00C0436C" w:rsidRPr="00B322A8" w:rsidRDefault="00C0436C" w:rsidP="00C12606">
            <w:pPr>
              <w:pStyle w:val="TAL"/>
              <w:keepNext w:val="0"/>
            </w:pPr>
            <w:r w:rsidRPr="00EA17E6">
              <w:t>49.83</w:t>
            </w:r>
          </w:p>
        </w:tc>
        <w:tc>
          <w:tcPr>
            <w:tcW w:w="873" w:type="dxa"/>
            <w:noWrap/>
            <w:hideMark/>
          </w:tcPr>
          <w:p w14:paraId="34DEA7B6" w14:textId="77777777" w:rsidR="00C0436C" w:rsidRPr="00B322A8" w:rsidRDefault="00C0436C" w:rsidP="00C12606">
            <w:pPr>
              <w:pStyle w:val="TAL"/>
              <w:keepNext w:val="0"/>
            </w:pPr>
            <w:r w:rsidRPr="00B322A8">
              <w:t>7.52</w:t>
            </w:r>
          </w:p>
        </w:tc>
        <w:tc>
          <w:tcPr>
            <w:tcW w:w="873" w:type="dxa"/>
            <w:noWrap/>
            <w:hideMark/>
          </w:tcPr>
          <w:p w14:paraId="5CD4B00E" w14:textId="77777777" w:rsidR="00C0436C" w:rsidRPr="00B322A8" w:rsidRDefault="00C0436C" w:rsidP="00C12606">
            <w:pPr>
              <w:pStyle w:val="TAL"/>
              <w:keepNext w:val="0"/>
            </w:pPr>
            <w:r w:rsidRPr="00B322A8">
              <w:t>100.01</w:t>
            </w:r>
          </w:p>
        </w:tc>
      </w:tr>
      <w:tr w:rsidR="00C0436C" w:rsidRPr="00B322A8" w14:paraId="0E9227A3" w14:textId="77777777" w:rsidTr="00C12606">
        <w:trPr>
          <w:trHeight w:val="300"/>
        </w:trPr>
        <w:tc>
          <w:tcPr>
            <w:tcW w:w="1267" w:type="dxa"/>
            <w:noWrap/>
            <w:hideMark/>
          </w:tcPr>
          <w:p w14:paraId="63CB497D" w14:textId="77777777" w:rsidR="00C0436C" w:rsidRPr="00B322A8" w:rsidRDefault="00C0436C" w:rsidP="00C12606">
            <w:pPr>
              <w:pStyle w:val="TAL"/>
              <w:keepNext w:val="0"/>
            </w:pPr>
            <w:r w:rsidRPr="00B322A8">
              <w:t>19</w:t>
            </w:r>
          </w:p>
        </w:tc>
        <w:tc>
          <w:tcPr>
            <w:tcW w:w="1100" w:type="dxa"/>
            <w:noWrap/>
            <w:hideMark/>
          </w:tcPr>
          <w:p w14:paraId="08CF2199" w14:textId="77777777" w:rsidR="00C0436C" w:rsidRPr="00B322A8" w:rsidRDefault="00C0436C" w:rsidP="00C12606">
            <w:pPr>
              <w:pStyle w:val="TAL"/>
              <w:keepNext w:val="0"/>
            </w:pPr>
            <w:r w:rsidRPr="00B322A8">
              <w:t>-23.7</w:t>
            </w:r>
          </w:p>
        </w:tc>
        <w:tc>
          <w:tcPr>
            <w:tcW w:w="2107" w:type="dxa"/>
            <w:noWrap/>
            <w:hideMark/>
          </w:tcPr>
          <w:p w14:paraId="0D488E40" w14:textId="51D52587" w:rsidR="00C0436C" w:rsidRPr="00B322A8" w:rsidRDefault="00C0436C" w:rsidP="00C12606">
            <w:pPr>
              <w:pStyle w:val="TAL"/>
              <w:keepNext w:val="0"/>
            </w:pPr>
            <w:r w:rsidRPr="00EA17E6">
              <w:t>502</w:t>
            </w:r>
          </w:p>
        </w:tc>
        <w:tc>
          <w:tcPr>
            <w:tcW w:w="2082" w:type="dxa"/>
            <w:noWrap/>
            <w:hideMark/>
          </w:tcPr>
          <w:p w14:paraId="3385F269" w14:textId="790D9B62" w:rsidR="00C0436C" w:rsidRPr="00B322A8" w:rsidRDefault="00C0436C" w:rsidP="00C12606">
            <w:pPr>
              <w:pStyle w:val="TAL"/>
              <w:keepNext w:val="0"/>
            </w:pPr>
            <w:r w:rsidRPr="00EA17E6">
              <w:t>160.41</w:t>
            </w:r>
          </w:p>
        </w:tc>
        <w:tc>
          <w:tcPr>
            <w:tcW w:w="1117" w:type="dxa"/>
            <w:noWrap/>
            <w:hideMark/>
          </w:tcPr>
          <w:p w14:paraId="34B172B9" w14:textId="1A0EFBA9" w:rsidR="00C0436C" w:rsidRPr="00B322A8" w:rsidRDefault="00C0436C" w:rsidP="00C12606">
            <w:pPr>
              <w:pStyle w:val="TAL"/>
              <w:keepNext w:val="0"/>
            </w:pPr>
            <w:r w:rsidRPr="00EA17E6">
              <w:t>44.4</w:t>
            </w:r>
          </w:p>
        </w:tc>
        <w:tc>
          <w:tcPr>
            <w:tcW w:w="873" w:type="dxa"/>
            <w:noWrap/>
            <w:hideMark/>
          </w:tcPr>
          <w:p w14:paraId="168AEF1D" w14:textId="77777777" w:rsidR="00C0436C" w:rsidRPr="00B322A8" w:rsidRDefault="00C0436C" w:rsidP="00C12606">
            <w:pPr>
              <w:pStyle w:val="TAL"/>
              <w:keepNext w:val="0"/>
            </w:pPr>
            <w:r w:rsidRPr="00B322A8">
              <w:t>7.52</w:t>
            </w:r>
          </w:p>
        </w:tc>
        <w:tc>
          <w:tcPr>
            <w:tcW w:w="873" w:type="dxa"/>
            <w:noWrap/>
            <w:hideMark/>
          </w:tcPr>
          <w:p w14:paraId="6B03DF15" w14:textId="77777777" w:rsidR="00C0436C" w:rsidRPr="00B322A8" w:rsidRDefault="00C0436C" w:rsidP="00C12606">
            <w:pPr>
              <w:pStyle w:val="TAL"/>
              <w:keepNext w:val="0"/>
            </w:pPr>
            <w:r w:rsidRPr="00B322A8">
              <w:t>98.34</w:t>
            </w:r>
          </w:p>
        </w:tc>
      </w:tr>
      <w:tr w:rsidR="00C0436C" w:rsidRPr="00B322A8" w14:paraId="2CB87A8A" w14:textId="77777777" w:rsidTr="00C12606">
        <w:trPr>
          <w:trHeight w:val="300"/>
        </w:trPr>
        <w:tc>
          <w:tcPr>
            <w:tcW w:w="1267" w:type="dxa"/>
            <w:noWrap/>
            <w:hideMark/>
          </w:tcPr>
          <w:p w14:paraId="18074733" w14:textId="77777777" w:rsidR="00C0436C" w:rsidRPr="00B322A8" w:rsidRDefault="00C0436C" w:rsidP="00C12606">
            <w:pPr>
              <w:pStyle w:val="TAL"/>
              <w:keepNext w:val="0"/>
            </w:pPr>
            <w:r w:rsidRPr="00B322A8">
              <w:t>20</w:t>
            </w:r>
          </w:p>
        </w:tc>
        <w:tc>
          <w:tcPr>
            <w:tcW w:w="1100" w:type="dxa"/>
            <w:noWrap/>
            <w:hideMark/>
          </w:tcPr>
          <w:p w14:paraId="6A431EBB" w14:textId="77777777" w:rsidR="00C0436C" w:rsidRPr="00B322A8" w:rsidRDefault="00C0436C" w:rsidP="00C12606">
            <w:pPr>
              <w:pStyle w:val="TAL"/>
              <w:keepNext w:val="0"/>
            </w:pPr>
            <w:r w:rsidRPr="00B322A8">
              <w:t>-24.3</w:t>
            </w:r>
          </w:p>
        </w:tc>
        <w:tc>
          <w:tcPr>
            <w:tcW w:w="2107" w:type="dxa"/>
            <w:noWrap/>
            <w:hideMark/>
          </w:tcPr>
          <w:p w14:paraId="2BFED669" w14:textId="4BD93C04" w:rsidR="00C0436C" w:rsidRPr="00B322A8" w:rsidRDefault="00C0436C" w:rsidP="00C12606">
            <w:pPr>
              <w:pStyle w:val="TAL"/>
              <w:keepNext w:val="0"/>
            </w:pPr>
            <w:r w:rsidRPr="00EA17E6">
              <w:t>527</w:t>
            </w:r>
          </w:p>
        </w:tc>
        <w:tc>
          <w:tcPr>
            <w:tcW w:w="2082" w:type="dxa"/>
            <w:noWrap/>
            <w:hideMark/>
          </w:tcPr>
          <w:p w14:paraId="6A7431E4" w14:textId="67E03314" w:rsidR="00C0436C" w:rsidRPr="00B322A8" w:rsidRDefault="00C0436C" w:rsidP="00C12606">
            <w:pPr>
              <w:pStyle w:val="TAL"/>
              <w:keepNext w:val="0"/>
            </w:pPr>
            <w:r w:rsidRPr="00EA17E6">
              <w:t>167.81</w:t>
            </w:r>
          </w:p>
        </w:tc>
        <w:tc>
          <w:tcPr>
            <w:tcW w:w="1117" w:type="dxa"/>
            <w:noWrap/>
            <w:hideMark/>
          </w:tcPr>
          <w:p w14:paraId="06AAD711" w14:textId="1F146700" w:rsidR="00C0436C" w:rsidRPr="00B322A8" w:rsidRDefault="00C0436C" w:rsidP="00C12606">
            <w:pPr>
              <w:pStyle w:val="TAL"/>
              <w:keepNext w:val="0"/>
            </w:pPr>
            <w:r w:rsidRPr="00EA17E6">
              <w:t>-42.51</w:t>
            </w:r>
          </w:p>
        </w:tc>
        <w:tc>
          <w:tcPr>
            <w:tcW w:w="873" w:type="dxa"/>
            <w:noWrap/>
            <w:hideMark/>
          </w:tcPr>
          <w:p w14:paraId="6309557B" w14:textId="77777777" w:rsidR="00C0436C" w:rsidRPr="00B322A8" w:rsidRDefault="00C0436C" w:rsidP="00C12606">
            <w:pPr>
              <w:pStyle w:val="TAL"/>
              <w:keepNext w:val="0"/>
            </w:pPr>
            <w:r w:rsidRPr="00B322A8">
              <w:t>7.52</w:t>
            </w:r>
          </w:p>
        </w:tc>
        <w:tc>
          <w:tcPr>
            <w:tcW w:w="873" w:type="dxa"/>
            <w:noWrap/>
            <w:hideMark/>
          </w:tcPr>
          <w:p w14:paraId="78213343" w14:textId="77777777" w:rsidR="00C0436C" w:rsidRPr="00B322A8" w:rsidRDefault="00C0436C" w:rsidP="00C12606">
            <w:pPr>
              <w:pStyle w:val="TAL"/>
              <w:keepNext w:val="0"/>
            </w:pPr>
            <w:r w:rsidRPr="00B322A8">
              <w:t>98.4</w:t>
            </w:r>
          </w:p>
        </w:tc>
      </w:tr>
      <w:tr w:rsidR="00C0436C" w:rsidRPr="00B322A8" w14:paraId="6E1D6ACC" w14:textId="77777777" w:rsidTr="00C12606">
        <w:trPr>
          <w:trHeight w:val="300"/>
        </w:trPr>
        <w:tc>
          <w:tcPr>
            <w:tcW w:w="1267" w:type="dxa"/>
            <w:noWrap/>
            <w:hideMark/>
          </w:tcPr>
          <w:p w14:paraId="3C41DADF" w14:textId="77777777" w:rsidR="00C0436C" w:rsidRPr="00B322A8" w:rsidRDefault="00C0436C" w:rsidP="00C12606">
            <w:pPr>
              <w:pStyle w:val="TAL"/>
              <w:keepNext w:val="0"/>
            </w:pPr>
            <w:r w:rsidRPr="00B322A8">
              <w:t>21</w:t>
            </w:r>
          </w:p>
        </w:tc>
        <w:tc>
          <w:tcPr>
            <w:tcW w:w="1100" w:type="dxa"/>
            <w:noWrap/>
            <w:hideMark/>
          </w:tcPr>
          <w:p w14:paraId="45767594" w14:textId="77777777" w:rsidR="00C0436C" w:rsidRPr="00B322A8" w:rsidRDefault="00C0436C" w:rsidP="00C12606">
            <w:pPr>
              <w:pStyle w:val="TAL"/>
              <w:keepNext w:val="0"/>
            </w:pPr>
            <w:r w:rsidRPr="00B322A8">
              <w:t>-22</w:t>
            </w:r>
          </w:p>
        </w:tc>
        <w:tc>
          <w:tcPr>
            <w:tcW w:w="2107" w:type="dxa"/>
            <w:noWrap/>
            <w:hideMark/>
          </w:tcPr>
          <w:p w14:paraId="6C897D10" w14:textId="6CC03194" w:rsidR="00C0436C" w:rsidRPr="00B322A8" w:rsidRDefault="00C0436C" w:rsidP="00C12606">
            <w:pPr>
              <w:pStyle w:val="TAL"/>
              <w:keepNext w:val="0"/>
            </w:pPr>
            <w:r w:rsidRPr="00EA17E6">
              <w:t>550</w:t>
            </w:r>
          </w:p>
        </w:tc>
        <w:tc>
          <w:tcPr>
            <w:tcW w:w="2082" w:type="dxa"/>
            <w:noWrap/>
            <w:hideMark/>
          </w:tcPr>
          <w:p w14:paraId="718FC7E5" w14:textId="243AFF04" w:rsidR="00C0436C" w:rsidRPr="00B322A8" w:rsidRDefault="00C0436C" w:rsidP="00C12606">
            <w:pPr>
              <w:pStyle w:val="TAL"/>
              <w:keepNext w:val="0"/>
            </w:pPr>
            <w:r w:rsidRPr="00EA17E6">
              <w:t>131.26</w:t>
            </w:r>
          </w:p>
        </w:tc>
        <w:tc>
          <w:tcPr>
            <w:tcW w:w="1117" w:type="dxa"/>
            <w:noWrap/>
            <w:hideMark/>
          </w:tcPr>
          <w:p w14:paraId="33F48A69" w14:textId="065606DC" w:rsidR="00C0436C" w:rsidRPr="00B322A8" w:rsidRDefault="00C0436C" w:rsidP="00C12606">
            <w:pPr>
              <w:pStyle w:val="TAL"/>
              <w:keepNext w:val="0"/>
            </w:pPr>
            <w:r w:rsidRPr="00EA17E6">
              <w:t>-54.78</w:t>
            </w:r>
          </w:p>
        </w:tc>
        <w:tc>
          <w:tcPr>
            <w:tcW w:w="873" w:type="dxa"/>
            <w:noWrap/>
            <w:hideMark/>
          </w:tcPr>
          <w:p w14:paraId="476EBF7A" w14:textId="77777777" w:rsidR="00C0436C" w:rsidRPr="00B322A8" w:rsidRDefault="00C0436C" w:rsidP="00C12606">
            <w:pPr>
              <w:pStyle w:val="TAL"/>
              <w:keepNext w:val="0"/>
            </w:pPr>
            <w:r w:rsidRPr="00B322A8">
              <w:t>7.52</w:t>
            </w:r>
          </w:p>
        </w:tc>
        <w:tc>
          <w:tcPr>
            <w:tcW w:w="873" w:type="dxa"/>
            <w:noWrap/>
            <w:hideMark/>
          </w:tcPr>
          <w:p w14:paraId="7EB48348" w14:textId="77777777" w:rsidR="00C0436C" w:rsidRPr="00B322A8" w:rsidRDefault="00C0436C" w:rsidP="00C12606">
            <w:pPr>
              <w:pStyle w:val="TAL"/>
              <w:keepNext w:val="0"/>
            </w:pPr>
            <w:r w:rsidRPr="00B322A8">
              <w:t>100.12</w:t>
            </w:r>
          </w:p>
        </w:tc>
      </w:tr>
      <w:tr w:rsidR="00C0436C" w:rsidRPr="00B322A8" w14:paraId="01EA69CC" w14:textId="77777777" w:rsidTr="00C12606">
        <w:trPr>
          <w:trHeight w:val="300"/>
        </w:trPr>
        <w:tc>
          <w:tcPr>
            <w:tcW w:w="1267" w:type="dxa"/>
            <w:noWrap/>
            <w:hideMark/>
          </w:tcPr>
          <w:p w14:paraId="799707DF" w14:textId="77777777" w:rsidR="00C0436C" w:rsidRPr="00B322A8" w:rsidRDefault="00C0436C" w:rsidP="00C12606">
            <w:pPr>
              <w:pStyle w:val="TAL"/>
              <w:keepNext w:val="0"/>
            </w:pPr>
            <w:r w:rsidRPr="00B322A8">
              <w:t>22</w:t>
            </w:r>
          </w:p>
        </w:tc>
        <w:tc>
          <w:tcPr>
            <w:tcW w:w="1100" w:type="dxa"/>
            <w:noWrap/>
            <w:hideMark/>
          </w:tcPr>
          <w:p w14:paraId="3215E847" w14:textId="77777777" w:rsidR="00C0436C" w:rsidRPr="00B322A8" w:rsidRDefault="00C0436C" w:rsidP="00C12606">
            <w:pPr>
              <w:pStyle w:val="TAL"/>
              <w:keepNext w:val="0"/>
            </w:pPr>
            <w:r w:rsidRPr="00B322A8">
              <w:t>-25.3</w:t>
            </w:r>
          </w:p>
        </w:tc>
        <w:tc>
          <w:tcPr>
            <w:tcW w:w="2107" w:type="dxa"/>
            <w:noWrap/>
            <w:hideMark/>
          </w:tcPr>
          <w:p w14:paraId="0D7CC5C9" w14:textId="2D51E78F" w:rsidR="00C0436C" w:rsidRPr="00B322A8" w:rsidRDefault="00C0436C" w:rsidP="00C12606">
            <w:pPr>
              <w:pStyle w:val="TAL"/>
              <w:keepNext w:val="0"/>
            </w:pPr>
            <w:r w:rsidRPr="00EA17E6">
              <w:t>583</w:t>
            </w:r>
          </w:p>
        </w:tc>
        <w:tc>
          <w:tcPr>
            <w:tcW w:w="2082" w:type="dxa"/>
            <w:noWrap/>
            <w:hideMark/>
          </w:tcPr>
          <w:p w14:paraId="06BC6945" w14:textId="3A2D3749" w:rsidR="00C0436C" w:rsidRPr="00B322A8" w:rsidRDefault="00C0436C" w:rsidP="00C12606">
            <w:pPr>
              <w:pStyle w:val="TAL"/>
              <w:keepNext w:val="0"/>
            </w:pPr>
            <w:r w:rsidRPr="00EA17E6">
              <w:t>-155.91</w:t>
            </w:r>
          </w:p>
        </w:tc>
        <w:tc>
          <w:tcPr>
            <w:tcW w:w="1117" w:type="dxa"/>
            <w:noWrap/>
            <w:hideMark/>
          </w:tcPr>
          <w:p w14:paraId="051F26DB" w14:textId="73AEB94B" w:rsidR="00C0436C" w:rsidRPr="00B322A8" w:rsidRDefault="00C0436C" w:rsidP="00C12606">
            <w:pPr>
              <w:pStyle w:val="TAL"/>
              <w:keepNext w:val="0"/>
            </w:pPr>
            <w:r w:rsidRPr="00EA17E6">
              <w:t>42.25</w:t>
            </w:r>
          </w:p>
        </w:tc>
        <w:tc>
          <w:tcPr>
            <w:tcW w:w="873" w:type="dxa"/>
            <w:noWrap/>
            <w:hideMark/>
          </w:tcPr>
          <w:p w14:paraId="1722482C" w14:textId="77777777" w:rsidR="00C0436C" w:rsidRPr="00B322A8" w:rsidRDefault="00C0436C" w:rsidP="00C12606">
            <w:pPr>
              <w:pStyle w:val="TAL"/>
              <w:keepNext w:val="0"/>
            </w:pPr>
            <w:r w:rsidRPr="00B322A8">
              <w:t>7.52</w:t>
            </w:r>
          </w:p>
        </w:tc>
        <w:tc>
          <w:tcPr>
            <w:tcW w:w="873" w:type="dxa"/>
            <w:noWrap/>
            <w:hideMark/>
          </w:tcPr>
          <w:p w14:paraId="193784B2" w14:textId="77777777" w:rsidR="00C0436C" w:rsidRPr="00B322A8" w:rsidRDefault="00C0436C" w:rsidP="00C12606">
            <w:pPr>
              <w:pStyle w:val="TAL"/>
              <w:keepNext w:val="0"/>
            </w:pPr>
            <w:r w:rsidRPr="00B322A8">
              <w:t>98.47</w:t>
            </w:r>
          </w:p>
        </w:tc>
      </w:tr>
      <w:tr w:rsidR="00C0436C" w:rsidRPr="00B322A8" w14:paraId="25FA8AB3" w14:textId="77777777" w:rsidTr="00C12606">
        <w:trPr>
          <w:trHeight w:val="300"/>
        </w:trPr>
        <w:tc>
          <w:tcPr>
            <w:tcW w:w="1267" w:type="dxa"/>
            <w:noWrap/>
            <w:hideMark/>
          </w:tcPr>
          <w:p w14:paraId="18E97561" w14:textId="77777777" w:rsidR="00C0436C" w:rsidRPr="00B322A8" w:rsidRDefault="00C0436C" w:rsidP="00C12606">
            <w:pPr>
              <w:pStyle w:val="TAL"/>
              <w:keepNext w:val="0"/>
            </w:pPr>
            <w:r w:rsidRPr="00B322A8">
              <w:t>23</w:t>
            </w:r>
          </w:p>
        </w:tc>
        <w:tc>
          <w:tcPr>
            <w:tcW w:w="1100" w:type="dxa"/>
            <w:noWrap/>
            <w:hideMark/>
          </w:tcPr>
          <w:p w14:paraId="4F48BB8B" w14:textId="77777777" w:rsidR="00C0436C" w:rsidRPr="00B322A8" w:rsidRDefault="00C0436C" w:rsidP="00C12606">
            <w:pPr>
              <w:pStyle w:val="TAL"/>
              <w:keepNext w:val="0"/>
            </w:pPr>
            <w:r w:rsidRPr="00B322A8">
              <w:t>-35.1</w:t>
            </w:r>
          </w:p>
        </w:tc>
        <w:tc>
          <w:tcPr>
            <w:tcW w:w="2107" w:type="dxa"/>
            <w:noWrap/>
            <w:hideMark/>
          </w:tcPr>
          <w:p w14:paraId="344FA1E8" w14:textId="110760EB" w:rsidR="00C0436C" w:rsidRPr="00B322A8" w:rsidRDefault="00C0436C" w:rsidP="00C12606">
            <w:pPr>
              <w:pStyle w:val="TAL"/>
              <w:keepNext w:val="0"/>
            </w:pPr>
            <w:r w:rsidRPr="00EA17E6">
              <w:t>1061</w:t>
            </w:r>
          </w:p>
        </w:tc>
        <w:tc>
          <w:tcPr>
            <w:tcW w:w="2082" w:type="dxa"/>
            <w:noWrap/>
            <w:hideMark/>
          </w:tcPr>
          <w:p w14:paraId="6E031606" w14:textId="631DD5C9" w:rsidR="00C0436C" w:rsidRPr="00B322A8" w:rsidRDefault="00C0436C" w:rsidP="00C12606">
            <w:pPr>
              <w:pStyle w:val="TAL"/>
              <w:keepNext w:val="0"/>
            </w:pPr>
            <w:r w:rsidRPr="00EA17E6">
              <w:t>99.16</w:t>
            </w:r>
          </w:p>
        </w:tc>
        <w:tc>
          <w:tcPr>
            <w:tcW w:w="1117" w:type="dxa"/>
            <w:noWrap/>
            <w:hideMark/>
          </w:tcPr>
          <w:p w14:paraId="0770CEBB" w14:textId="0A9F65A0" w:rsidR="00C0436C" w:rsidRPr="00B322A8" w:rsidRDefault="00C0436C" w:rsidP="00C12606">
            <w:pPr>
              <w:pStyle w:val="TAL"/>
              <w:keepNext w:val="0"/>
            </w:pPr>
            <w:r w:rsidRPr="00EA17E6">
              <w:t>-20.93</w:t>
            </w:r>
          </w:p>
        </w:tc>
        <w:tc>
          <w:tcPr>
            <w:tcW w:w="873" w:type="dxa"/>
            <w:noWrap/>
            <w:hideMark/>
          </w:tcPr>
          <w:p w14:paraId="0DB79ACD" w14:textId="77777777" w:rsidR="00C0436C" w:rsidRPr="00B322A8" w:rsidRDefault="00C0436C" w:rsidP="00C12606">
            <w:pPr>
              <w:pStyle w:val="TAL"/>
              <w:keepNext w:val="0"/>
            </w:pPr>
            <w:r w:rsidRPr="00B322A8">
              <w:t>7.52</w:t>
            </w:r>
          </w:p>
        </w:tc>
        <w:tc>
          <w:tcPr>
            <w:tcW w:w="873" w:type="dxa"/>
            <w:noWrap/>
            <w:hideMark/>
          </w:tcPr>
          <w:p w14:paraId="57BA6D28" w14:textId="77777777" w:rsidR="00C0436C" w:rsidRPr="00B322A8" w:rsidRDefault="00C0436C" w:rsidP="00C12606">
            <w:pPr>
              <w:pStyle w:val="TAL"/>
              <w:keepNext w:val="0"/>
            </w:pPr>
            <w:r w:rsidRPr="00B322A8">
              <w:t>99.82</w:t>
            </w:r>
          </w:p>
        </w:tc>
      </w:tr>
      <w:tr w:rsidR="00C0436C" w:rsidRPr="00B322A8" w14:paraId="392EF11D" w14:textId="77777777" w:rsidTr="00C12606">
        <w:trPr>
          <w:trHeight w:val="300"/>
        </w:trPr>
        <w:tc>
          <w:tcPr>
            <w:tcW w:w="1267" w:type="dxa"/>
            <w:noWrap/>
            <w:hideMark/>
          </w:tcPr>
          <w:p w14:paraId="17A7AF79" w14:textId="77777777" w:rsidR="00C0436C" w:rsidRPr="00B322A8" w:rsidRDefault="00C0436C" w:rsidP="00C12606">
            <w:pPr>
              <w:pStyle w:val="TAL"/>
              <w:keepNext w:val="0"/>
            </w:pPr>
            <w:r w:rsidRPr="00B322A8">
              <w:t>Ini. delay [ns]</w:t>
            </w:r>
          </w:p>
        </w:tc>
        <w:tc>
          <w:tcPr>
            <w:tcW w:w="1100" w:type="dxa"/>
            <w:noWrap/>
            <w:hideMark/>
          </w:tcPr>
          <w:p w14:paraId="17038283" w14:textId="77777777" w:rsidR="00C0436C" w:rsidRPr="00B322A8" w:rsidRDefault="00C0436C" w:rsidP="00C12606">
            <w:pPr>
              <w:pStyle w:val="TAL"/>
              <w:keepNext w:val="0"/>
            </w:pPr>
            <w:r w:rsidRPr="00B322A8">
              <w:t>XPR [dB]</w:t>
            </w:r>
          </w:p>
        </w:tc>
        <w:tc>
          <w:tcPr>
            <w:tcW w:w="2107" w:type="dxa"/>
            <w:noWrap/>
            <w:hideMark/>
          </w:tcPr>
          <w:p w14:paraId="7CB28EFD" w14:textId="77777777" w:rsidR="00C0436C" w:rsidRPr="00B322A8" w:rsidRDefault="00C0436C" w:rsidP="00C12606">
            <w:pPr>
              <w:pStyle w:val="TAL"/>
              <w:keepNext w:val="0"/>
            </w:pPr>
            <w:r w:rsidRPr="00B322A8">
              <w:t>PL [dB]</w:t>
            </w:r>
          </w:p>
        </w:tc>
        <w:tc>
          <w:tcPr>
            <w:tcW w:w="2082" w:type="dxa"/>
            <w:noWrap/>
            <w:hideMark/>
          </w:tcPr>
          <w:p w14:paraId="692470FA"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360F0468" w14:textId="77777777" w:rsidR="00C0436C" w:rsidRPr="00B322A8" w:rsidRDefault="00C0436C" w:rsidP="00C12606">
            <w:pPr>
              <w:pStyle w:val="TAL"/>
              <w:keepNext w:val="0"/>
            </w:pPr>
            <w:r w:rsidRPr="00B322A8">
              <w:t>ASD [°]</w:t>
            </w:r>
          </w:p>
        </w:tc>
        <w:tc>
          <w:tcPr>
            <w:tcW w:w="873" w:type="dxa"/>
            <w:noWrap/>
            <w:hideMark/>
          </w:tcPr>
          <w:p w14:paraId="7928DE99" w14:textId="77777777" w:rsidR="00C0436C" w:rsidRPr="00B322A8" w:rsidRDefault="00C0436C" w:rsidP="00C12606">
            <w:pPr>
              <w:pStyle w:val="TAL"/>
              <w:keepNext w:val="0"/>
            </w:pPr>
            <w:r w:rsidRPr="00B322A8">
              <w:t>ZSA [°]</w:t>
            </w:r>
          </w:p>
        </w:tc>
        <w:tc>
          <w:tcPr>
            <w:tcW w:w="873" w:type="dxa"/>
            <w:noWrap/>
            <w:hideMark/>
          </w:tcPr>
          <w:p w14:paraId="2FF0851A" w14:textId="77777777" w:rsidR="00C0436C" w:rsidRPr="00B322A8" w:rsidRDefault="00C0436C" w:rsidP="00C12606">
            <w:pPr>
              <w:pStyle w:val="TAL"/>
              <w:keepNext w:val="0"/>
            </w:pPr>
            <w:r w:rsidRPr="00B322A8">
              <w:t>ZSD [°]</w:t>
            </w:r>
          </w:p>
        </w:tc>
      </w:tr>
      <w:tr w:rsidR="00C0436C" w:rsidRPr="00B322A8" w14:paraId="605A0238" w14:textId="77777777" w:rsidTr="00C12606">
        <w:trPr>
          <w:trHeight w:val="300"/>
        </w:trPr>
        <w:tc>
          <w:tcPr>
            <w:tcW w:w="1267" w:type="dxa"/>
            <w:noWrap/>
            <w:hideMark/>
          </w:tcPr>
          <w:p w14:paraId="58E4C7FD" w14:textId="77777777" w:rsidR="00C0436C" w:rsidRPr="00B322A8" w:rsidRDefault="00C0436C" w:rsidP="00C12606">
            <w:pPr>
              <w:pStyle w:val="TAL"/>
              <w:keepNext w:val="0"/>
            </w:pPr>
            <w:r w:rsidRPr="00B322A8">
              <w:t>803</w:t>
            </w:r>
          </w:p>
        </w:tc>
        <w:tc>
          <w:tcPr>
            <w:tcW w:w="1100" w:type="dxa"/>
            <w:noWrap/>
            <w:hideMark/>
          </w:tcPr>
          <w:p w14:paraId="5BD928AC" w14:textId="77777777" w:rsidR="00C0436C" w:rsidRPr="00B322A8" w:rsidRDefault="00C0436C" w:rsidP="00C12606">
            <w:pPr>
              <w:pStyle w:val="TAL"/>
              <w:keepNext w:val="0"/>
            </w:pPr>
            <w:r w:rsidRPr="00B322A8">
              <w:t>10</w:t>
            </w:r>
          </w:p>
        </w:tc>
        <w:tc>
          <w:tcPr>
            <w:tcW w:w="2107" w:type="dxa"/>
            <w:noWrap/>
            <w:hideMark/>
          </w:tcPr>
          <w:p w14:paraId="34FA40AD" w14:textId="77777777" w:rsidR="00C0436C" w:rsidRPr="00B322A8" w:rsidRDefault="00C0436C" w:rsidP="00C12606">
            <w:pPr>
              <w:pStyle w:val="TAL"/>
              <w:keepNext w:val="0"/>
            </w:pPr>
            <w:r w:rsidRPr="00B322A8">
              <w:t>114.76</w:t>
            </w:r>
          </w:p>
        </w:tc>
        <w:tc>
          <w:tcPr>
            <w:tcW w:w="2082" w:type="dxa"/>
            <w:noWrap/>
            <w:hideMark/>
          </w:tcPr>
          <w:p w14:paraId="7F8FFFCA" w14:textId="77777777" w:rsidR="00C0436C" w:rsidRPr="00B322A8" w:rsidRDefault="00C0436C" w:rsidP="00C12606">
            <w:pPr>
              <w:pStyle w:val="TAL"/>
              <w:keepNext w:val="0"/>
            </w:pPr>
            <w:r w:rsidRPr="00B322A8">
              <w:t>90</w:t>
            </w:r>
          </w:p>
        </w:tc>
        <w:tc>
          <w:tcPr>
            <w:tcW w:w="1117" w:type="dxa"/>
            <w:noWrap/>
            <w:hideMark/>
          </w:tcPr>
          <w:p w14:paraId="5254EB82" w14:textId="200A6A4B" w:rsidR="00C0436C" w:rsidRPr="00B322A8" w:rsidRDefault="00C0436C" w:rsidP="00C12606">
            <w:pPr>
              <w:pStyle w:val="TAL"/>
              <w:keepNext w:val="0"/>
            </w:pPr>
            <w:r w:rsidRPr="00B322A8">
              <w:t>1.7</w:t>
            </w:r>
            <w:r>
              <w:t>3</w:t>
            </w:r>
          </w:p>
        </w:tc>
        <w:tc>
          <w:tcPr>
            <w:tcW w:w="873" w:type="dxa"/>
            <w:noWrap/>
            <w:hideMark/>
          </w:tcPr>
          <w:p w14:paraId="1EDBAF46" w14:textId="77777777" w:rsidR="00C0436C" w:rsidRPr="00B322A8" w:rsidRDefault="00C0436C" w:rsidP="00C12606">
            <w:pPr>
              <w:pStyle w:val="TAL"/>
              <w:keepNext w:val="0"/>
            </w:pPr>
            <w:r w:rsidRPr="00B322A8">
              <w:t>0</w:t>
            </w:r>
          </w:p>
        </w:tc>
        <w:tc>
          <w:tcPr>
            <w:tcW w:w="873" w:type="dxa"/>
            <w:noWrap/>
            <w:hideMark/>
          </w:tcPr>
          <w:p w14:paraId="6CDFCA1F" w14:textId="77777777" w:rsidR="00C0436C" w:rsidRPr="00B322A8" w:rsidRDefault="00C0436C" w:rsidP="00C12606">
            <w:pPr>
              <w:pStyle w:val="TAL"/>
              <w:keepNext w:val="0"/>
            </w:pPr>
            <w:r w:rsidRPr="00B322A8">
              <w:t>0.03</w:t>
            </w:r>
          </w:p>
        </w:tc>
      </w:tr>
      <w:tr w:rsidR="00C0436C" w:rsidRPr="00B322A8" w14:paraId="1FFDB557" w14:textId="77777777" w:rsidTr="00C12606">
        <w:trPr>
          <w:trHeight w:val="300"/>
        </w:trPr>
        <w:tc>
          <w:tcPr>
            <w:tcW w:w="1267" w:type="dxa"/>
            <w:noWrap/>
            <w:hideMark/>
          </w:tcPr>
          <w:p w14:paraId="7813FB07" w14:textId="77777777" w:rsidR="00C0436C" w:rsidRPr="00B322A8" w:rsidRDefault="00C0436C" w:rsidP="00C12606">
            <w:pPr>
              <w:pStyle w:val="TAL"/>
              <w:keepNext w:val="0"/>
            </w:pPr>
            <w:r w:rsidRPr="00B322A8">
              <w:t>UE speed [m/s]</w:t>
            </w:r>
          </w:p>
        </w:tc>
        <w:tc>
          <w:tcPr>
            <w:tcW w:w="1100" w:type="dxa"/>
            <w:noWrap/>
            <w:hideMark/>
          </w:tcPr>
          <w:p w14:paraId="31922FD5" w14:textId="77777777" w:rsidR="00C0436C" w:rsidRPr="00B322A8" w:rsidRDefault="00C0436C" w:rsidP="00C12606">
            <w:pPr>
              <w:pStyle w:val="TAL"/>
              <w:keepNext w:val="0"/>
            </w:pPr>
            <w:r w:rsidRPr="00B322A8">
              <w:t>UE DoT Az [°]</w:t>
            </w:r>
          </w:p>
        </w:tc>
        <w:tc>
          <w:tcPr>
            <w:tcW w:w="2107" w:type="dxa"/>
            <w:noWrap/>
            <w:hideMark/>
          </w:tcPr>
          <w:p w14:paraId="5041D49F"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886B43A"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32BCCE18" w14:textId="77777777" w:rsidR="00C0436C" w:rsidRPr="00B322A8" w:rsidRDefault="00C0436C" w:rsidP="00C12606">
            <w:pPr>
              <w:pStyle w:val="TAL"/>
              <w:keepNext w:val="0"/>
            </w:pPr>
            <w:r w:rsidRPr="00B322A8">
              <w:t>K-factor [dB]</w:t>
            </w:r>
          </w:p>
        </w:tc>
        <w:tc>
          <w:tcPr>
            <w:tcW w:w="873" w:type="dxa"/>
            <w:noWrap/>
            <w:hideMark/>
          </w:tcPr>
          <w:p w14:paraId="103B2AF7" w14:textId="77777777" w:rsidR="00C0436C" w:rsidRPr="00B322A8" w:rsidRDefault="00C0436C" w:rsidP="00C12606">
            <w:pPr>
              <w:pStyle w:val="TAL"/>
              <w:keepNext w:val="0"/>
            </w:pPr>
            <w:r w:rsidRPr="00B322A8">
              <w:t xml:space="preserve"> </w:t>
            </w:r>
          </w:p>
        </w:tc>
        <w:tc>
          <w:tcPr>
            <w:tcW w:w="873" w:type="dxa"/>
            <w:noWrap/>
            <w:hideMark/>
          </w:tcPr>
          <w:p w14:paraId="48EBFAB4" w14:textId="77777777" w:rsidR="00C0436C" w:rsidRPr="00B322A8" w:rsidRDefault="00C0436C" w:rsidP="00C12606">
            <w:pPr>
              <w:pStyle w:val="TAL"/>
              <w:keepNext w:val="0"/>
            </w:pPr>
          </w:p>
        </w:tc>
      </w:tr>
      <w:tr w:rsidR="00C0436C" w:rsidRPr="00B322A8" w14:paraId="1C817511" w14:textId="77777777" w:rsidTr="00C12606">
        <w:trPr>
          <w:trHeight w:val="300"/>
        </w:trPr>
        <w:tc>
          <w:tcPr>
            <w:tcW w:w="1267" w:type="dxa"/>
            <w:noWrap/>
            <w:hideMark/>
          </w:tcPr>
          <w:p w14:paraId="63229E4C" w14:textId="77777777" w:rsidR="00C0436C" w:rsidRPr="00B322A8" w:rsidRDefault="00C0436C" w:rsidP="00C12606">
            <w:pPr>
              <w:pStyle w:val="TAL"/>
              <w:keepNext w:val="0"/>
            </w:pPr>
            <w:r w:rsidRPr="00B322A8">
              <w:t>0.833</w:t>
            </w:r>
          </w:p>
        </w:tc>
        <w:tc>
          <w:tcPr>
            <w:tcW w:w="1100" w:type="dxa"/>
            <w:noWrap/>
            <w:hideMark/>
          </w:tcPr>
          <w:p w14:paraId="421FC5B1" w14:textId="77777777" w:rsidR="00C0436C" w:rsidRPr="00B322A8" w:rsidRDefault="00C0436C" w:rsidP="00C12606">
            <w:pPr>
              <w:pStyle w:val="TAL"/>
              <w:keepNext w:val="0"/>
            </w:pPr>
            <w:r w:rsidRPr="00B322A8">
              <w:t>81.43</w:t>
            </w:r>
          </w:p>
        </w:tc>
        <w:tc>
          <w:tcPr>
            <w:tcW w:w="2107" w:type="dxa"/>
            <w:noWrap/>
            <w:hideMark/>
          </w:tcPr>
          <w:p w14:paraId="57EFE959" w14:textId="77777777" w:rsidR="00C0436C" w:rsidRPr="00B322A8" w:rsidRDefault="00C0436C" w:rsidP="00C12606">
            <w:pPr>
              <w:pStyle w:val="TAL"/>
              <w:keepNext w:val="0"/>
            </w:pPr>
            <w:r w:rsidRPr="00B322A8">
              <w:t>(</w:t>
            </w:r>
            <w:proofErr w:type="gramStart"/>
            <w:r w:rsidRPr="00B322A8">
              <w:t>240.63,-</w:t>
            </w:r>
            <w:proofErr w:type="gramEnd"/>
            <w:r w:rsidRPr="00B322A8">
              <w:t>0.61,1.5)</w:t>
            </w:r>
          </w:p>
        </w:tc>
        <w:tc>
          <w:tcPr>
            <w:tcW w:w="2082" w:type="dxa"/>
            <w:noWrap/>
            <w:hideMark/>
          </w:tcPr>
          <w:p w14:paraId="29D7D134" w14:textId="77777777" w:rsidR="00C0436C" w:rsidRPr="00B322A8" w:rsidRDefault="00C0436C" w:rsidP="00C12606">
            <w:pPr>
              <w:pStyle w:val="TAL"/>
              <w:keepNext w:val="0"/>
            </w:pPr>
            <w:r w:rsidRPr="00B322A8">
              <w:t>(0,0,10)</w:t>
            </w:r>
          </w:p>
        </w:tc>
        <w:tc>
          <w:tcPr>
            <w:tcW w:w="1117" w:type="dxa"/>
            <w:noWrap/>
            <w:hideMark/>
          </w:tcPr>
          <w:p w14:paraId="57817182" w14:textId="77777777" w:rsidR="00C0436C" w:rsidRPr="00B322A8" w:rsidRDefault="00C0436C" w:rsidP="00C12606">
            <w:pPr>
              <w:pStyle w:val="TAL"/>
              <w:keepNext w:val="0"/>
            </w:pPr>
            <w:r w:rsidRPr="00B322A8">
              <w:t>-</w:t>
            </w:r>
          </w:p>
        </w:tc>
        <w:tc>
          <w:tcPr>
            <w:tcW w:w="873" w:type="dxa"/>
            <w:noWrap/>
            <w:hideMark/>
          </w:tcPr>
          <w:p w14:paraId="1BEC7C38" w14:textId="77777777" w:rsidR="00C0436C" w:rsidRPr="00B322A8" w:rsidRDefault="00C0436C" w:rsidP="00C12606">
            <w:pPr>
              <w:pStyle w:val="TAL"/>
              <w:keepNext w:val="0"/>
            </w:pPr>
          </w:p>
        </w:tc>
        <w:tc>
          <w:tcPr>
            <w:tcW w:w="873" w:type="dxa"/>
            <w:noWrap/>
            <w:hideMark/>
          </w:tcPr>
          <w:p w14:paraId="5A662AB6" w14:textId="77777777" w:rsidR="00C0436C" w:rsidRPr="00B322A8" w:rsidRDefault="00C0436C" w:rsidP="00C12606">
            <w:pPr>
              <w:pStyle w:val="TAL"/>
              <w:keepNext w:val="0"/>
            </w:pPr>
          </w:p>
        </w:tc>
      </w:tr>
      <w:tr w:rsidR="00C0436C" w:rsidRPr="00B322A8" w14:paraId="0DB32587" w14:textId="77777777" w:rsidTr="00C12606">
        <w:trPr>
          <w:trHeight w:val="300"/>
        </w:trPr>
        <w:tc>
          <w:tcPr>
            <w:tcW w:w="1267" w:type="dxa"/>
            <w:noWrap/>
            <w:hideMark/>
          </w:tcPr>
          <w:p w14:paraId="2D74C4B3" w14:textId="77777777" w:rsidR="00C0436C" w:rsidRPr="00B322A8" w:rsidRDefault="00C0436C" w:rsidP="00C12606">
            <w:pPr>
              <w:pStyle w:val="TAL"/>
              <w:keepNext w:val="0"/>
            </w:pPr>
          </w:p>
        </w:tc>
        <w:tc>
          <w:tcPr>
            <w:tcW w:w="1100" w:type="dxa"/>
            <w:noWrap/>
            <w:hideMark/>
          </w:tcPr>
          <w:p w14:paraId="73AAD15A" w14:textId="77777777" w:rsidR="00C0436C" w:rsidRPr="00B322A8" w:rsidRDefault="00C0436C" w:rsidP="00C12606">
            <w:pPr>
              <w:pStyle w:val="TAL"/>
              <w:keepNext w:val="0"/>
            </w:pPr>
          </w:p>
        </w:tc>
        <w:tc>
          <w:tcPr>
            <w:tcW w:w="2107" w:type="dxa"/>
            <w:noWrap/>
            <w:hideMark/>
          </w:tcPr>
          <w:p w14:paraId="7B2E7116" w14:textId="77777777" w:rsidR="00C0436C" w:rsidRPr="00B322A8" w:rsidRDefault="00C0436C" w:rsidP="00C12606">
            <w:pPr>
              <w:pStyle w:val="TAL"/>
              <w:keepNext w:val="0"/>
            </w:pPr>
          </w:p>
        </w:tc>
        <w:tc>
          <w:tcPr>
            <w:tcW w:w="2082" w:type="dxa"/>
            <w:noWrap/>
            <w:hideMark/>
          </w:tcPr>
          <w:p w14:paraId="3FB561E3" w14:textId="77777777" w:rsidR="00C0436C" w:rsidRPr="00B322A8" w:rsidRDefault="00C0436C" w:rsidP="00C12606">
            <w:pPr>
              <w:pStyle w:val="TAL"/>
              <w:keepNext w:val="0"/>
            </w:pPr>
          </w:p>
        </w:tc>
        <w:tc>
          <w:tcPr>
            <w:tcW w:w="1117" w:type="dxa"/>
            <w:noWrap/>
            <w:hideMark/>
          </w:tcPr>
          <w:p w14:paraId="2C7915E9" w14:textId="77777777" w:rsidR="00C0436C" w:rsidRPr="00B322A8" w:rsidRDefault="00C0436C" w:rsidP="00C12606">
            <w:pPr>
              <w:pStyle w:val="TAL"/>
              <w:keepNext w:val="0"/>
            </w:pPr>
          </w:p>
        </w:tc>
        <w:tc>
          <w:tcPr>
            <w:tcW w:w="873" w:type="dxa"/>
            <w:noWrap/>
            <w:hideMark/>
          </w:tcPr>
          <w:p w14:paraId="3C4A5A52" w14:textId="77777777" w:rsidR="00C0436C" w:rsidRPr="00B322A8" w:rsidRDefault="00C0436C" w:rsidP="00C12606">
            <w:pPr>
              <w:pStyle w:val="TAL"/>
              <w:keepNext w:val="0"/>
            </w:pPr>
          </w:p>
        </w:tc>
        <w:tc>
          <w:tcPr>
            <w:tcW w:w="873" w:type="dxa"/>
            <w:noWrap/>
            <w:hideMark/>
          </w:tcPr>
          <w:p w14:paraId="0B77CAFE" w14:textId="77777777" w:rsidR="00C0436C" w:rsidRPr="00B322A8" w:rsidRDefault="00C0436C" w:rsidP="00C12606">
            <w:pPr>
              <w:pStyle w:val="TAL"/>
              <w:keepNext w:val="0"/>
            </w:pPr>
          </w:p>
        </w:tc>
      </w:tr>
      <w:tr w:rsidR="00C0436C" w:rsidRPr="00B322A8" w14:paraId="50D9A826" w14:textId="77777777" w:rsidTr="00C12606">
        <w:trPr>
          <w:trHeight w:val="300"/>
        </w:trPr>
        <w:tc>
          <w:tcPr>
            <w:tcW w:w="1267" w:type="dxa"/>
            <w:shd w:val="clear" w:color="auto" w:fill="EDEDED" w:themeFill="accent3" w:themeFillTint="33"/>
            <w:noWrap/>
            <w:hideMark/>
          </w:tcPr>
          <w:p w14:paraId="2CB368D0"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9C8B2F3" w14:textId="77777777" w:rsidR="00C0436C" w:rsidRPr="00F94504" w:rsidRDefault="00C0436C" w:rsidP="00C12606">
            <w:pPr>
              <w:pStyle w:val="TAL"/>
              <w:keepNext w:val="0"/>
              <w:rPr>
                <w:b/>
                <w:bCs/>
              </w:rPr>
            </w:pPr>
            <w:r w:rsidRPr="00F94504">
              <w:rPr>
                <w:b/>
                <w:bCs/>
              </w:rPr>
              <w:t>7</w:t>
            </w:r>
          </w:p>
        </w:tc>
        <w:tc>
          <w:tcPr>
            <w:tcW w:w="2107" w:type="dxa"/>
            <w:shd w:val="clear" w:color="auto" w:fill="EDEDED" w:themeFill="accent3" w:themeFillTint="33"/>
            <w:noWrap/>
            <w:hideMark/>
          </w:tcPr>
          <w:p w14:paraId="238607BE" w14:textId="77777777" w:rsidR="00C0436C" w:rsidRPr="00B322A8" w:rsidRDefault="00C0436C" w:rsidP="00C12606">
            <w:pPr>
              <w:pStyle w:val="TAL"/>
              <w:keepNext w:val="0"/>
            </w:pPr>
          </w:p>
        </w:tc>
        <w:tc>
          <w:tcPr>
            <w:tcW w:w="2082" w:type="dxa"/>
            <w:shd w:val="clear" w:color="auto" w:fill="EDEDED" w:themeFill="accent3" w:themeFillTint="33"/>
            <w:noWrap/>
            <w:hideMark/>
          </w:tcPr>
          <w:p w14:paraId="67E3DA6A" w14:textId="77777777" w:rsidR="00C0436C" w:rsidRPr="00B322A8" w:rsidRDefault="00C0436C" w:rsidP="00C12606">
            <w:pPr>
              <w:pStyle w:val="TAL"/>
              <w:keepNext w:val="0"/>
            </w:pPr>
          </w:p>
        </w:tc>
        <w:tc>
          <w:tcPr>
            <w:tcW w:w="1117" w:type="dxa"/>
            <w:shd w:val="clear" w:color="auto" w:fill="EDEDED" w:themeFill="accent3" w:themeFillTint="33"/>
            <w:noWrap/>
            <w:hideMark/>
          </w:tcPr>
          <w:p w14:paraId="2B3EFEE8" w14:textId="77777777" w:rsidR="00C0436C" w:rsidRPr="00B322A8" w:rsidRDefault="00C0436C" w:rsidP="00C12606">
            <w:pPr>
              <w:pStyle w:val="TAL"/>
              <w:keepNext w:val="0"/>
            </w:pPr>
          </w:p>
        </w:tc>
        <w:tc>
          <w:tcPr>
            <w:tcW w:w="873" w:type="dxa"/>
            <w:shd w:val="clear" w:color="auto" w:fill="EDEDED" w:themeFill="accent3" w:themeFillTint="33"/>
            <w:noWrap/>
            <w:hideMark/>
          </w:tcPr>
          <w:p w14:paraId="2AC5E16D" w14:textId="77777777" w:rsidR="00C0436C" w:rsidRPr="00B322A8" w:rsidRDefault="00C0436C" w:rsidP="00C12606">
            <w:pPr>
              <w:pStyle w:val="TAL"/>
              <w:keepNext w:val="0"/>
            </w:pPr>
          </w:p>
        </w:tc>
        <w:tc>
          <w:tcPr>
            <w:tcW w:w="873" w:type="dxa"/>
            <w:shd w:val="clear" w:color="auto" w:fill="EDEDED" w:themeFill="accent3" w:themeFillTint="33"/>
            <w:noWrap/>
            <w:hideMark/>
          </w:tcPr>
          <w:p w14:paraId="0465CF98" w14:textId="77777777" w:rsidR="00C0436C" w:rsidRPr="00B322A8" w:rsidRDefault="00C0436C" w:rsidP="00C12606">
            <w:pPr>
              <w:pStyle w:val="TAL"/>
              <w:keepNext w:val="0"/>
            </w:pPr>
          </w:p>
        </w:tc>
      </w:tr>
      <w:tr w:rsidR="00C0436C" w:rsidRPr="00B322A8" w14:paraId="5786C47B" w14:textId="77777777" w:rsidTr="00C12606">
        <w:trPr>
          <w:trHeight w:val="300"/>
        </w:trPr>
        <w:tc>
          <w:tcPr>
            <w:tcW w:w="1267" w:type="dxa"/>
            <w:noWrap/>
            <w:hideMark/>
          </w:tcPr>
          <w:p w14:paraId="4914A0E8" w14:textId="77777777" w:rsidR="00C0436C" w:rsidRPr="00B322A8" w:rsidRDefault="00C0436C" w:rsidP="00C12606">
            <w:pPr>
              <w:pStyle w:val="TAL"/>
              <w:keepNext w:val="0"/>
            </w:pPr>
            <w:r w:rsidRPr="00B322A8">
              <w:t>Cluster#</w:t>
            </w:r>
          </w:p>
        </w:tc>
        <w:tc>
          <w:tcPr>
            <w:tcW w:w="1100" w:type="dxa"/>
            <w:noWrap/>
            <w:hideMark/>
          </w:tcPr>
          <w:p w14:paraId="376DBBB9" w14:textId="77777777" w:rsidR="00C0436C" w:rsidRPr="00B322A8" w:rsidRDefault="00C0436C" w:rsidP="00C12606">
            <w:pPr>
              <w:pStyle w:val="TAL"/>
              <w:keepNext w:val="0"/>
            </w:pPr>
            <w:r w:rsidRPr="00B322A8">
              <w:t>Power [dB]</w:t>
            </w:r>
          </w:p>
        </w:tc>
        <w:tc>
          <w:tcPr>
            <w:tcW w:w="2107" w:type="dxa"/>
            <w:noWrap/>
            <w:hideMark/>
          </w:tcPr>
          <w:p w14:paraId="07C78113" w14:textId="77777777" w:rsidR="00C0436C" w:rsidRPr="00B322A8" w:rsidRDefault="00C0436C" w:rsidP="00C12606">
            <w:pPr>
              <w:pStyle w:val="TAL"/>
              <w:keepNext w:val="0"/>
            </w:pPr>
            <w:r w:rsidRPr="00B322A8">
              <w:t>Excess delay [ns]</w:t>
            </w:r>
          </w:p>
        </w:tc>
        <w:tc>
          <w:tcPr>
            <w:tcW w:w="2082" w:type="dxa"/>
            <w:noWrap/>
            <w:hideMark/>
          </w:tcPr>
          <w:p w14:paraId="0BAF79B7"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65DD23B7"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6FB01332" w14:textId="77777777" w:rsidR="00C0436C" w:rsidRPr="00B322A8" w:rsidRDefault="00C0436C" w:rsidP="00C12606">
            <w:pPr>
              <w:pStyle w:val="TAL"/>
              <w:keepNext w:val="0"/>
            </w:pPr>
            <w:r w:rsidRPr="00B322A8">
              <w:t>ASA [°]</w:t>
            </w:r>
          </w:p>
        </w:tc>
        <w:tc>
          <w:tcPr>
            <w:tcW w:w="873" w:type="dxa"/>
            <w:noWrap/>
            <w:hideMark/>
          </w:tcPr>
          <w:p w14:paraId="50DD5EB2"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03CF2CA5" w14:textId="77777777" w:rsidTr="00C12606">
        <w:trPr>
          <w:trHeight w:val="300"/>
        </w:trPr>
        <w:tc>
          <w:tcPr>
            <w:tcW w:w="1267" w:type="dxa"/>
            <w:noWrap/>
            <w:hideMark/>
          </w:tcPr>
          <w:p w14:paraId="682C7926" w14:textId="77777777" w:rsidR="00C0436C" w:rsidRPr="00B322A8" w:rsidRDefault="00C0436C" w:rsidP="00C12606">
            <w:pPr>
              <w:pStyle w:val="TAL"/>
              <w:keepNext w:val="0"/>
            </w:pPr>
            <w:r w:rsidRPr="00B322A8">
              <w:t>1</w:t>
            </w:r>
          </w:p>
        </w:tc>
        <w:tc>
          <w:tcPr>
            <w:tcW w:w="1100" w:type="dxa"/>
            <w:noWrap/>
            <w:hideMark/>
          </w:tcPr>
          <w:p w14:paraId="0D30982D" w14:textId="77777777" w:rsidR="00C0436C" w:rsidRPr="00B322A8" w:rsidRDefault="00C0436C" w:rsidP="00C12606">
            <w:pPr>
              <w:pStyle w:val="TAL"/>
              <w:keepNext w:val="0"/>
            </w:pPr>
            <w:r w:rsidRPr="00B322A8">
              <w:t>-12.09</w:t>
            </w:r>
          </w:p>
        </w:tc>
        <w:tc>
          <w:tcPr>
            <w:tcW w:w="2107" w:type="dxa"/>
            <w:noWrap/>
            <w:hideMark/>
          </w:tcPr>
          <w:p w14:paraId="1C4AA302" w14:textId="4A9C7771" w:rsidR="00C0436C" w:rsidRPr="00B322A8" w:rsidRDefault="00C0436C" w:rsidP="00C12606">
            <w:pPr>
              <w:pStyle w:val="TAL"/>
              <w:keepNext w:val="0"/>
            </w:pPr>
            <w:r w:rsidRPr="00145618">
              <w:t>0</w:t>
            </w:r>
          </w:p>
        </w:tc>
        <w:tc>
          <w:tcPr>
            <w:tcW w:w="2082" w:type="dxa"/>
            <w:noWrap/>
            <w:hideMark/>
          </w:tcPr>
          <w:p w14:paraId="765C4117" w14:textId="6F9F0CBB" w:rsidR="00C0436C" w:rsidRPr="00B322A8" w:rsidRDefault="00C0436C" w:rsidP="00C12606">
            <w:pPr>
              <w:pStyle w:val="TAL"/>
              <w:keepNext w:val="0"/>
            </w:pPr>
            <w:r w:rsidRPr="00145618">
              <w:t>-116.88</w:t>
            </w:r>
          </w:p>
        </w:tc>
        <w:tc>
          <w:tcPr>
            <w:tcW w:w="1117" w:type="dxa"/>
            <w:noWrap/>
            <w:hideMark/>
          </w:tcPr>
          <w:p w14:paraId="4C3A067E" w14:textId="43B8443D" w:rsidR="00C0436C" w:rsidRPr="00B322A8" w:rsidRDefault="00C0436C" w:rsidP="00C12606">
            <w:pPr>
              <w:pStyle w:val="TAL"/>
              <w:keepNext w:val="0"/>
            </w:pPr>
            <w:r w:rsidRPr="00145618">
              <w:t>-33.72</w:t>
            </w:r>
          </w:p>
        </w:tc>
        <w:tc>
          <w:tcPr>
            <w:tcW w:w="873" w:type="dxa"/>
            <w:noWrap/>
            <w:hideMark/>
          </w:tcPr>
          <w:p w14:paraId="6917E26B" w14:textId="77777777" w:rsidR="00C0436C" w:rsidRPr="00B322A8" w:rsidRDefault="00C0436C" w:rsidP="00C12606">
            <w:pPr>
              <w:pStyle w:val="TAL"/>
              <w:keepNext w:val="0"/>
            </w:pPr>
            <w:r w:rsidRPr="00B322A8">
              <w:t>12.29</w:t>
            </w:r>
          </w:p>
        </w:tc>
        <w:tc>
          <w:tcPr>
            <w:tcW w:w="873" w:type="dxa"/>
            <w:noWrap/>
            <w:hideMark/>
          </w:tcPr>
          <w:p w14:paraId="54560A1F" w14:textId="77777777" w:rsidR="00C0436C" w:rsidRPr="00B322A8" w:rsidRDefault="00C0436C" w:rsidP="00C12606">
            <w:pPr>
              <w:pStyle w:val="TAL"/>
              <w:keepNext w:val="0"/>
            </w:pPr>
            <w:r w:rsidRPr="00B322A8">
              <w:t>101.17</w:t>
            </w:r>
          </w:p>
        </w:tc>
      </w:tr>
      <w:tr w:rsidR="00C0436C" w:rsidRPr="00B322A8" w14:paraId="6728C2A4" w14:textId="77777777" w:rsidTr="00C12606">
        <w:trPr>
          <w:trHeight w:val="300"/>
        </w:trPr>
        <w:tc>
          <w:tcPr>
            <w:tcW w:w="1267" w:type="dxa"/>
            <w:noWrap/>
            <w:hideMark/>
          </w:tcPr>
          <w:p w14:paraId="3DF06034" w14:textId="77777777" w:rsidR="00C0436C" w:rsidRPr="00B322A8" w:rsidRDefault="00C0436C" w:rsidP="00C12606">
            <w:pPr>
              <w:pStyle w:val="TAL"/>
              <w:keepNext w:val="0"/>
            </w:pPr>
            <w:r w:rsidRPr="00B322A8">
              <w:t>2</w:t>
            </w:r>
          </w:p>
        </w:tc>
        <w:tc>
          <w:tcPr>
            <w:tcW w:w="1100" w:type="dxa"/>
            <w:noWrap/>
            <w:hideMark/>
          </w:tcPr>
          <w:p w14:paraId="49A76F73" w14:textId="77777777" w:rsidR="00C0436C" w:rsidRPr="00B322A8" w:rsidRDefault="00C0436C" w:rsidP="00C12606">
            <w:pPr>
              <w:pStyle w:val="TAL"/>
              <w:keepNext w:val="0"/>
            </w:pPr>
            <w:r w:rsidRPr="00B322A8">
              <w:t>-8.89</w:t>
            </w:r>
          </w:p>
        </w:tc>
        <w:tc>
          <w:tcPr>
            <w:tcW w:w="2107" w:type="dxa"/>
            <w:noWrap/>
            <w:hideMark/>
          </w:tcPr>
          <w:p w14:paraId="376B7056" w14:textId="0F1EBDFE" w:rsidR="00C0436C" w:rsidRPr="00B322A8" w:rsidRDefault="00C0436C" w:rsidP="00C12606">
            <w:pPr>
              <w:pStyle w:val="TAL"/>
              <w:keepNext w:val="0"/>
            </w:pPr>
            <w:r w:rsidRPr="00145618">
              <w:t>23</w:t>
            </w:r>
          </w:p>
        </w:tc>
        <w:tc>
          <w:tcPr>
            <w:tcW w:w="2082" w:type="dxa"/>
            <w:noWrap/>
            <w:hideMark/>
          </w:tcPr>
          <w:p w14:paraId="2FC159C0" w14:textId="296B66FB" w:rsidR="00C0436C" w:rsidRPr="00B322A8" w:rsidRDefault="00C0436C" w:rsidP="00C12606">
            <w:pPr>
              <w:pStyle w:val="TAL"/>
              <w:keepNext w:val="0"/>
            </w:pPr>
            <w:r w:rsidRPr="00145618">
              <w:t>128.82</w:t>
            </w:r>
          </w:p>
        </w:tc>
        <w:tc>
          <w:tcPr>
            <w:tcW w:w="1117" w:type="dxa"/>
            <w:noWrap/>
            <w:hideMark/>
          </w:tcPr>
          <w:p w14:paraId="279CF1AB" w14:textId="185A7D62" w:rsidR="00C0436C" w:rsidRPr="00B322A8" w:rsidRDefault="00C0436C" w:rsidP="00C12606">
            <w:pPr>
              <w:pStyle w:val="TAL"/>
              <w:keepNext w:val="0"/>
            </w:pPr>
            <w:r w:rsidRPr="00145618">
              <w:t>-18.2</w:t>
            </w:r>
          </w:p>
        </w:tc>
        <w:tc>
          <w:tcPr>
            <w:tcW w:w="873" w:type="dxa"/>
            <w:noWrap/>
            <w:hideMark/>
          </w:tcPr>
          <w:p w14:paraId="4AEFFB92" w14:textId="77777777" w:rsidR="00C0436C" w:rsidRPr="00B322A8" w:rsidRDefault="00C0436C" w:rsidP="00C12606">
            <w:pPr>
              <w:pStyle w:val="TAL"/>
              <w:keepNext w:val="0"/>
            </w:pPr>
            <w:r w:rsidRPr="00B322A8">
              <w:t>12.29</w:t>
            </w:r>
          </w:p>
        </w:tc>
        <w:tc>
          <w:tcPr>
            <w:tcW w:w="873" w:type="dxa"/>
            <w:noWrap/>
            <w:hideMark/>
          </w:tcPr>
          <w:p w14:paraId="7392F0B2" w14:textId="77777777" w:rsidR="00C0436C" w:rsidRPr="00B322A8" w:rsidRDefault="00C0436C" w:rsidP="00C12606">
            <w:pPr>
              <w:pStyle w:val="TAL"/>
              <w:keepNext w:val="0"/>
            </w:pPr>
            <w:r w:rsidRPr="00B322A8">
              <w:t>101.27</w:t>
            </w:r>
          </w:p>
        </w:tc>
      </w:tr>
      <w:tr w:rsidR="00C0436C" w:rsidRPr="00B322A8" w14:paraId="70547BB9" w14:textId="77777777" w:rsidTr="00C12606">
        <w:trPr>
          <w:trHeight w:val="300"/>
        </w:trPr>
        <w:tc>
          <w:tcPr>
            <w:tcW w:w="1267" w:type="dxa"/>
            <w:noWrap/>
            <w:hideMark/>
          </w:tcPr>
          <w:p w14:paraId="21BFEFA9" w14:textId="77777777" w:rsidR="00C0436C" w:rsidRPr="00B322A8" w:rsidRDefault="00C0436C" w:rsidP="00C12606">
            <w:pPr>
              <w:pStyle w:val="TAL"/>
              <w:keepNext w:val="0"/>
            </w:pPr>
            <w:r w:rsidRPr="00B322A8">
              <w:t>3</w:t>
            </w:r>
          </w:p>
        </w:tc>
        <w:tc>
          <w:tcPr>
            <w:tcW w:w="1100" w:type="dxa"/>
            <w:noWrap/>
            <w:hideMark/>
          </w:tcPr>
          <w:p w14:paraId="5B59F751" w14:textId="77777777" w:rsidR="00C0436C" w:rsidRPr="00B322A8" w:rsidRDefault="00C0436C" w:rsidP="00C12606">
            <w:pPr>
              <w:pStyle w:val="TAL"/>
              <w:keepNext w:val="0"/>
            </w:pPr>
            <w:r w:rsidRPr="00B322A8">
              <w:t>-10.19</w:t>
            </w:r>
          </w:p>
        </w:tc>
        <w:tc>
          <w:tcPr>
            <w:tcW w:w="2107" w:type="dxa"/>
            <w:noWrap/>
            <w:hideMark/>
          </w:tcPr>
          <w:p w14:paraId="2571BEDC" w14:textId="6288D60A" w:rsidR="00C0436C" w:rsidRPr="00B322A8" w:rsidRDefault="00C0436C" w:rsidP="00C12606">
            <w:pPr>
              <w:pStyle w:val="TAL"/>
              <w:keepNext w:val="0"/>
            </w:pPr>
            <w:r w:rsidRPr="00145618">
              <w:t>24</w:t>
            </w:r>
          </w:p>
        </w:tc>
        <w:tc>
          <w:tcPr>
            <w:tcW w:w="2082" w:type="dxa"/>
            <w:noWrap/>
            <w:hideMark/>
          </w:tcPr>
          <w:p w14:paraId="17B3CEFF" w14:textId="36883BBD" w:rsidR="00C0436C" w:rsidRPr="00B322A8" w:rsidRDefault="00C0436C" w:rsidP="00C12606">
            <w:pPr>
              <w:pStyle w:val="TAL"/>
              <w:keepNext w:val="0"/>
            </w:pPr>
            <w:r w:rsidRPr="00145618">
              <w:t>-138.67</w:t>
            </w:r>
          </w:p>
        </w:tc>
        <w:tc>
          <w:tcPr>
            <w:tcW w:w="1117" w:type="dxa"/>
            <w:noWrap/>
            <w:hideMark/>
          </w:tcPr>
          <w:p w14:paraId="6818D4A4" w14:textId="2368900A" w:rsidR="00C0436C" w:rsidRPr="00B322A8" w:rsidRDefault="00C0436C" w:rsidP="00C12606">
            <w:pPr>
              <w:pStyle w:val="TAL"/>
              <w:keepNext w:val="0"/>
            </w:pPr>
            <w:r w:rsidRPr="00145618">
              <w:t>-29.87</w:t>
            </w:r>
          </w:p>
        </w:tc>
        <w:tc>
          <w:tcPr>
            <w:tcW w:w="873" w:type="dxa"/>
            <w:noWrap/>
            <w:hideMark/>
          </w:tcPr>
          <w:p w14:paraId="1BA286C6" w14:textId="77777777" w:rsidR="00C0436C" w:rsidRPr="00B322A8" w:rsidRDefault="00C0436C" w:rsidP="00C12606">
            <w:pPr>
              <w:pStyle w:val="TAL"/>
              <w:keepNext w:val="0"/>
            </w:pPr>
            <w:r w:rsidRPr="00B322A8">
              <w:t>12.29</w:t>
            </w:r>
          </w:p>
        </w:tc>
        <w:tc>
          <w:tcPr>
            <w:tcW w:w="873" w:type="dxa"/>
            <w:noWrap/>
            <w:hideMark/>
          </w:tcPr>
          <w:p w14:paraId="451922AF" w14:textId="77777777" w:rsidR="00C0436C" w:rsidRPr="00B322A8" w:rsidRDefault="00C0436C" w:rsidP="00C12606">
            <w:pPr>
              <w:pStyle w:val="TAL"/>
              <w:keepNext w:val="0"/>
            </w:pPr>
            <w:r w:rsidRPr="00B322A8">
              <w:t>101.43</w:t>
            </w:r>
          </w:p>
        </w:tc>
      </w:tr>
      <w:tr w:rsidR="00C0436C" w:rsidRPr="00B322A8" w14:paraId="0E5FE494" w14:textId="77777777" w:rsidTr="00C12606">
        <w:trPr>
          <w:trHeight w:val="300"/>
        </w:trPr>
        <w:tc>
          <w:tcPr>
            <w:tcW w:w="1267" w:type="dxa"/>
            <w:noWrap/>
            <w:hideMark/>
          </w:tcPr>
          <w:p w14:paraId="741B547A" w14:textId="77777777" w:rsidR="00C0436C" w:rsidRPr="00B322A8" w:rsidRDefault="00C0436C" w:rsidP="00C12606">
            <w:pPr>
              <w:pStyle w:val="TAL"/>
              <w:keepNext w:val="0"/>
            </w:pPr>
            <w:r w:rsidRPr="00B322A8">
              <w:t>4</w:t>
            </w:r>
          </w:p>
        </w:tc>
        <w:tc>
          <w:tcPr>
            <w:tcW w:w="1100" w:type="dxa"/>
            <w:noWrap/>
            <w:hideMark/>
          </w:tcPr>
          <w:p w14:paraId="5784B84A" w14:textId="77777777" w:rsidR="00C0436C" w:rsidRPr="00B322A8" w:rsidRDefault="00C0436C" w:rsidP="00C12606">
            <w:pPr>
              <w:pStyle w:val="TAL"/>
              <w:keepNext w:val="0"/>
            </w:pPr>
            <w:r w:rsidRPr="00B322A8">
              <w:t>-11.19</w:t>
            </w:r>
          </w:p>
        </w:tc>
        <w:tc>
          <w:tcPr>
            <w:tcW w:w="2107" w:type="dxa"/>
            <w:noWrap/>
            <w:hideMark/>
          </w:tcPr>
          <w:p w14:paraId="199EE559" w14:textId="7D6A82F5" w:rsidR="00C0436C" w:rsidRPr="00B322A8" w:rsidRDefault="00C0436C" w:rsidP="00C12606">
            <w:pPr>
              <w:pStyle w:val="TAL"/>
              <w:keepNext w:val="0"/>
            </w:pPr>
            <w:r w:rsidRPr="00145618">
              <w:t>24</w:t>
            </w:r>
          </w:p>
        </w:tc>
        <w:tc>
          <w:tcPr>
            <w:tcW w:w="2082" w:type="dxa"/>
            <w:noWrap/>
            <w:hideMark/>
          </w:tcPr>
          <w:p w14:paraId="7FD14179" w14:textId="7A2EDB19" w:rsidR="00C0436C" w:rsidRPr="00B322A8" w:rsidRDefault="00C0436C" w:rsidP="00C12606">
            <w:pPr>
              <w:pStyle w:val="TAL"/>
              <w:keepNext w:val="0"/>
            </w:pPr>
            <w:r w:rsidRPr="00145618">
              <w:t>128.82</w:t>
            </w:r>
          </w:p>
        </w:tc>
        <w:tc>
          <w:tcPr>
            <w:tcW w:w="1117" w:type="dxa"/>
            <w:noWrap/>
            <w:hideMark/>
          </w:tcPr>
          <w:p w14:paraId="19C9BD5D" w14:textId="72985613" w:rsidR="00C0436C" w:rsidRPr="00B322A8" w:rsidRDefault="00C0436C" w:rsidP="00C12606">
            <w:pPr>
              <w:pStyle w:val="TAL"/>
              <w:keepNext w:val="0"/>
            </w:pPr>
            <w:r w:rsidRPr="00145618">
              <w:t>-18.2</w:t>
            </w:r>
          </w:p>
        </w:tc>
        <w:tc>
          <w:tcPr>
            <w:tcW w:w="873" w:type="dxa"/>
            <w:noWrap/>
            <w:hideMark/>
          </w:tcPr>
          <w:p w14:paraId="6B725CBE" w14:textId="77777777" w:rsidR="00C0436C" w:rsidRPr="00B322A8" w:rsidRDefault="00C0436C" w:rsidP="00C12606">
            <w:pPr>
              <w:pStyle w:val="TAL"/>
              <w:keepNext w:val="0"/>
            </w:pPr>
            <w:r w:rsidRPr="00B322A8">
              <w:t>11.061</w:t>
            </w:r>
          </w:p>
        </w:tc>
        <w:tc>
          <w:tcPr>
            <w:tcW w:w="873" w:type="dxa"/>
            <w:noWrap/>
            <w:hideMark/>
          </w:tcPr>
          <w:p w14:paraId="1D5CDB90" w14:textId="77777777" w:rsidR="00C0436C" w:rsidRPr="00B322A8" w:rsidRDefault="00C0436C" w:rsidP="00C12606">
            <w:pPr>
              <w:pStyle w:val="TAL"/>
              <w:keepNext w:val="0"/>
            </w:pPr>
            <w:r w:rsidRPr="00B322A8">
              <w:t>101.27</w:t>
            </w:r>
          </w:p>
        </w:tc>
      </w:tr>
      <w:tr w:rsidR="00C0436C" w:rsidRPr="00B322A8" w14:paraId="7A8A7443" w14:textId="77777777" w:rsidTr="00C12606">
        <w:trPr>
          <w:trHeight w:val="300"/>
        </w:trPr>
        <w:tc>
          <w:tcPr>
            <w:tcW w:w="1267" w:type="dxa"/>
            <w:noWrap/>
            <w:hideMark/>
          </w:tcPr>
          <w:p w14:paraId="0FD0BD43" w14:textId="77777777" w:rsidR="00C0436C" w:rsidRPr="00B322A8" w:rsidRDefault="00C0436C" w:rsidP="00C12606">
            <w:pPr>
              <w:pStyle w:val="TAL"/>
              <w:keepNext w:val="0"/>
            </w:pPr>
            <w:r w:rsidRPr="00B322A8">
              <w:t>5</w:t>
            </w:r>
          </w:p>
        </w:tc>
        <w:tc>
          <w:tcPr>
            <w:tcW w:w="1100" w:type="dxa"/>
            <w:noWrap/>
            <w:hideMark/>
          </w:tcPr>
          <w:p w14:paraId="55F96F5B" w14:textId="77777777" w:rsidR="00C0436C" w:rsidRPr="00B322A8" w:rsidRDefault="00C0436C" w:rsidP="00C12606">
            <w:pPr>
              <w:pStyle w:val="TAL"/>
              <w:keepNext w:val="0"/>
            </w:pPr>
            <w:r w:rsidRPr="00B322A8">
              <w:t>-12.89</w:t>
            </w:r>
          </w:p>
        </w:tc>
        <w:tc>
          <w:tcPr>
            <w:tcW w:w="2107" w:type="dxa"/>
            <w:noWrap/>
            <w:hideMark/>
          </w:tcPr>
          <w:p w14:paraId="5D31E2DA" w14:textId="592B0AD1" w:rsidR="00C0436C" w:rsidRPr="00B322A8" w:rsidRDefault="00C0436C" w:rsidP="00C12606">
            <w:pPr>
              <w:pStyle w:val="TAL"/>
              <w:keepNext w:val="0"/>
            </w:pPr>
            <w:r w:rsidRPr="00145618">
              <w:t>26</w:t>
            </w:r>
          </w:p>
        </w:tc>
        <w:tc>
          <w:tcPr>
            <w:tcW w:w="2082" w:type="dxa"/>
            <w:noWrap/>
            <w:hideMark/>
          </w:tcPr>
          <w:p w14:paraId="5DD8BB81" w14:textId="634ACDC3" w:rsidR="00C0436C" w:rsidRPr="00B322A8" w:rsidRDefault="00C0436C" w:rsidP="00C12606">
            <w:pPr>
              <w:pStyle w:val="TAL"/>
              <w:keepNext w:val="0"/>
            </w:pPr>
            <w:r w:rsidRPr="00145618">
              <w:t>128.82</w:t>
            </w:r>
          </w:p>
        </w:tc>
        <w:tc>
          <w:tcPr>
            <w:tcW w:w="1117" w:type="dxa"/>
            <w:noWrap/>
            <w:hideMark/>
          </w:tcPr>
          <w:p w14:paraId="5E9E3CCC" w14:textId="47C4A9E0" w:rsidR="00C0436C" w:rsidRPr="00B322A8" w:rsidRDefault="00C0436C" w:rsidP="00C12606">
            <w:pPr>
              <w:pStyle w:val="TAL"/>
              <w:keepNext w:val="0"/>
            </w:pPr>
            <w:r w:rsidRPr="00145618">
              <w:t>-18.2</w:t>
            </w:r>
          </w:p>
        </w:tc>
        <w:tc>
          <w:tcPr>
            <w:tcW w:w="873" w:type="dxa"/>
            <w:noWrap/>
            <w:hideMark/>
          </w:tcPr>
          <w:p w14:paraId="778F3E64" w14:textId="77777777" w:rsidR="00C0436C" w:rsidRPr="00B322A8" w:rsidRDefault="00C0436C" w:rsidP="00C12606">
            <w:pPr>
              <w:pStyle w:val="TAL"/>
              <w:keepNext w:val="0"/>
            </w:pPr>
            <w:r w:rsidRPr="00B322A8">
              <w:t>9.832</w:t>
            </w:r>
          </w:p>
        </w:tc>
        <w:tc>
          <w:tcPr>
            <w:tcW w:w="873" w:type="dxa"/>
            <w:noWrap/>
            <w:hideMark/>
          </w:tcPr>
          <w:p w14:paraId="4D596BD4" w14:textId="77777777" w:rsidR="00C0436C" w:rsidRPr="00B322A8" w:rsidRDefault="00C0436C" w:rsidP="00C12606">
            <w:pPr>
              <w:pStyle w:val="TAL"/>
              <w:keepNext w:val="0"/>
            </w:pPr>
            <w:r w:rsidRPr="00B322A8">
              <w:t>101.27</w:t>
            </w:r>
          </w:p>
        </w:tc>
      </w:tr>
      <w:tr w:rsidR="00C0436C" w:rsidRPr="00B322A8" w14:paraId="67312D36" w14:textId="77777777" w:rsidTr="00C12606">
        <w:trPr>
          <w:trHeight w:val="300"/>
        </w:trPr>
        <w:tc>
          <w:tcPr>
            <w:tcW w:w="1267" w:type="dxa"/>
            <w:noWrap/>
            <w:hideMark/>
          </w:tcPr>
          <w:p w14:paraId="2C9B1CC9" w14:textId="77777777" w:rsidR="00C0436C" w:rsidRPr="00B322A8" w:rsidRDefault="00C0436C" w:rsidP="00C12606">
            <w:pPr>
              <w:pStyle w:val="TAL"/>
              <w:keepNext w:val="0"/>
            </w:pPr>
            <w:r w:rsidRPr="00B322A8">
              <w:t>6</w:t>
            </w:r>
          </w:p>
        </w:tc>
        <w:tc>
          <w:tcPr>
            <w:tcW w:w="1100" w:type="dxa"/>
            <w:noWrap/>
            <w:hideMark/>
          </w:tcPr>
          <w:p w14:paraId="55AC1AF8" w14:textId="77777777" w:rsidR="00C0436C" w:rsidRPr="00B322A8" w:rsidRDefault="00C0436C" w:rsidP="00C12606">
            <w:pPr>
              <w:pStyle w:val="TAL"/>
              <w:keepNext w:val="0"/>
            </w:pPr>
            <w:r w:rsidRPr="00B322A8">
              <w:t>-7.69</w:t>
            </w:r>
          </w:p>
        </w:tc>
        <w:tc>
          <w:tcPr>
            <w:tcW w:w="2107" w:type="dxa"/>
            <w:noWrap/>
            <w:hideMark/>
          </w:tcPr>
          <w:p w14:paraId="46936EAA" w14:textId="5EB5CFC3" w:rsidR="00C0436C" w:rsidRPr="00B322A8" w:rsidRDefault="00C0436C" w:rsidP="00C12606">
            <w:pPr>
              <w:pStyle w:val="TAL"/>
              <w:keepNext w:val="0"/>
            </w:pPr>
            <w:r w:rsidRPr="00145618">
              <w:t>70</w:t>
            </w:r>
          </w:p>
        </w:tc>
        <w:tc>
          <w:tcPr>
            <w:tcW w:w="2082" w:type="dxa"/>
            <w:noWrap/>
            <w:hideMark/>
          </w:tcPr>
          <w:p w14:paraId="2109500B" w14:textId="7FF0606D" w:rsidR="00C0436C" w:rsidRPr="00B322A8" w:rsidRDefault="00C0436C" w:rsidP="00C12606">
            <w:pPr>
              <w:pStyle w:val="TAL"/>
              <w:keepNext w:val="0"/>
            </w:pPr>
            <w:r w:rsidRPr="00145618">
              <w:t>170.26</w:t>
            </w:r>
          </w:p>
        </w:tc>
        <w:tc>
          <w:tcPr>
            <w:tcW w:w="1117" w:type="dxa"/>
            <w:noWrap/>
            <w:hideMark/>
          </w:tcPr>
          <w:p w14:paraId="7D507921" w14:textId="43B027B7" w:rsidR="00C0436C" w:rsidRPr="00B322A8" w:rsidRDefault="00C0436C" w:rsidP="00C12606">
            <w:pPr>
              <w:pStyle w:val="TAL"/>
              <w:keepNext w:val="0"/>
            </w:pPr>
            <w:r w:rsidRPr="00145618">
              <w:t>-3.15</w:t>
            </w:r>
          </w:p>
        </w:tc>
        <w:tc>
          <w:tcPr>
            <w:tcW w:w="873" w:type="dxa"/>
            <w:noWrap/>
            <w:hideMark/>
          </w:tcPr>
          <w:p w14:paraId="1343DD9A" w14:textId="77777777" w:rsidR="00C0436C" w:rsidRPr="00B322A8" w:rsidRDefault="00C0436C" w:rsidP="00C12606">
            <w:pPr>
              <w:pStyle w:val="TAL"/>
              <w:keepNext w:val="0"/>
            </w:pPr>
            <w:r w:rsidRPr="00B322A8">
              <w:t>12.29</w:t>
            </w:r>
          </w:p>
        </w:tc>
        <w:tc>
          <w:tcPr>
            <w:tcW w:w="873" w:type="dxa"/>
            <w:noWrap/>
            <w:hideMark/>
          </w:tcPr>
          <w:p w14:paraId="2D99251A" w14:textId="77777777" w:rsidR="00C0436C" w:rsidRPr="00B322A8" w:rsidRDefault="00C0436C" w:rsidP="00C12606">
            <w:pPr>
              <w:pStyle w:val="TAL"/>
              <w:keepNext w:val="0"/>
            </w:pPr>
            <w:r w:rsidRPr="00B322A8">
              <w:t>101.32</w:t>
            </w:r>
          </w:p>
        </w:tc>
      </w:tr>
      <w:tr w:rsidR="00C0436C" w:rsidRPr="00B322A8" w14:paraId="18251433" w14:textId="77777777" w:rsidTr="00C12606">
        <w:trPr>
          <w:trHeight w:val="300"/>
        </w:trPr>
        <w:tc>
          <w:tcPr>
            <w:tcW w:w="1267" w:type="dxa"/>
            <w:noWrap/>
            <w:hideMark/>
          </w:tcPr>
          <w:p w14:paraId="64A0577E" w14:textId="77777777" w:rsidR="00C0436C" w:rsidRPr="00B322A8" w:rsidRDefault="00C0436C" w:rsidP="00C12606">
            <w:pPr>
              <w:pStyle w:val="TAL"/>
              <w:keepNext w:val="0"/>
            </w:pPr>
            <w:r w:rsidRPr="00B322A8">
              <w:t>7</w:t>
            </w:r>
          </w:p>
        </w:tc>
        <w:tc>
          <w:tcPr>
            <w:tcW w:w="1100" w:type="dxa"/>
            <w:noWrap/>
            <w:hideMark/>
          </w:tcPr>
          <w:p w14:paraId="764965AC" w14:textId="77777777" w:rsidR="00C0436C" w:rsidRPr="00B322A8" w:rsidRDefault="00C0436C" w:rsidP="00C12606">
            <w:pPr>
              <w:pStyle w:val="TAL"/>
              <w:keepNext w:val="0"/>
            </w:pPr>
            <w:r w:rsidRPr="00B322A8">
              <w:t>-9.89</w:t>
            </w:r>
          </w:p>
        </w:tc>
        <w:tc>
          <w:tcPr>
            <w:tcW w:w="2107" w:type="dxa"/>
            <w:noWrap/>
            <w:hideMark/>
          </w:tcPr>
          <w:p w14:paraId="78CE5CB6" w14:textId="57F06388" w:rsidR="00C0436C" w:rsidRPr="00B322A8" w:rsidRDefault="00C0436C" w:rsidP="00C12606">
            <w:pPr>
              <w:pStyle w:val="TAL"/>
              <w:keepNext w:val="0"/>
            </w:pPr>
            <w:r w:rsidRPr="00145618">
              <w:t>71</w:t>
            </w:r>
          </w:p>
        </w:tc>
        <w:tc>
          <w:tcPr>
            <w:tcW w:w="2082" w:type="dxa"/>
            <w:noWrap/>
            <w:hideMark/>
          </w:tcPr>
          <w:p w14:paraId="1FC79B3E" w14:textId="3C274042" w:rsidR="00C0436C" w:rsidRPr="00B322A8" w:rsidRDefault="00C0436C" w:rsidP="00C12606">
            <w:pPr>
              <w:pStyle w:val="TAL"/>
              <w:keepNext w:val="0"/>
            </w:pPr>
            <w:r w:rsidRPr="00145618">
              <w:t>170.26</w:t>
            </w:r>
          </w:p>
        </w:tc>
        <w:tc>
          <w:tcPr>
            <w:tcW w:w="1117" w:type="dxa"/>
            <w:noWrap/>
            <w:hideMark/>
          </w:tcPr>
          <w:p w14:paraId="479B6D5E" w14:textId="48D8F460" w:rsidR="00C0436C" w:rsidRPr="00B322A8" w:rsidRDefault="00C0436C" w:rsidP="00C12606">
            <w:pPr>
              <w:pStyle w:val="TAL"/>
              <w:keepNext w:val="0"/>
            </w:pPr>
            <w:r w:rsidRPr="00145618">
              <w:t>-3.15</w:t>
            </w:r>
          </w:p>
        </w:tc>
        <w:tc>
          <w:tcPr>
            <w:tcW w:w="873" w:type="dxa"/>
            <w:noWrap/>
            <w:hideMark/>
          </w:tcPr>
          <w:p w14:paraId="30BF92CE" w14:textId="77777777" w:rsidR="00C0436C" w:rsidRPr="00B322A8" w:rsidRDefault="00C0436C" w:rsidP="00C12606">
            <w:pPr>
              <w:pStyle w:val="TAL"/>
              <w:keepNext w:val="0"/>
            </w:pPr>
            <w:r w:rsidRPr="00B322A8">
              <w:t>11.061</w:t>
            </w:r>
          </w:p>
        </w:tc>
        <w:tc>
          <w:tcPr>
            <w:tcW w:w="873" w:type="dxa"/>
            <w:noWrap/>
            <w:hideMark/>
          </w:tcPr>
          <w:p w14:paraId="406FB2A4" w14:textId="77777777" w:rsidR="00C0436C" w:rsidRPr="00B322A8" w:rsidRDefault="00C0436C" w:rsidP="00C12606">
            <w:pPr>
              <w:pStyle w:val="TAL"/>
              <w:keepNext w:val="0"/>
            </w:pPr>
            <w:r w:rsidRPr="00B322A8">
              <w:t>101.32</w:t>
            </w:r>
          </w:p>
        </w:tc>
      </w:tr>
      <w:tr w:rsidR="00C0436C" w:rsidRPr="00B322A8" w14:paraId="6AB92D7C" w14:textId="77777777" w:rsidTr="00C12606">
        <w:trPr>
          <w:trHeight w:val="300"/>
        </w:trPr>
        <w:tc>
          <w:tcPr>
            <w:tcW w:w="1267" w:type="dxa"/>
            <w:noWrap/>
            <w:hideMark/>
          </w:tcPr>
          <w:p w14:paraId="61849B1A" w14:textId="77777777" w:rsidR="00C0436C" w:rsidRPr="00B322A8" w:rsidRDefault="00C0436C" w:rsidP="00C12606">
            <w:pPr>
              <w:pStyle w:val="TAL"/>
              <w:keepNext w:val="0"/>
            </w:pPr>
            <w:r w:rsidRPr="00B322A8">
              <w:t>8</w:t>
            </w:r>
          </w:p>
        </w:tc>
        <w:tc>
          <w:tcPr>
            <w:tcW w:w="1100" w:type="dxa"/>
            <w:noWrap/>
            <w:hideMark/>
          </w:tcPr>
          <w:p w14:paraId="373F2597" w14:textId="77777777" w:rsidR="00C0436C" w:rsidRPr="00B322A8" w:rsidRDefault="00C0436C" w:rsidP="00C12606">
            <w:pPr>
              <w:pStyle w:val="TAL"/>
              <w:keepNext w:val="0"/>
            </w:pPr>
            <w:r w:rsidRPr="00B322A8">
              <w:t>-11.59</w:t>
            </w:r>
          </w:p>
        </w:tc>
        <w:tc>
          <w:tcPr>
            <w:tcW w:w="2107" w:type="dxa"/>
            <w:noWrap/>
            <w:hideMark/>
          </w:tcPr>
          <w:p w14:paraId="0C91CFF9" w14:textId="4623DCE5" w:rsidR="00C0436C" w:rsidRPr="00B322A8" w:rsidRDefault="00C0436C" w:rsidP="00C12606">
            <w:pPr>
              <w:pStyle w:val="TAL"/>
              <w:keepNext w:val="0"/>
            </w:pPr>
            <w:r w:rsidRPr="00145618">
              <w:t>72</w:t>
            </w:r>
          </w:p>
        </w:tc>
        <w:tc>
          <w:tcPr>
            <w:tcW w:w="2082" w:type="dxa"/>
            <w:noWrap/>
            <w:hideMark/>
          </w:tcPr>
          <w:p w14:paraId="50E44D30" w14:textId="68DE04BF" w:rsidR="00C0436C" w:rsidRPr="00B322A8" w:rsidRDefault="00C0436C" w:rsidP="00C12606">
            <w:pPr>
              <w:pStyle w:val="TAL"/>
              <w:keepNext w:val="0"/>
            </w:pPr>
            <w:r w:rsidRPr="00145618">
              <w:t>170.26</w:t>
            </w:r>
          </w:p>
        </w:tc>
        <w:tc>
          <w:tcPr>
            <w:tcW w:w="1117" w:type="dxa"/>
            <w:noWrap/>
            <w:hideMark/>
          </w:tcPr>
          <w:p w14:paraId="6171FA16" w14:textId="2868FF23" w:rsidR="00C0436C" w:rsidRPr="00B322A8" w:rsidRDefault="00C0436C" w:rsidP="00C12606">
            <w:pPr>
              <w:pStyle w:val="TAL"/>
              <w:keepNext w:val="0"/>
            </w:pPr>
            <w:r w:rsidRPr="00145618">
              <w:t>-3.15</w:t>
            </w:r>
          </w:p>
        </w:tc>
        <w:tc>
          <w:tcPr>
            <w:tcW w:w="873" w:type="dxa"/>
            <w:noWrap/>
            <w:hideMark/>
          </w:tcPr>
          <w:p w14:paraId="6C93FB0D" w14:textId="77777777" w:rsidR="00C0436C" w:rsidRPr="00B322A8" w:rsidRDefault="00C0436C" w:rsidP="00C12606">
            <w:pPr>
              <w:pStyle w:val="TAL"/>
              <w:keepNext w:val="0"/>
            </w:pPr>
            <w:r w:rsidRPr="00B322A8">
              <w:t>9.832</w:t>
            </w:r>
          </w:p>
        </w:tc>
        <w:tc>
          <w:tcPr>
            <w:tcW w:w="873" w:type="dxa"/>
            <w:noWrap/>
            <w:hideMark/>
          </w:tcPr>
          <w:p w14:paraId="0413127E" w14:textId="77777777" w:rsidR="00C0436C" w:rsidRPr="00B322A8" w:rsidRDefault="00C0436C" w:rsidP="00C12606">
            <w:pPr>
              <w:pStyle w:val="TAL"/>
              <w:keepNext w:val="0"/>
            </w:pPr>
            <w:r w:rsidRPr="00B322A8">
              <w:t>101.32</w:t>
            </w:r>
          </w:p>
        </w:tc>
      </w:tr>
      <w:tr w:rsidR="00C0436C" w:rsidRPr="00B322A8" w14:paraId="7107F942" w14:textId="77777777" w:rsidTr="00C12606">
        <w:trPr>
          <w:trHeight w:val="300"/>
        </w:trPr>
        <w:tc>
          <w:tcPr>
            <w:tcW w:w="1267" w:type="dxa"/>
            <w:noWrap/>
            <w:hideMark/>
          </w:tcPr>
          <w:p w14:paraId="5D12D359" w14:textId="77777777" w:rsidR="00C0436C" w:rsidRPr="00B322A8" w:rsidRDefault="00C0436C" w:rsidP="00C12606">
            <w:pPr>
              <w:pStyle w:val="TAL"/>
              <w:keepNext w:val="0"/>
            </w:pPr>
            <w:r w:rsidRPr="00B322A8">
              <w:t>9</w:t>
            </w:r>
          </w:p>
        </w:tc>
        <w:tc>
          <w:tcPr>
            <w:tcW w:w="1100" w:type="dxa"/>
            <w:noWrap/>
            <w:hideMark/>
          </w:tcPr>
          <w:p w14:paraId="3642ED5A" w14:textId="77777777" w:rsidR="00C0436C" w:rsidRPr="00B322A8" w:rsidRDefault="00C0436C" w:rsidP="00C12606">
            <w:pPr>
              <w:pStyle w:val="TAL"/>
              <w:keepNext w:val="0"/>
            </w:pPr>
            <w:r w:rsidRPr="00B322A8">
              <w:t>-15.09</w:t>
            </w:r>
          </w:p>
        </w:tc>
        <w:tc>
          <w:tcPr>
            <w:tcW w:w="2107" w:type="dxa"/>
            <w:noWrap/>
            <w:hideMark/>
          </w:tcPr>
          <w:p w14:paraId="40985E60" w14:textId="5F109CD5" w:rsidR="00C0436C" w:rsidRPr="00B322A8" w:rsidRDefault="00C0436C" w:rsidP="00C12606">
            <w:pPr>
              <w:pStyle w:val="TAL"/>
              <w:keepNext w:val="0"/>
            </w:pPr>
            <w:r w:rsidRPr="00145618">
              <w:t>72</w:t>
            </w:r>
          </w:p>
        </w:tc>
        <w:tc>
          <w:tcPr>
            <w:tcW w:w="2082" w:type="dxa"/>
            <w:noWrap/>
            <w:hideMark/>
          </w:tcPr>
          <w:p w14:paraId="30696A0F" w14:textId="1B5D7D49" w:rsidR="00C0436C" w:rsidRPr="00B322A8" w:rsidRDefault="00C0436C" w:rsidP="00C12606">
            <w:pPr>
              <w:pStyle w:val="TAL"/>
              <w:keepNext w:val="0"/>
            </w:pPr>
            <w:r w:rsidRPr="00145618">
              <w:t>75.71</w:t>
            </w:r>
          </w:p>
        </w:tc>
        <w:tc>
          <w:tcPr>
            <w:tcW w:w="1117" w:type="dxa"/>
            <w:noWrap/>
            <w:hideMark/>
          </w:tcPr>
          <w:p w14:paraId="57168B7A" w14:textId="6C9C0E31" w:rsidR="00C0436C" w:rsidRPr="00B322A8" w:rsidRDefault="00C0436C" w:rsidP="00C12606">
            <w:pPr>
              <w:pStyle w:val="TAL"/>
              <w:keepNext w:val="0"/>
            </w:pPr>
            <w:r w:rsidRPr="00145618">
              <w:t>44.31</w:t>
            </w:r>
          </w:p>
        </w:tc>
        <w:tc>
          <w:tcPr>
            <w:tcW w:w="873" w:type="dxa"/>
            <w:noWrap/>
            <w:hideMark/>
          </w:tcPr>
          <w:p w14:paraId="16F1B2D8" w14:textId="77777777" w:rsidR="00C0436C" w:rsidRPr="00B322A8" w:rsidRDefault="00C0436C" w:rsidP="00C12606">
            <w:pPr>
              <w:pStyle w:val="TAL"/>
              <w:keepNext w:val="0"/>
            </w:pPr>
            <w:r w:rsidRPr="00B322A8">
              <w:t>12.29</w:t>
            </w:r>
          </w:p>
        </w:tc>
        <w:tc>
          <w:tcPr>
            <w:tcW w:w="873" w:type="dxa"/>
            <w:noWrap/>
            <w:hideMark/>
          </w:tcPr>
          <w:p w14:paraId="5166D50B" w14:textId="77777777" w:rsidR="00C0436C" w:rsidRPr="00B322A8" w:rsidRDefault="00C0436C" w:rsidP="00C12606">
            <w:pPr>
              <w:pStyle w:val="TAL"/>
              <w:keepNext w:val="0"/>
            </w:pPr>
            <w:r w:rsidRPr="00B322A8">
              <w:t>101.79</w:t>
            </w:r>
          </w:p>
        </w:tc>
      </w:tr>
      <w:tr w:rsidR="00C0436C" w:rsidRPr="00B322A8" w14:paraId="44665D1A" w14:textId="77777777" w:rsidTr="00C12606">
        <w:trPr>
          <w:trHeight w:val="300"/>
        </w:trPr>
        <w:tc>
          <w:tcPr>
            <w:tcW w:w="1267" w:type="dxa"/>
            <w:noWrap/>
            <w:hideMark/>
          </w:tcPr>
          <w:p w14:paraId="59F25941" w14:textId="77777777" w:rsidR="00C0436C" w:rsidRPr="00B322A8" w:rsidRDefault="00C0436C" w:rsidP="00C12606">
            <w:pPr>
              <w:pStyle w:val="TAL"/>
              <w:keepNext w:val="0"/>
            </w:pPr>
            <w:r w:rsidRPr="00B322A8">
              <w:t>10</w:t>
            </w:r>
          </w:p>
        </w:tc>
        <w:tc>
          <w:tcPr>
            <w:tcW w:w="1100" w:type="dxa"/>
            <w:noWrap/>
            <w:hideMark/>
          </w:tcPr>
          <w:p w14:paraId="4156EB41" w14:textId="77777777" w:rsidR="00C0436C" w:rsidRPr="00B322A8" w:rsidRDefault="00C0436C" w:rsidP="00C12606">
            <w:pPr>
              <w:pStyle w:val="TAL"/>
              <w:keepNext w:val="0"/>
            </w:pPr>
            <w:r w:rsidRPr="00B322A8">
              <w:t>-14.79</w:t>
            </w:r>
          </w:p>
        </w:tc>
        <w:tc>
          <w:tcPr>
            <w:tcW w:w="2107" w:type="dxa"/>
            <w:noWrap/>
            <w:hideMark/>
          </w:tcPr>
          <w:p w14:paraId="3E8BF1E2" w14:textId="39D9623D" w:rsidR="00C0436C" w:rsidRPr="00B322A8" w:rsidRDefault="00C0436C" w:rsidP="00C12606">
            <w:pPr>
              <w:pStyle w:val="TAL"/>
              <w:keepNext w:val="0"/>
            </w:pPr>
            <w:r w:rsidRPr="00145618">
              <w:t>87</w:t>
            </w:r>
          </w:p>
        </w:tc>
        <w:tc>
          <w:tcPr>
            <w:tcW w:w="2082" w:type="dxa"/>
            <w:noWrap/>
            <w:hideMark/>
          </w:tcPr>
          <w:p w14:paraId="19CB39B4" w14:textId="639AA27D" w:rsidR="00C0436C" w:rsidRPr="00B322A8" w:rsidRDefault="00C0436C" w:rsidP="00C12606">
            <w:pPr>
              <w:pStyle w:val="TAL"/>
              <w:keepNext w:val="0"/>
            </w:pPr>
            <w:r w:rsidRPr="00145618">
              <w:t>84.83</w:t>
            </w:r>
          </w:p>
        </w:tc>
        <w:tc>
          <w:tcPr>
            <w:tcW w:w="1117" w:type="dxa"/>
            <w:noWrap/>
            <w:hideMark/>
          </w:tcPr>
          <w:p w14:paraId="247176A0" w14:textId="3E587791" w:rsidR="00C0436C" w:rsidRPr="00B322A8" w:rsidRDefault="00C0436C" w:rsidP="00C12606">
            <w:pPr>
              <w:pStyle w:val="TAL"/>
              <w:keepNext w:val="0"/>
            </w:pPr>
            <w:r w:rsidRPr="00145618">
              <w:t>-45.39</w:t>
            </w:r>
          </w:p>
        </w:tc>
        <w:tc>
          <w:tcPr>
            <w:tcW w:w="873" w:type="dxa"/>
            <w:noWrap/>
            <w:hideMark/>
          </w:tcPr>
          <w:p w14:paraId="2FE08F80" w14:textId="77777777" w:rsidR="00C0436C" w:rsidRPr="00B322A8" w:rsidRDefault="00C0436C" w:rsidP="00C12606">
            <w:pPr>
              <w:pStyle w:val="TAL"/>
              <w:keepNext w:val="0"/>
            </w:pPr>
            <w:r w:rsidRPr="00B322A8">
              <w:t>12.29</w:t>
            </w:r>
          </w:p>
        </w:tc>
        <w:tc>
          <w:tcPr>
            <w:tcW w:w="873" w:type="dxa"/>
            <w:noWrap/>
            <w:hideMark/>
          </w:tcPr>
          <w:p w14:paraId="54EDDDE4" w14:textId="77777777" w:rsidR="00C0436C" w:rsidRPr="00B322A8" w:rsidRDefault="00C0436C" w:rsidP="00C12606">
            <w:pPr>
              <w:pStyle w:val="TAL"/>
              <w:keepNext w:val="0"/>
            </w:pPr>
            <w:r w:rsidRPr="00B322A8">
              <w:t>101.02</w:t>
            </w:r>
          </w:p>
        </w:tc>
      </w:tr>
      <w:tr w:rsidR="00C0436C" w:rsidRPr="00B322A8" w14:paraId="141DCF53" w14:textId="77777777" w:rsidTr="00C12606">
        <w:trPr>
          <w:trHeight w:val="300"/>
        </w:trPr>
        <w:tc>
          <w:tcPr>
            <w:tcW w:w="1267" w:type="dxa"/>
            <w:noWrap/>
            <w:hideMark/>
          </w:tcPr>
          <w:p w14:paraId="260E9027" w14:textId="77777777" w:rsidR="00C0436C" w:rsidRPr="00B322A8" w:rsidRDefault="00C0436C" w:rsidP="00C12606">
            <w:pPr>
              <w:pStyle w:val="TAL"/>
              <w:keepNext w:val="0"/>
            </w:pPr>
            <w:r w:rsidRPr="00B322A8">
              <w:t>11</w:t>
            </w:r>
          </w:p>
        </w:tc>
        <w:tc>
          <w:tcPr>
            <w:tcW w:w="1100" w:type="dxa"/>
            <w:noWrap/>
            <w:hideMark/>
          </w:tcPr>
          <w:p w14:paraId="17BCFC9D" w14:textId="77777777" w:rsidR="00C0436C" w:rsidRPr="00B322A8" w:rsidRDefault="00C0436C" w:rsidP="00C12606">
            <w:pPr>
              <w:pStyle w:val="TAL"/>
              <w:keepNext w:val="0"/>
            </w:pPr>
            <w:r w:rsidRPr="00B322A8">
              <w:t>-18.39</w:t>
            </w:r>
          </w:p>
        </w:tc>
        <w:tc>
          <w:tcPr>
            <w:tcW w:w="2107" w:type="dxa"/>
            <w:noWrap/>
            <w:hideMark/>
          </w:tcPr>
          <w:p w14:paraId="4833E1B6" w14:textId="62EFCD91" w:rsidR="00C0436C" w:rsidRPr="00B322A8" w:rsidRDefault="00C0436C" w:rsidP="00C12606">
            <w:pPr>
              <w:pStyle w:val="TAL"/>
              <w:keepNext w:val="0"/>
            </w:pPr>
            <w:r w:rsidRPr="00145618">
              <w:t>90</w:t>
            </w:r>
          </w:p>
        </w:tc>
        <w:tc>
          <w:tcPr>
            <w:tcW w:w="2082" w:type="dxa"/>
            <w:noWrap/>
            <w:hideMark/>
          </w:tcPr>
          <w:p w14:paraId="0966D252" w14:textId="24AE0FFD" w:rsidR="00C0436C" w:rsidRPr="00B322A8" w:rsidRDefault="00C0436C" w:rsidP="00C12606">
            <w:pPr>
              <w:pStyle w:val="TAL"/>
              <w:keepNext w:val="0"/>
            </w:pPr>
            <w:r w:rsidRPr="00145618">
              <w:t>-73.39</w:t>
            </w:r>
          </w:p>
        </w:tc>
        <w:tc>
          <w:tcPr>
            <w:tcW w:w="1117" w:type="dxa"/>
            <w:noWrap/>
            <w:hideMark/>
          </w:tcPr>
          <w:p w14:paraId="489F470A" w14:textId="44A82E5B" w:rsidR="00C0436C" w:rsidRPr="00B322A8" w:rsidRDefault="00C0436C" w:rsidP="00C12606">
            <w:pPr>
              <w:pStyle w:val="TAL"/>
              <w:keepNext w:val="0"/>
            </w:pPr>
            <w:r w:rsidRPr="00145618">
              <w:t>48.94</w:t>
            </w:r>
          </w:p>
        </w:tc>
        <w:tc>
          <w:tcPr>
            <w:tcW w:w="873" w:type="dxa"/>
            <w:noWrap/>
            <w:hideMark/>
          </w:tcPr>
          <w:p w14:paraId="21752DC4" w14:textId="77777777" w:rsidR="00C0436C" w:rsidRPr="00B322A8" w:rsidRDefault="00C0436C" w:rsidP="00C12606">
            <w:pPr>
              <w:pStyle w:val="TAL"/>
              <w:keepNext w:val="0"/>
            </w:pPr>
            <w:r w:rsidRPr="00B322A8">
              <w:t>12.29</w:t>
            </w:r>
          </w:p>
        </w:tc>
        <w:tc>
          <w:tcPr>
            <w:tcW w:w="873" w:type="dxa"/>
            <w:noWrap/>
            <w:hideMark/>
          </w:tcPr>
          <w:p w14:paraId="27697798" w14:textId="77777777" w:rsidR="00C0436C" w:rsidRPr="00B322A8" w:rsidRDefault="00C0436C" w:rsidP="00C12606">
            <w:pPr>
              <w:pStyle w:val="TAL"/>
              <w:keepNext w:val="0"/>
            </w:pPr>
            <w:r w:rsidRPr="00B322A8">
              <w:t>101.86</w:t>
            </w:r>
          </w:p>
        </w:tc>
      </w:tr>
      <w:tr w:rsidR="00C0436C" w:rsidRPr="00B322A8" w14:paraId="7B93372A" w14:textId="77777777" w:rsidTr="00C12606">
        <w:trPr>
          <w:trHeight w:val="300"/>
        </w:trPr>
        <w:tc>
          <w:tcPr>
            <w:tcW w:w="1267" w:type="dxa"/>
            <w:noWrap/>
            <w:hideMark/>
          </w:tcPr>
          <w:p w14:paraId="56A7531B" w14:textId="77777777" w:rsidR="00C0436C" w:rsidRPr="00B322A8" w:rsidRDefault="00C0436C" w:rsidP="00C12606">
            <w:pPr>
              <w:pStyle w:val="TAL"/>
              <w:keepNext w:val="0"/>
            </w:pPr>
            <w:r w:rsidRPr="00B322A8">
              <w:t>12</w:t>
            </w:r>
          </w:p>
        </w:tc>
        <w:tc>
          <w:tcPr>
            <w:tcW w:w="1100" w:type="dxa"/>
            <w:noWrap/>
            <w:hideMark/>
          </w:tcPr>
          <w:p w14:paraId="6C2C163C" w14:textId="77777777" w:rsidR="00C0436C" w:rsidRPr="00B322A8" w:rsidRDefault="00C0436C" w:rsidP="00C12606">
            <w:pPr>
              <w:pStyle w:val="TAL"/>
              <w:keepNext w:val="0"/>
            </w:pPr>
            <w:r w:rsidRPr="00B322A8">
              <w:t>-18.79</w:t>
            </w:r>
          </w:p>
        </w:tc>
        <w:tc>
          <w:tcPr>
            <w:tcW w:w="2107" w:type="dxa"/>
            <w:noWrap/>
            <w:hideMark/>
          </w:tcPr>
          <w:p w14:paraId="725DFD6C" w14:textId="030743E9" w:rsidR="00C0436C" w:rsidRPr="00B322A8" w:rsidRDefault="00C0436C" w:rsidP="00C12606">
            <w:pPr>
              <w:pStyle w:val="TAL"/>
              <w:keepNext w:val="0"/>
            </w:pPr>
            <w:r w:rsidRPr="00145618">
              <w:t>103</w:t>
            </w:r>
          </w:p>
        </w:tc>
        <w:tc>
          <w:tcPr>
            <w:tcW w:w="2082" w:type="dxa"/>
            <w:noWrap/>
            <w:hideMark/>
          </w:tcPr>
          <w:p w14:paraId="1ACFFB5E" w14:textId="48C4F5DF" w:rsidR="00C0436C" w:rsidRPr="00B322A8" w:rsidRDefault="00C0436C" w:rsidP="00C12606">
            <w:pPr>
              <w:pStyle w:val="TAL"/>
              <w:keepNext w:val="0"/>
            </w:pPr>
            <w:r w:rsidRPr="00145618">
              <w:t>68.72</w:t>
            </w:r>
          </w:p>
        </w:tc>
        <w:tc>
          <w:tcPr>
            <w:tcW w:w="1117" w:type="dxa"/>
            <w:noWrap/>
            <w:hideMark/>
          </w:tcPr>
          <w:p w14:paraId="37EB049D" w14:textId="471936A4" w:rsidR="00C0436C" w:rsidRPr="00B322A8" w:rsidRDefault="00C0436C" w:rsidP="00C12606">
            <w:pPr>
              <w:pStyle w:val="TAL"/>
              <w:keepNext w:val="0"/>
            </w:pPr>
            <w:r w:rsidRPr="00145618">
              <w:t>-66.64</w:t>
            </w:r>
          </w:p>
        </w:tc>
        <w:tc>
          <w:tcPr>
            <w:tcW w:w="873" w:type="dxa"/>
            <w:noWrap/>
            <w:hideMark/>
          </w:tcPr>
          <w:p w14:paraId="4E1CCF1B" w14:textId="77777777" w:rsidR="00C0436C" w:rsidRPr="00B322A8" w:rsidRDefault="00C0436C" w:rsidP="00C12606">
            <w:pPr>
              <w:pStyle w:val="TAL"/>
              <w:keepNext w:val="0"/>
            </w:pPr>
            <w:r w:rsidRPr="00B322A8">
              <w:t>12.29</w:t>
            </w:r>
          </w:p>
        </w:tc>
        <w:tc>
          <w:tcPr>
            <w:tcW w:w="873" w:type="dxa"/>
            <w:noWrap/>
            <w:hideMark/>
          </w:tcPr>
          <w:p w14:paraId="42421101" w14:textId="77777777" w:rsidR="00C0436C" w:rsidRPr="00B322A8" w:rsidRDefault="00C0436C" w:rsidP="00C12606">
            <w:pPr>
              <w:pStyle w:val="TAL"/>
              <w:keepNext w:val="0"/>
            </w:pPr>
            <w:r w:rsidRPr="00B322A8">
              <w:t>100.88</w:t>
            </w:r>
          </w:p>
        </w:tc>
      </w:tr>
      <w:tr w:rsidR="00C0436C" w:rsidRPr="00B322A8" w14:paraId="7A2A3564" w14:textId="77777777" w:rsidTr="00C12606">
        <w:trPr>
          <w:trHeight w:val="300"/>
        </w:trPr>
        <w:tc>
          <w:tcPr>
            <w:tcW w:w="1267" w:type="dxa"/>
            <w:noWrap/>
            <w:hideMark/>
          </w:tcPr>
          <w:p w14:paraId="59B8445C" w14:textId="77777777" w:rsidR="00C0436C" w:rsidRPr="00B322A8" w:rsidRDefault="00C0436C" w:rsidP="00C12606">
            <w:pPr>
              <w:pStyle w:val="TAL"/>
              <w:keepNext w:val="0"/>
            </w:pPr>
            <w:r w:rsidRPr="00B322A8">
              <w:t>13</w:t>
            </w:r>
          </w:p>
        </w:tc>
        <w:tc>
          <w:tcPr>
            <w:tcW w:w="1100" w:type="dxa"/>
            <w:noWrap/>
            <w:hideMark/>
          </w:tcPr>
          <w:p w14:paraId="0D23723D" w14:textId="77777777" w:rsidR="00C0436C" w:rsidRPr="00B322A8" w:rsidRDefault="00C0436C" w:rsidP="00C12606">
            <w:pPr>
              <w:pStyle w:val="TAL"/>
              <w:keepNext w:val="0"/>
            </w:pPr>
            <w:r w:rsidRPr="00B322A8">
              <w:t>-12.79</w:t>
            </w:r>
          </w:p>
        </w:tc>
        <w:tc>
          <w:tcPr>
            <w:tcW w:w="2107" w:type="dxa"/>
            <w:noWrap/>
            <w:hideMark/>
          </w:tcPr>
          <w:p w14:paraId="23E24875" w14:textId="2D521F20" w:rsidR="00C0436C" w:rsidRPr="00B322A8" w:rsidRDefault="00C0436C" w:rsidP="00C12606">
            <w:pPr>
              <w:pStyle w:val="TAL"/>
              <w:keepNext w:val="0"/>
            </w:pPr>
            <w:r w:rsidRPr="00145618">
              <w:t>135</w:t>
            </w:r>
          </w:p>
        </w:tc>
        <w:tc>
          <w:tcPr>
            <w:tcW w:w="2082" w:type="dxa"/>
            <w:noWrap/>
            <w:hideMark/>
          </w:tcPr>
          <w:p w14:paraId="3B02701E" w14:textId="4280D788" w:rsidR="00C0436C" w:rsidRPr="00B322A8" w:rsidRDefault="00C0436C" w:rsidP="00C12606">
            <w:pPr>
              <w:pStyle w:val="TAL"/>
              <w:keepNext w:val="0"/>
            </w:pPr>
            <w:r w:rsidRPr="00145618">
              <w:t>86.15</w:t>
            </w:r>
          </w:p>
        </w:tc>
        <w:tc>
          <w:tcPr>
            <w:tcW w:w="1117" w:type="dxa"/>
            <w:noWrap/>
            <w:hideMark/>
          </w:tcPr>
          <w:p w14:paraId="679410E7" w14:textId="63D94C21" w:rsidR="00C0436C" w:rsidRPr="00B322A8" w:rsidRDefault="00C0436C" w:rsidP="00C12606">
            <w:pPr>
              <w:pStyle w:val="TAL"/>
              <w:keepNext w:val="0"/>
            </w:pPr>
            <w:r w:rsidRPr="00145618">
              <w:t>-39.39</w:t>
            </w:r>
          </w:p>
        </w:tc>
        <w:tc>
          <w:tcPr>
            <w:tcW w:w="873" w:type="dxa"/>
            <w:noWrap/>
            <w:hideMark/>
          </w:tcPr>
          <w:p w14:paraId="36595E3D" w14:textId="77777777" w:rsidR="00C0436C" w:rsidRPr="00B322A8" w:rsidRDefault="00C0436C" w:rsidP="00C12606">
            <w:pPr>
              <w:pStyle w:val="TAL"/>
              <w:keepNext w:val="0"/>
            </w:pPr>
            <w:r w:rsidRPr="00B322A8">
              <w:t>12.29</w:t>
            </w:r>
          </w:p>
        </w:tc>
        <w:tc>
          <w:tcPr>
            <w:tcW w:w="873" w:type="dxa"/>
            <w:noWrap/>
            <w:hideMark/>
          </w:tcPr>
          <w:p w14:paraId="1D81085A" w14:textId="77777777" w:rsidR="00C0436C" w:rsidRPr="00B322A8" w:rsidRDefault="00C0436C" w:rsidP="00C12606">
            <w:pPr>
              <w:pStyle w:val="TAL"/>
              <w:keepNext w:val="0"/>
            </w:pPr>
            <w:r w:rsidRPr="00B322A8">
              <w:t>101.67</w:t>
            </w:r>
          </w:p>
        </w:tc>
      </w:tr>
      <w:tr w:rsidR="00C0436C" w:rsidRPr="00B322A8" w14:paraId="1FBB2D67" w14:textId="77777777" w:rsidTr="00C12606">
        <w:trPr>
          <w:trHeight w:val="300"/>
        </w:trPr>
        <w:tc>
          <w:tcPr>
            <w:tcW w:w="1267" w:type="dxa"/>
            <w:noWrap/>
            <w:hideMark/>
          </w:tcPr>
          <w:p w14:paraId="404F2F38" w14:textId="77777777" w:rsidR="00C0436C" w:rsidRPr="00B322A8" w:rsidRDefault="00C0436C" w:rsidP="00C12606">
            <w:pPr>
              <w:pStyle w:val="TAL"/>
              <w:keepNext w:val="0"/>
            </w:pPr>
            <w:r w:rsidRPr="00B322A8">
              <w:t>14</w:t>
            </w:r>
          </w:p>
        </w:tc>
        <w:tc>
          <w:tcPr>
            <w:tcW w:w="1100" w:type="dxa"/>
            <w:noWrap/>
            <w:hideMark/>
          </w:tcPr>
          <w:p w14:paraId="38D354C8" w14:textId="77777777" w:rsidR="00C0436C" w:rsidRPr="00B322A8" w:rsidRDefault="00C0436C" w:rsidP="00C12606">
            <w:pPr>
              <w:pStyle w:val="TAL"/>
              <w:keepNext w:val="0"/>
            </w:pPr>
            <w:r w:rsidRPr="00B322A8">
              <w:t>-14.49</w:t>
            </w:r>
          </w:p>
        </w:tc>
        <w:tc>
          <w:tcPr>
            <w:tcW w:w="2107" w:type="dxa"/>
            <w:noWrap/>
            <w:hideMark/>
          </w:tcPr>
          <w:p w14:paraId="1E68438A" w14:textId="224A7205" w:rsidR="00C0436C" w:rsidRPr="00B322A8" w:rsidRDefault="00C0436C" w:rsidP="00C12606">
            <w:pPr>
              <w:pStyle w:val="TAL"/>
              <w:keepNext w:val="0"/>
            </w:pPr>
            <w:r w:rsidRPr="00145618">
              <w:t>144</w:t>
            </w:r>
          </w:p>
        </w:tc>
        <w:tc>
          <w:tcPr>
            <w:tcW w:w="2082" w:type="dxa"/>
            <w:noWrap/>
            <w:hideMark/>
          </w:tcPr>
          <w:p w14:paraId="20F3D888" w14:textId="1D04F01A" w:rsidR="00C0436C" w:rsidRPr="00B322A8" w:rsidRDefault="00C0436C" w:rsidP="00C12606">
            <w:pPr>
              <w:pStyle w:val="TAL"/>
              <w:keepNext w:val="0"/>
            </w:pPr>
            <w:r w:rsidRPr="00145618">
              <w:t>-90.33</w:t>
            </w:r>
          </w:p>
        </w:tc>
        <w:tc>
          <w:tcPr>
            <w:tcW w:w="1117" w:type="dxa"/>
            <w:noWrap/>
            <w:hideMark/>
          </w:tcPr>
          <w:p w14:paraId="45C69340" w14:textId="617BD775" w:rsidR="00C0436C" w:rsidRPr="00B322A8" w:rsidRDefault="00C0436C" w:rsidP="00C12606">
            <w:pPr>
              <w:pStyle w:val="TAL"/>
              <w:keepNext w:val="0"/>
            </w:pPr>
            <w:r w:rsidRPr="00145618">
              <w:t>-45.26</w:t>
            </w:r>
          </w:p>
        </w:tc>
        <w:tc>
          <w:tcPr>
            <w:tcW w:w="873" w:type="dxa"/>
            <w:noWrap/>
            <w:hideMark/>
          </w:tcPr>
          <w:p w14:paraId="6E0BE0C7" w14:textId="77777777" w:rsidR="00C0436C" w:rsidRPr="00B322A8" w:rsidRDefault="00C0436C" w:rsidP="00C12606">
            <w:pPr>
              <w:pStyle w:val="TAL"/>
              <w:keepNext w:val="0"/>
            </w:pPr>
            <w:r w:rsidRPr="00B322A8">
              <w:t>12.29</w:t>
            </w:r>
          </w:p>
        </w:tc>
        <w:tc>
          <w:tcPr>
            <w:tcW w:w="873" w:type="dxa"/>
            <w:noWrap/>
            <w:hideMark/>
          </w:tcPr>
          <w:p w14:paraId="58BB2D06" w14:textId="77777777" w:rsidR="00C0436C" w:rsidRPr="00B322A8" w:rsidRDefault="00C0436C" w:rsidP="00C12606">
            <w:pPr>
              <w:pStyle w:val="TAL"/>
              <w:keepNext w:val="0"/>
            </w:pPr>
            <w:r w:rsidRPr="00B322A8">
              <w:t>101.71</w:t>
            </w:r>
          </w:p>
        </w:tc>
      </w:tr>
      <w:tr w:rsidR="00C0436C" w:rsidRPr="00B322A8" w14:paraId="26EF8E61" w14:textId="77777777" w:rsidTr="00C12606">
        <w:trPr>
          <w:trHeight w:val="300"/>
        </w:trPr>
        <w:tc>
          <w:tcPr>
            <w:tcW w:w="1267" w:type="dxa"/>
            <w:noWrap/>
            <w:hideMark/>
          </w:tcPr>
          <w:p w14:paraId="6AC9834F" w14:textId="77777777" w:rsidR="00C0436C" w:rsidRPr="00B322A8" w:rsidRDefault="00C0436C" w:rsidP="00C12606">
            <w:pPr>
              <w:pStyle w:val="TAL"/>
              <w:keepNext w:val="0"/>
            </w:pPr>
            <w:r w:rsidRPr="00B322A8">
              <w:t>15</w:t>
            </w:r>
          </w:p>
        </w:tc>
        <w:tc>
          <w:tcPr>
            <w:tcW w:w="1100" w:type="dxa"/>
            <w:noWrap/>
            <w:hideMark/>
          </w:tcPr>
          <w:p w14:paraId="4FBF650F" w14:textId="77777777" w:rsidR="00C0436C" w:rsidRPr="00B322A8" w:rsidRDefault="00C0436C" w:rsidP="00C12606">
            <w:pPr>
              <w:pStyle w:val="TAL"/>
              <w:keepNext w:val="0"/>
            </w:pPr>
            <w:r w:rsidRPr="00B322A8">
              <w:t>-16.39</w:t>
            </w:r>
          </w:p>
        </w:tc>
        <w:tc>
          <w:tcPr>
            <w:tcW w:w="2107" w:type="dxa"/>
            <w:noWrap/>
            <w:hideMark/>
          </w:tcPr>
          <w:p w14:paraId="7C94D7EC" w14:textId="67057E51" w:rsidR="00C0436C" w:rsidRPr="00B322A8" w:rsidRDefault="00C0436C" w:rsidP="00C12606">
            <w:pPr>
              <w:pStyle w:val="TAL"/>
              <w:keepNext w:val="0"/>
            </w:pPr>
            <w:r w:rsidRPr="00145618">
              <w:t>238</w:t>
            </w:r>
          </w:p>
        </w:tc>
        <w:tc>
          <w:tcPr>
            <w:tcW w:w="2082" w:type="dxa"/>
            <w:noWrap/>
            <w:hideMark/>
          </w:tcPr>
          <w:p w14:paraId="752C7304" w14:textId="58CBC8F5" w:rsidR="00C0436C" w:rsidRPr="00B322A8" w:rsidRDefault="00C0436C" w:rsidP="00C12606">
            <w:pPr>
              <w:pStyle w:val="TAL"/>
              <w:keepNext w:val="0"/>
            </w:pPr>
            <w:r w:rsidRPr="00145618">
              <w:t>97.17</w:t>
            </w:r>
          </w:p>
        </w:tc>
        <w:tc>
          <w:tcPr>
            <w:tcW w:w="1117" w:type="dxa"/>
            <w:noWrap/>
            <w:hideMark/>
          </w:tcPr>
          <w:p w14:paraId="45454B13" w14:textId="1CE94F8C" w:rsidR="00C0436C" w:rsidRPr="00B322A8" w:rsidRDefault="00C0436C" w:rsidP="00C12606">
            <w:pPr>
              <w:pStyle w:val="TAL"/>
              <w:keepNext w:val="0"/>
            </w:pPr>
            <w:r w:rsidRPr="00145618">
              <w:t>-54.52</w:t>
            </w:r>
          </w:p>
        </w:tc>
        <w:tc>
          <w:tcPr>
            <w:tcW w:w="873" w:type="dxa"/>
            <w:noWrap/>
            <w:hideMark/>
          </w:tcPr>
          <w:p w14:paraId="0E5E0407" w14:textId="77777777" w:rsidR="00C0436C" w:rsidRPr="00B322A8" w:rsidRDefault="00C0436C" w:rsidP="00C12606">
            <w:pPr>
              <w:pStyle w:val="TAL"/>
              <w:keepNext w:val="0"/>
            </w:pPr>
            <w:r w:rsidRPr="00B322A8">
              <w:t>12.29</w:t>
            </w:r>
          </w:p>
        </w:tc>
        <w:tc>
          <w:tcPr>
            <w:tcW w:w="873" w:type="dxa"/>
            <w:noWrap/>
            <w:hideMark/>
          </w:tcPr>
          <w:p w14:paraId="47CD3824" w14:textId="77777777" w:rsidR="00C0436C" w:rsidRPr="00B322A8" w:rsidRDefault="00C0436C" w:rsidP="00C12606">
            <w:pPr>
              <w:pStyle w:val="TAL"/>
              <w:keepNext w:val="0"/>
            </w:pPr>
            <w:r w:rsidRPr="00B322A8">
              <w:t>100.84</w:t>
            </w:r>
          </w:p>
        </w:tc>
      </w:tr>
      <w:tr w:rsidR="00C0436C" w:rsidRPr="00B322A8" w14:paraId="2563A145" w14:textId="77777777" w:rsidTr="00C12606">
        <w:trPr>
          <w:trHeight w:val="300"/>
        </w:trPr>
        <w:tc>
          <w:tcPr>
            <w:tcW w:w="1267" w:type="dxa"/>
            <w:noWrap/>
            <w:hideMark/>
          </w:tcPr>
          <w:p w14:paraId="4F35D5C9" w14:textId="77777777" w:rsidR="00C0436C" w:rsidRPr="00B322A8" w:rsidRDefault="00C0436C" w:rsidP="00C12606">
            <w:pPr>
              <w:pStyle w:val="TAL"/>
              <w:keepNext w:val="0"/>
            </w:pPr>
            <w:r w:rsidRPr="00B322A8">
              <w:t>16</w:t>
            </w:r>
          </w:p>
        </w:tc>
        <w:tc>
          <w:tcPr>
            <w:tcW w:w="1100" w:type="dxa"/>
            <w:noWrap/>
            <w:hideMark/>
          </w:tcPr>
          <w:p w14:paraId="5F5762D9" w14:textId="77777777" w:rsidR="00C0436C" w:rsidRPr="00B322A8" w:rsidRDefault="00C0436C" w:rsidP="00C12606">
            <w:pPr>
              <w:pStyle w:val="TAL"/>
              <w:keepNext w:val="0"/>
            </w:pPr>
            <w:r w:rsidRPr="00B322A8">
              <w:t>-20.89</w:t>
            </w:r>
          </w:p>
        </w:tc>
        <w:tc>
          <w:tcPr>
            <w:tcW w:w="2107" w:type="dxa"/>
            <w:noWrap/>
            <w:hideMark/>
          </w:tcPr>
          <w:p w14:paraId="36780F13" w14:textId="3D9D80F5" w:rsidR="00C0436C" w:rsidRPr="00B322A8" w:rsidRDefault="00C0436C" w:rsidP="00C12606">
            <w:pPr>
              <w:pStyle w:val="TAL"/>
              <w:keepNext w:val="0"/>
            </w:pPr>
            <w:r w:rsidRPr="00145618">
              <w:t>298</w:t>
            </w:r>
          </w:p>
        </w:tc>
        <w:tc>
          <w:tcPr>
            <w:tcW w:w="2082" w:type="dxa"/>
            <w:noWrap/>
            <w:hideMark/>
          </w:tcPr>
          <w:p w14:paraId="36E7297D" w14:textId="5E68FB56" w:rsidR="00C0436C" w:rsidRPr="00B322A8" w:rsidRDefault="00C0436C" w:rsidP="00C12606">
            <w:pPr>
              <w:pStyle w:val="TAL"/>
              <w:keepNext w:val="0"/>
            </w:pPr>
            <w:r w:rsidRPr="00145618">
              <w:t>55.4</w:t>
            </w:r>
          </w:p>
        </w:tc>
        <w:tc>
          <w:tcPr>
            <w:tcW w:w="1117" w:type="dxa"/>
            <w:noWrap/>
            <w:hideMark/>
          </w:tcPr>
          <w:p w14:paraId="5D2F753A" w14:textId="7C7F0541" w:rsidR="00C0436C" w:rsidRPr="00B322A8" w:rsidRDefault="00C0436C" w:rsidP="00C12606">
            <w:pPr>
              <w:pStyle w:val="TAL"/>
              <w:keepNext w:val="0"/>
            </w:pPr>
            <w:r w:rsidRPr="00145618">
              <w:t>63.61</w:t>
            </w:r>
          </w:p>
        </w:tc>
        <w:tc>
          <w:tcPr>
            <w:tcW w:w="873" w:type="dxa"/>
            <w:noWrap/>
            <w:hideMark/>
          </w:tcPr>
          <w:p w14:paraId="00B12397" w14:textId="77777777" w:rsidR="00C0436C" w:rsidRPr="00B322A8" w:rsidRDefault="00C0436C" w:rsidP="00C12606">
            <w:pPr>
              <w:pStyle w:val="TAL"/>
              <w:keepNext w:val="0"/>
            </w:pPr>
            <w:r w:rsidRPr="00B322A8">
              <w:t>12.29</w:t>
            </w:r>
          </w:p>
        </w:tc>
        <w:tc>
          <w:tcPr>
            <w:tcW w:w="873" w:type="dxa"/>
            <w:noWrap/>
            <w:hideMark/>
          </w:tcPr>
          <w:p w14:paraId="26AF1274" w14:textId="77777777" w:rsidR="00C0436C" w:rsidRPr="00B322A8" w:rsidRDefault="00C0436C" w:rsidP="00C12606">
            <w:pPr>
              <w:pStyle w:val="TAL"/>
              <w:keepNext w:val="0"/>
            </w:pPr>
            <w:r w:rsidRPr="00B322A8">
              <w:t>101.71</w:t>
            </w:r>
          </w:p>
        </w:tc>
      </w:tr>
      <w:tr w:rsidR="00C0436C" w:rsidRPr="00B322A8" w14:paraId="66C8CA66" w14:textId="77777777" w:rsidTr="00C12606">
        <w:trPr>
          <w:trHeight w:val="300"/>
        </w:trPr>
        <w:tc>
          <w:tcPr>
            <w:tcW w:w="1267" w:type="dxa"/>
            <w:noWrap/>
            <w:hideMark/>
          </w:tcPr>
          <w:p w14:paraId="7A2E8AB9" w14:textId="77777777" w:rsidR="00C0436C" w:rsidRPr="00B322A8" w:rsidRDefault="00C0436C" w:rsidP="00C12606">
            <w:pPr>
              <w:pStyle w:val="TAL"/>
              <w:keepNext w:val="0"/>
            </w:pPr>
            <w:r w:rsidRPr="00B322A8">
              <w:t>17</w:t>
            </w:r>
          </w:p>
        </w:tc>
        <w:tc>
          <w:tcPr>
            <w:tcW w:w="1100" w:type="dxa"/>
            <w:noWrap/>
            <w:hideMark/>
          </w:tcPr>
          <w:p w14:paraId="668CDBAB" w14:textId="77777777" w:rsidR="00C0436C" w:rsidRPr="00B322A8" w:rsidRDefault="00C0436C" w:rsidP="00C12606">
            <w:pPr>
              <w:pStyle w:val="TAL"/>
              <w:keepNext w:val="0"/>
            </w:pPr>
            <w:r w:rsidRPr="00B322A8">
              <w:t>-21.59</w:t>
            </w:r>
          </w:p>
        </w:tc>
        <w:tc>
          <w:tcPr>
            <w:tcW w:w="2107" w:type="dxa"/>
            <w:noWrap/>
            <w:hideMark/>
          </w:tcPr>
          <w:p w14:paraId="44D42C7A" w14:textId="2FF987D9" w:rsidR="00C0436C" w:rsidRPr="00B322A8" w:rsidRDefault="00C0436C" w:rsidP="00C12606">
            <w:pPr>
              <w:pStyle w:val="TAL"/>
              <w:keepNext w:val="0"/>
            </w:pPr>
            <w:r w:rsidRPr="00145618">
              <w:t>468</w:t>
            </w:r>
          </w:p>
        </w:tc>
        <w:tc>
          <w:tcPr>
            <w:tcW w:w="2082" w:type="dxa"/>
            <w:noWrap/>
            <w:hideMark/>
          </w:tcPr>
          <w:p w14:paraId="1ABB19BE" w14:textId="12DD65C7" w:rsidR="00C0436C" w:rsidRPr="00B322A8" w:rsidRDefault="00C0436C" w:rsidP="00C12606">
            <w:pPr>
              <w:pStyle w:val="TAL"/>
              <w:keepNext w:val="0"/>
            </w:pPr>
            <w:r w:rsidRPr="00145618">
              <w:t>16.67</w:t>
            </w:r>
          </w:p>
        </w:tc>
        <w:tc>
          <w:tcPr>
            <w:tcW w:w="1117" w:type="dxa"/>
            <w:noWrap/>
            <w:hideMark/>
          </w:tcPr>
          <w:p w14:paraId="16D74433" w14:textId="529643E1" w:rsidR="00C0436C" w:rsidRPr="00B322A8" w:rsidRDefault="00C0436C" w:rsidP="00C12606">
            <w:pPr>
              <w:pStyle w:val="TAL"/>
              <w:keepNext w:val="0"/>
            </w:pPr>
            <w:r w:rsidRPr="00145618">
              <w:t>61.33</w:t>
            </w:r>
          </w:p>
        </w:tc>
        <w:tc>
          <w:tcPr>
            <w:tcW w:w="873" w:type="dxa"/>
            <w:noWrap/>
            <w:hideMark/>
          </w:tcPr>
          <w:p w14:paraId="5B601884" w14:textId="77777777" w:rsidR="00C0436C" w:rsidRPr="00B322A8" w:rsidRDefault="00C0436C" w:rsidP="00C12606">
            <w:pPr>
              <w:pStyle w:val="TAL"/>
              <w:keepNext w:val="0"/>
            </w:pPr>
            <w:r w:rsidRPr="00B322A8">
              <w:t>12.29</w:t>
            </w:r>
          </w:p>
        </w:tc>
        <w:tc>
          <w:tcPr>
            <w:tcW w:w="873" w:type="dxa"/>
            <w:noWrap/>
            <w:hideMark/>
          </w:tcPr>
          <w:p w14:paraId="10995E71" w14:textId="77777777" w:rsidR="00C0436C" w:rsidRPr="00B322A8" w:rsidRDefault="00C0436C" w:rsidP="00C12606">
            <w:pPr>
              <w:pStyle w:val="TAL"/>
              <w:keepNext w:val="0"/>
            </w:pPr>
            <w:r w:rsidRPr="00B322A8">
              <w:t>100.99</w:t>
            </w:r>
          </w:p>
        </w:tc>
      </w:tr>
      <w:tr w:rsidR="00C0436C" w:rsidRPr="00B322A8" w14:paraId="5ACAA429" w14:textId="77777777" w:rsidTr="00C12606">
        <w:trPr>
          <w:trHeight w:val="300"/>
        </w:trPr>
        <w:tc>
          <w:tcPr>
            <w:tcW w:w="1267" w:type="dxa"/>
            <w:noWrap/>
            <w:hideMark/>
          </w:tcPr>
          <w:p w14:paraId="4009917B" w14:textId="77777777" w:rsidR="00C0436C" w:rsidRPr="00B322A8" w:rsidRDefault="00C0436C" w:rsidP="00C12606">
            <w:pPr>
              <w:pStyle w:val="TAL"/>
              <w:keepNext w:val="0"/>
            </w:pPr>
            <w:r w:rsidRPr="00B322A8">
              <w:t>18</w:t>
            </w:r>
          </w:p>
        </w:tc>
        <w:tc>
          <w:tcPr>
            <w:tcW w:w="1100" w:type="dxa"/>
            <w:noWrap/>
            <w:hideMark/>
          </w:tcPr>
          <w:p w14:paraId="4A1F0123" w14:textId="77777777" w:rsidR="00C0436C" w:rsidRPr="00B322A8" w:rsidRDefault="00C0436C" w:rsidP="00C12606">
            <w:pPr>
              <w:pStyle w:val="TAL"/>
              <w:keepNext w:val="0"/>
            </w:pPr>
            <w:r w:rsidRPr="00B322A8">
              <w:t>-21.59</w:t>
            </w:r>
          </w:p>
        </w:tc>
        <w:tc>
          <w:tcPr>
            <w:tcW w:w="2107" w:type="dxa"/>
            <w:noWrap/>
            <w:hideMark/>
          </w:tcPr>
          <w:p w14:paraId="227B734F" w14:textId="69B6FE9B" w:rsidR="00C0436C" w:rsidRPr="00B322A8" w:rsidRDefault="00C0436C" w:rsidP="00C12606">
            <w:pPr>
              <w:pStyle w:val="TAL"/>
              <w:keepNext w:val="0"/>
            </w:pPr>
            <w:r w:rsidRPr="00145618">
              <w:t>505</w:t>
            </w:r>
          </w:p>
        </w:tc>
        <w:tc>
          <w:tcPr>
            <w:tcW w:w="2082" w:type="dxa"/>
            <w:noWrap/>
            <w:hideMark/>
          </w:tcPr>
          <w:p w14:paraId="75035E22" w14:textId="2C52616B" w:rsidR="00C0436C" w:rsidRPr="00B322A8" w:rsidRDefault="00C0436C" w:rsidP="00C12606">
            <w:pPr>
              <w:pStyle w:val="TAL"/>
              <w:keepNext w:val="0"/>
            </w:pPr>
            <w:r w:rsidRPr="00145618">
              <w:t>33.28</w:t>
            </w:r>
          </w:p>
        </w:tc>
        <w:tc>
          <w:tcPr>
            <w:tcW w:w="1117" w:type="dxa"/>
            <w:noWrap/>
            <w:hideMark/>
          </w:tcPr>
          <w:p w14:paraId="1D3F46A6" w14:textId="6F7008EE" w:rsidR="00C0436C" w:rsidRPr="00B322A8" w:rsidRDefault="00C0436C" w:rsidP="00C12606">
            <w:pPr>
              <w:pStyle w:val="TAL"/>
              <w:keepNext w:val="0"/>
            </w:pPr>
            <w:r w:rsidRPr="00145618">
              <w:t>54.55</w:t>
            </w:r>
          </w:p>
        </w:tc>
        <w:tc>
          <w:tcPr>
            <w:tcW w:w="873" w:type="dxa"/>
            <w:noWrap/>
            <w:hideMark/>
          </w:tcPr>
          <w:p w14:paraId="1F86115E" w14:textId="77777777" w:rsidR="00C0436C" w:rsidRPr="00B322A8" w:rsidRDefault="00C0436C" w:rsidP="00C12606">
            <w:pPr>
              <w:pStyle w:val="TAL"/>
              <w:keepNext w:val="0"/>
            </w:pPr>
            <w:r w:rsidRPr="00B322A8">
              <w:t>12.29</w:t>
            </w:r>
          </w:p>
        </w:tc>
        <w:tc>
          <w:tcPr>
            <w:tcW w:w="873" w:type="dxa"/>
            <w:noWrap/>
            <w:hideMark/>
          </w:tcPr>
          <w:p w14:paraId="75550C6D" w14:textId="77777777" w:rsidR="00C0436C" w:rsidRPr="00B322A8" w:rsidRDefault="00C0436C" w:rsidP="00C12606">
            <w:pPr>
              <w:pStyle w:val="TAL"/>
              <w:keepNext w:val="0"/>
            </w:pPr>
            <w:r w:rsidRPr="00B322A8">
              <w:t>100.85</w:t>
            </w:r>
          </w:p>
        </w:tc>
      </w:tr>
      <w:tr w:rsidR="00C0436C" w:rsidRPr="00B322A8" w14:paraId="181945F6" w14:textId="77777777" w:rsidTr="00C12606">
        <w:trPr>
          <w:trHeight w:val="300"/>
        </w:trPr>
        <w:tc>
          <w:tcPr>
            <w:tcW w:w="1267" w:type="dxa"/>
            <w:noWrap/>
            <w:hideMark/>
          </w:tcPr>
          <w:p w14:paraId="2B08AEC2" w14:textId="77777777" w:rsidR="00C0436C" w:rsidRPr="00B322A8" w:rsidRDefault="00C0436C" w:rsidP="00C12606">
            <w:pPr>
              <w:pStyle w:val="TAL"/>
              <w:keepNext w:val="0"/>
            </w:pPr>
            <w:r w:rsidRPr="00B322A8">
              <w:t>19</w:t>
            </w:r>
          </w:p>
        </w:tc>
        <w:tc>
          <w:tcPr>
            <w:tcW w:w="1100" w:type="dxa"/>
            <w:noWrap/>
            <w:hideMark/>
          </w:tcPr>
          <w:p w14:paraId="0725179B" w14:textId="77777777" w:rsidR="00C0436C" w:rsidRPr="00B322A8" w:rsidRDefault="00C0436C" w:rsidP="00C12606">
            <w:pPr>
              <w:pStyle w:val="TAL"/>
              <w:keepNext w:val="0"/>
            </w:pPr>
            <w:r w:rsidRPr="00B322A8">
              <w:t>-23.49</w:t>
            </w:r>
          </w:p>
        </w:tc>
        <w:tc>
          <w:tcPr>
            <w:tcW w:w="2107" w:type="dxa"/>
            <w:noWrap/>
            <w:hideMark/>
          </w:tcPr>
          <w:p w14:paraId="35074198" w14:textId="3813821B" w:rsidR="00C0436C" w:rsidRPr="00B322A8" w:rsidRDefault="00C0436C" w:rsidP="00C12606">
            <w:pPr>
              <w:pStyle w:val="TAL"/>
              <w:keepNext w:val="0"/>
            </w:pPr>
            <w:r w:rsidRPr="00145618">
              <w:t>603</w:t>
            </w:r>
          </w:p>
        </w:tc>
        <w:tc>
          <w:tcPr>
            <w:tcW w:w="2082" w:type="dxa"/>
            <w:noWrap/>
            <w:hideMark/>
          </w:tcPr>
          <w:p w14:paraId="726C251B" w14:textId="5F731229" w:rsidR="00C0436C" w:rsidRPr="00B322A8" w:rsidRDefault="00C0436C" w:rsidP="00C12606">
            <w:pPr>
              <w:pStyle w:val="TAL"/>
              <w:keepNext w:val="0"/>
            </w:pPr>
            <w:r w:rsidRPr="00145618">
              <w:t>18.89</w:t>
            </w:r>
          </w:p>
        </w:tc>
        <w:tc>
          <w:tcPr>
            <w:tcW w:w="1117" w:type="dxa"/>
            <w:noWrap/>
            <w:hideMark/>
          </w:tcPr>
          <w:p w14:paraId="39D86230" w14:textId="5C8C8C41" w:rsidR="00C0436C" w:rsidRPr="00B322A8" w:rsidRDefault="00C0436C" w:rsidP="00C12606">
            <w:pPr>
              <w:pStyle w:val="TAL"/>
              <w:keepNext w:val="0"/>
            </w:pPr>
            <w:r w:rsidRPr="00145618">
              <w:t>-69.77</w:t>
            </w:r>
          </w:p>
        </w:tc>
        <w:tc>
          <w:tcPr>
            <w:tcW w:w="873" w:type="dxa"/>
            <w:noWrap/>
            <w:hideMark/>
          </w:tcPr>
          <w:p w14:paraId="3D3B9C23" w14:textId="77777777" w:rsidR="00C0436C" w:rsidRPr="00B322A8" w:rsidRDefault="00C0436C" w:rsidP="00C12606">
            <w:pPr>
              <w:pStyle w:val="TAL"/>
              <w:keepNext w:val="0"/>
            </w:pPr>
            <w:r w:rsidRPr="00B322A8">
              <w:t>12.29</w:t>
            </w:r>
          </w:p>
        </w:tc>
        <w:tc>
          <w:tcPr>
            <w:tcW w:w="873" w:type="dxa"/>
            <w:noWrap/>
            <w:hideMark/>
          </w:tcPr>
          <w:p w14:paraId="32E1B63E" w14:textId="77777777" w:rsidR="00C0436C" w:rsidRPr="00B322A8" w:rsidRDefault="00C0436C" w:rsidP="00C12606">
            <w:pPr>
              <w:pStyle w:val="TAL"/>
              <w:keepNext w:val="0"/>
            </w:pPr>
            <w:r w:rsidRPr="00B322A8">
              <w:t>100.78</w:t>
            </w:r>
          </w:p>
        </w:tc>
      </w:tr>
      <w:tr w:rsidR="00C0436C" w:rsidRPr="00B322A8" w14:paraId="4CAC0F35" w14:textId="77777777" w:rsidTr="00C12606">
        <w:trPr>
          <w:trHeight w:val="300"/>
        </w:trPr>
        <w:tc>
          <w:tcPr>
            <w:tcW w:w="1267" w:type="dxa"/>
            <w:noWrap/>
            <w:hideMark/>
          </w:tcPr>
          <w:p w14:paraId="1C9DB540" w14:textId="77777777" w:rsidR="00C0436C" w:rsidRPr="00B322A8" w:rsidRDefault="00C0436C" w:rsidP="00C12606">
            <w:pPr>
              <w:pStyle w:val="TAL"/>
              <w:keepNext w:val="0"/>
            </w:pPr>
            <w:r w:rsidRPr="00B322A8">
              <w:t>20</w:t>
            </w:r>
          </w:p>
        </w:tc>
        <w:tc>
          <w:tcPr>
            <w:tcW w:w="1100" w:type="dxa"/>
            <w:noWrap/>
            <w:hideMark/>
          </w:tcPr>
          <w:p w14:paraId="693F2BA5" w14:textId="77777777" w:rsidR="00C0436C" w:rsidRPr="00B322A8" w:rsidRDefault="00C0436C" w:rsidP="00C12606">
            <w:pPr>
              <w:pStyle w:val="TAL"/>
              <w:keepNext w:val="0"/>
            </w:pPr>
            <w:r w:rsidRPr="00B322A8">
              <w:t>-24.79</w:t>
            </w:r>
          </w:p>
        </w:tc>
        <w:tc>
          <w:tcPr>
            <w:tcW w:w="2107" w:type="dxa"/>
            <w:noWrap/>
            <w:hideMark/>
          </w:tcPr>
          <w:p w14:paraId="377A3926" w14:textId="16ED7FE5" w:rsidR="00C0436C" w:rsidRPr="00B322A8" w:rsidRDefault="00C0436C" w:rsidP="00C12606">
            <w:pPr>
              <w:pStyle w:val="TAL"/>
              <w:keepNext w:val="0"/>
            </w:pPr>
            <w:r w:rsidRPr="00145618">
              <w:t>616</w:t>
            </w:r>
          </w:p>
        </w:tc>
        <w:tc>
          <w:tcPr>
            <w:tcW w:w="2082" w:type="dxa"/>
            <w:noWrap/>
            <w:hideMark/>
          </w:tcPr>
          <w:p w14:paraId="66EF4955" w14:textId="30502558" w:rsidR="00C0436C" w:rsidRPr="00B322A8" w:rsidRDefault="00C0436C" w:rsidP="00C12606">
            <w:pPr>
              <w:pStyle w:val="TAL"/>
              <w:keepNext w:val="0"/>
            </w:pPr>
            <w:r w:rsidRPr="00145618">
              <w:t>38.13</w:t>
            </w:r>
          </w:p>
        </w:tc>
        <w:tc>
          <w:tcPr>
            <w:tcW w:w="1117" w:type="dxa"/>
            <w:noWrap/>
            <w:hideMark/>
          </w:tcPr>
          <w:p w14:paraId="04DD3C9E" w14:textId="0DB580CE" w:rsidR="00C0436C" w:rsidRPr="00B322A8" w:rsidRDefault="00C0436C" w:rsidP="00C12606">
            <w:pPr>
              <w:pStyle w:val="TAL"/>
              <w:keepNext w:val="0"/>
            </w:pPr>
            <w:r w:rsidRPr="00145618">
              <w:t>56.76</w:t>
            </w:r>
          </w:p>
        </w:tc>
        <w:tc>
          <w:tcPr>
            <w:tcW w:w="873" w:type="dxa"/>
            <w:noWrap/>
            <w:hideMark/>
          </w:tcPr>
          <w:p w14:paraId="366B1ABE" w14:textId="77777777" w:rsidR="00C0436C" w:rsidRPr="00B322A8" w:rsidRDefault="00C0436C" w:rsidP="00C12606">
            <w:pPr>
              <w:pStyle w:val="TAL"/>
              <w:keepNext w:val="0"/>
            </w:pPr>
            <w:r w:rsidRPr="00B322A8">
              <w:t>12.29</w:t>
            </w:r>
          </w:p>
        </w:tc>
        <w:tc>
          <w:tcPr>
            <w:tcW w:w="873" w:type="dxa"/>
            <w:noWrap/>
            <w:hideMark/>
          </w:tcPr>
          <w:p w14:paraId="45EDBE58" w14:textId="77777777" w:rsidR="00C0436C" w:rsidRPr="00B322A8" w:rsidRDefault="00C0436C" w:rsidP="00C12606">
            <w:pPr>
              <w:pStyle w:val="TAL"/>
              <w:keepNext w:val="0"/>
            </w:pPr>
            <w:r w:rsidRPr="00B322A8">
              <w:t>101.9</w:t>
            </w:r>
          </w:p>
        </w:tc>
      </w:tr>
      <w:tr w:rsidR="00C0436C" w:rsidRPr="00B322A8" w14:paraId="6FAE4980" w14:textId="77777777" w:rsidTr="00C12606">
        <w:trPr>
          <w:trHeight w:val="300"/>
        </w:trPr>
        <w:tc>
          <w:tcPr>
            <w:tcW w:w="1267" w:type="dxa"/>
            <w:noWrap/>
            <w:hideMark/>
          </w:tcPr>
          <w:p w14:paraId="7FD04AE7" w14:textId="77777777" w:rsidR="00C0436C" w:rsidRPr="00B322A8" w:rsidRDefault="00C0436C" w:rsidP="00C12606">
            <w:pPr>
              <w:pStyle w:val="TAL"/>
              <w:keepNext w:val="0"/>
            </w:pPr>
            <w:r w:rsidRPr="00B322A8">
              <w:t>21</w:t>
            </w:r>
          </w:p>
        </w:tc>
        <w:tc>
          <w:tcPr>
            <w:tcW w:w="1100" w:type="dxa"/>
            <w:noWrap/>
            <w:hideMark/>
          </w:tcPr>
          <w:p w14:paraId="74D67A46" w14:textId="77777777" w:rsidR="00C0436C" w:rsidRPr="00B322A8" w:rsidRDefault="00C0436C" w:rsidP="00C12606">
            <w:pPr>
              <w:pStyle w:val="TAL"/>
              <w:keepNext w:val="0"/>
            </w:pPr>
            <w:r w:rsidRPr="00B322A8">
              <w:t>-23.69</w:t>
            </w:r>
          </w:p>
        </w:tc>
        <w:tc>
          <w:tcPr>
            <w:tcW w:w="2107" w:type="dxa"/>
            <w:noWrap/>
            <w:hideMark/>
          </w:tcPr>
          <w:p w14:paraId="631DC118" w14:textId="071B1E87" w:rsidR="00C0436C" w:rsidRPr="00B322A8" w:rsidRDefault="00C0436C" w:rsidP="00C12606">
            <w:pPr>
              <w:pStyle w:val="TAL"/>
              <w:keepNext w:val="0"/>
            </w:pPr>
            <w:r w:rsidRPr="00145618">
              <w:t>693</w:t>
            </w:r>
          </w:p>
        </w:tc>
        <w:tc>
          <w:tcPr>
            <w:tcW w:w="2082" w:type="dxa"/>
            <w:noWrap/>
            <w:hideMark/>
          </w:tcPr>
          <w:p w14:paraId="0785A4B1" w14:textId="366EE3A8" w:rsidR="00C0436C" w:rsidRPr="00B322A8" w:rsidRDefault="00C0436C" w:rsidP="00C12606">
            <w:pPr>
              <w:pStyle w:val="TAL"/>
              <w:keepNext w:val="0"/>
            </w:pPr>
            <w:r w:rsidRPr="00145618">
              <w:t>34.76</w:t>
            </w:r>
          </w:p>
        </w:tc>
        <w:tc>
          <w:tcPr>
            <w:tcW w:w="1117" w:type="dxa"/>
            <w:noWrap/>
            <w:hideMark/>
          </w:tcPr>
          <w:p w14:paraId="2D0BCE27" w14:textId="572069DD" w:rsidR="00C0436C" w:rsidRPr="00B322A8" w:rsidRDefault="00C0436C" w:rsidP="00C12606">
            <w:pPr>
              <w:pStyle w:val="TAL"/>
              <w:keepNext w:val="0"/>
            </w:pPr>
            <w:r w:rsidRPr="00145618">
              <w:t>57.48</w:t>
            </w:r>
          </w:p>
        </w:tc>
        <w:tc>
          <w:tcPr>
            <w:tcW w:w="873" w:type="dxa"/>
            <w:noWrap/>
            <w:hideMark/>
          </w:tcPr>
          <w:p w14:paraId="38F07C52" w14:textId="77777777" w:rsidR="00C0436C" w:rsidRPr="00B322A8" w:rsidRDefault="00C0436C" w:rsidP="00C12606">
            <w:pPr>
              <w:pStyle w:val="TAL"/>
              <w:keepNext w:val="0"/>
            </w:pPr>
            <w:r w:rsidRPr="00B322A8">
              <w:t>12.29</w:t>
            </w:r>
          </w:p>
        </w:tc>
        <w:tc>
          <w:tcPr>
            <w:tcW w:w="873" w:type="dxa"/>
            <w:noWrap/>
            <w:hideMark/>
          </w:tcPr>
          <w:p w14:paraId="7CDE1A92" w14:textId="77777777" w:rsidR="00C0436C" w:rsidRPr="00B322A8" w:rsidRDefault="00C0436C" w:rsidP="00C12606">
            <w:pPr>
              <w:pStyle w:val="TAL"/>
              <w:keepNext w:val="0"/>
            </w:pPr>
            <w:r w:rsidRPr="00B322A8">
              <w:t>100.84</w:t>
            </w:r>
          </w:p>
        </w:tc>
      </w:tr>
      <w:tr w:rsidR="00C0436C" w:rsidRPr="00B322A8" w14:paraId="1DBB79FB" w14:textId="77777777" w:rsidTr="00C12606">
        <w:trPr>
          <w:trHeight w:val="300"/>
        </w:trPr>
        <w:tc>
          <w:tcPr>
            <w:tcW w:w="1267" w:type="dxa"/>
            <w:noWrap/>
            <w:hideMark/>
          </w:tcPr>
          <w:p w14:paraId="0C469416" w14:textId="77777777" w:rsidR="00C0436C" w:rsidRPr="00B322A8" w:rsidRDefault="00C0436C" w:rsidP="00C12606">
            <w:pPr>
              <w:pStyle w:val="TAL"/>
              <w:keepNext w:val="0"/>
            </w:pPr>
            <w:r w:rsidRPr="00B322A8">
              <w:t>22</w:t>
            </w:r>
          </w:p>
        </w:tc>
        <w:tc>
          <w:tcPr>
            <w:tcW w:w="1100" w:type="dxa"/>
            <w:noWrap/>
            <w:hideMark/>
          </w:tcPr>
          <w:p w14:paraId="0AABC8B7" w14:textId="77777777" w:rsidR="00C0436C" w:rsidRPr="00B322A8" w:rsidRDefault="00C0436C" w:rsidP="00C12606">
            <w:pPr>
              <w:pStyle w:val="TAL"/>
              <w:keepNext w:val="0"/>
            </w:pPr>
            <w:r w:rsidRPr="00B322A8">
              <w:t>-23.39</w:t>
            </w:r>
          </w:p>
        </w:tc>
        <w:tc>
          <w:tcPr>
            <w:tcW w:w="2107" w:type="dxa"/>
            <w:noWrap/>
            <w:hideMark/>
          </w:tcPr>
          <w:p w14:paraId="7B3FDB36" w14:textId="118A2837" w:rsidR="00C0436C" w:rsidRPr="00B322A8" w:rsidRDefault="00C0436C" w:rsidP="00C12606">
            <w:pPr>
              <w:pStyle w:val="TAL"/>
              <w:keepNext w:val="0"/>
            </w:pPr>
            <w:r w:rsidRPr="00145618">
              <w:t>729</w:t>
            </w:r>
          </w:p>
        </w:tc>
        <w:tc>
          <w:tcPr>
            <w:tcW w:w="2082" w:type="dxa"/>
            <w:noWrap/>
            <w:hideMark/>
          </w:tcPr>
          <w:p w14:paraId="5BC99270" w14:textId="7C359327" w:rsidR="00C0436C" w:rsidRPr="00B322A8" w:rsidRDefault="00C0436C" w:rsidP="00C12606">
            <w:pPr>
              <w:pStyle w:val="TAL"/>
              <w:keepNext w:val="0"/>
            </w:pPr>
            <w:r w:rsidRPr="00145618">
              <w:t>30.73</w:t>
            </w:r>
          </w:p>
        </w:tc>
        <w:tc>
          <w:tcPr>
            <w:tcW w:w="1117" w:type="dxa"/>
            <w:noWrap/>
            <w:hideMark/>
          </w:tcPr>
          <w:p w14:paraId="5F03BB36" w14:textId="2E5B42D2" w:rsidR="00C0436C" w:rsidRPr="00B322A8" w:rsidRDefault="00C0436C" w:rsidP="00C12606">
            <w:pPr>
              <w:pStyle w:val="TAL"/>
              <w:keepNext w:val="0"/>
            </w:pPr>
            <w:r w:rsidRPr="00145618">
              <w:t>66.15</w:t>
            </w:r>
          </w:p>
        </w:tc>
        <w:tc>
          <w:tcPr>
            <w:tcW w:w="873" w:type="dxa"/>
            <w:noWrap/>
            <w:hideMark/>
          </w:tcPr>
          <w:p w14:paraId="2D31EF5E" w14:textId="77777777" w:rsidR="00C0436C" w:rsidRPr="00B322A8" w:rsidRDefault="00C0436C" w:rsidP="00C12606">
            <w:pPr>
              <w:pStyle w:val="TAL"/>
              <w:keepNext w:val="0"/>
            </w:pPr>
            <w:r w:rsidRPr="00B322A8">
              <w:t>12.29</w:t>
            </w:r>
          </w:p>
        </w:tc>
        <w:tc>
          <w:tcPr>
            <w:tcW w:w="873" w:type="dxa"/>
            <w:noWrap/>
            <w:hideMark/>
          </w:tcPr>
          <w:p w14:paraId="6FB8C070" w14:textId="77777777" w:rsidR="00C0436C" w:rsidRPr="00B322A8" w:rsidRDefault="00C0436C" w:rsidP="00C12606">
            <w:pPr>
              <w:pStyle w:val="TAL"/>
              <w:keepNext w:val="0"/>
            </w:pPr>
            <w:r w:rsidRPr="00B322A8">
              <w:t>100.83</w:t>
            </w:r>
          </w:p>
        </w:tc>
      </w:tr>
      <w:tr w:rsidR="00C0436C" w:rsidRPr="00B322A8" w14:paraId="262A716C" w14:textId="77777777" w:rsidTr="00C12606">
        <w:trPr>
          <w:trHeight w:val="300"/>
        </w:trPr>
        <w:tc>
          <w:tcPr>
            <w:tcW w:w="1267" w:type="dxa"/>
            <w:noWrap/>
            <w:hideMark/>
          </w:tcPr>
          <w:p w14:paraId="3C435E3D" w14:textId="77777777" w:rsidR="00C0436C" w:rsidRPr="00B322A8" w:rsidRDefault="00C0436C" w:rsidP="00C12606">
            <w:pPr>
              <w:pStyle w:val="TAL"/>
              <w:keepNext w:val="0"/>
            </w:pPr>
            <w:r w:rsidRPr="00B322A8">
              <w:t>23</w:t>
            </w:r>
          </w:p>
        </w:tc>
        <w:tc>
          <w:tcPr>
            <w:tcW w:w="1100" w:type="dxa"/>
            <w:noWrap/>
            <w:hideMark/>
          </w:tcPr>
          <w:p w14:paraId="7F830BA5" w14:textId="77777777" w:rsidR="00C0436C" w:rsidRPr="00B322A8" w:rsidRDefault="00C0436C" w:rsidP="00C12606">
            <w:pPr>
              <w:pStyle w:val="TAL"/>
              <w:keepNext w:val="0"/>
            </w:pPr>
            <w:r w:rsidRPr="00B322A8">
              <w:t>-29.29</w:t>
            </w:r>
          </w:p>
        </w:tc>
        <w:tc>
          <w:tcPr>
            <w:tcW w:w="2107" w:type="dxa"/>
            <w:noWrap/>
            <w:hideMark/>
          </w:tcPr>
          <w:p w14:paraId="6162AFB3" w14:textId="7E1F2B4E" w:rsidR="00C0436C" w:rsidRPr="00B322A8" w:rsidRDefault="00C0436C" w:rsidP="00C12606">
            <w:pPr>
              <w:pStyle w:val="TAL"/>
              <w:keepNext w:val="0"/>
            </w:pPr>
            <w:r w:rsidRPr="00145618">
              <w:t>774</w:t>
            </w:r>
          </w:p>
        </w:tc>
        <w:tc>
          <w:tcPr>
            <w:tcW w:w="2082" w:type="dxa"/>
            <w:noWrap/>
            <w:hideMark/>
          </w:tcPr>
          <w:p w14:paraId="21FB627C" w14:textId="0CCD584F" w:rsidR="00C0436C" w:rsidRPr="00B322A8" w:rsidRDefault="00C0436C" w:rsidP="00C12606">
            <w:pPr>
              <w:pStyle w:val="TAL"/>
              <w:keepNext w:val="0"/>
            </w:pPr>
            <w:r w:rsidRPr="00145618">
              <w:t>12.15</w:t>
            </w:r>
          </w:p>
        </w:tc>
        <w:tc>
          <w:tcPr>
            <w:tcW w:w="1117" w:type="dxa"/>
            <w:noWrap/>
            <w:hideMark/>
          </w:tcPr>
          <w:p w14:paraId="43FDFD92" w14:textId="3CC183AD" w:rsidR="00C0436C" w:rsidRPr="00B322A8" w:rsidRDefault="00C0436C" w:rsidP="00C12606">
            <w:pPr>
              <w:pStyle w:val="TAL"/>
              <w:keepNext w:val="0"/>
            </w:pPr>
            <w:r w:rsidRPr="00145618">
              <w:t>74.56</w:t>
            </w:r>
          </w:p>
        </w:tc>
        <w:tc>
          <w:tcPr>
            <w:tcW w:w="873" w:type="dxa"/>
            <w:noWrap/>
            <w:hideMark/>
          </w:tcPr>
          <w:p w14:paraId="01F5B1AB" w14:textId="77777777" w:rsidR="00C0436C" w:rsidRPr="00B322A8" w:rsidRDefault="00C0436C" w:rsidP="00C12606">
            <w:pPr>
              <w:pStyle w:val="TAL"/>
              <w:keepNext w:val="0"/>
            </w:pPr>
            <w:r w:rsidRPr="00B322A8">
              <w:t>12.29</w:t>
            </w:r>
          </w:p>
        </w:tc>
        <w:tc>
          <w:tcPr>
            <w:tcW w:w="873" w:type="dxa"/>
            <w:noWrap/>
            <w:hideMark/>
          </w:tcPr>
          <w:p w14:paraId="49ADA89D" w14:textId="77777777" w:rsidR="00C0436C" w:rsidRPr="00B322A8" w:rsidRDefault="00C0436C" w:rsidP="00C12606">
            <w:pPr>
              <w:pStyle w:val="TAL"/>
              <w:keepNext w:val="0"/>
            </w:pPr>
            <w:r w:rsidRPr="00B322A8">
              <w:t>101.79</w:t>
            </w:r>
          </w:p>
        </w:tc>
      </w:tr>
      <w:tr w:rsidR="00C0436C" w:rsidRPr="00B322A8" w14:paraId="2A3E6DB9" w14:textId="77777777" w:rsidTr="00C12606">
        <w:trPr>
          <w:trHeight w:val="300"/>
        </w:trPr>
        <w:tc>
          <w:tcPr>
            <w:tcW w:w="1267" w:type="dxa"/>
            <w:noWrap/>
            <w:hideMark/>
          </w:tcPr>
          <w:p w14:paraId="454DF34F" w14:textId="77777777" w:rsidR="00C0436C" w:rsidRPr="00B322A8" w:rsidRDefault="00C0436C" w:rsidP="00C12606">
            <w:pPr>
              <w:pStyle w:val="TAL"/>
              <w:keepNext w:val="0"/>
            </w:pPr>
            <w:r w:rsidRPr="00B322A8">
              <w:t>24</w:t>
            </w:r>
          </w:p>
        </w:tc>
        <w:tc>
          <w:tcPr>
            <w:tcW w:w="1100" w:type="dxa"/>
            <w:noWrap/>
            <w:hideMark/>
          </w:tcPr>
          <w:p w14:paraId="5A7BE495" w14:textId="77777777" w:rsidR="00C0436C" w:rsidRPr="00B322A8" w:rsidRDefault="00C0436C" w:rsidP="00C12606">
            <w:pPr>
              <w:pStyle w:val="TAL"/>
              <w:keepNext w:val="0"/>
            </w:pPr>
            <w:r w:rsidRPr="00B322A8">
              <w:t>-30.49</w:t>
            </w:r>
          </w:p>
        </w:tc>
        <w:tc>
          <w:tcPr>
            <w:tcW w:w="2107" w:type="dxa"/>
            <w:noWrap/>
            <w:hideMark/>
          </w:tcPr>
          <w:p w14:paraId="5DFCFB86" w14:textId="66E5476E" w:rsidR="00C0436C" w:rsidRPr="00B322A8" w:rsidRDefault="00C0436C" w:rsidP="00C12606">
            <w:pPr>
              <w:pStyle w:val="TAL"/>
              <w:keepNext w:val="0"/>
            </w:pPr>
            <w:r w:rsidRPr="00145618">
              <w:t>951</w:t>
            </w:r>
          </w:p>
        </w:tc>
        <w:tc>
          <w:tcPr>
            <w:tcW w:w="2082" w:type="dxa"/>
            <w:noWrap/>
            <w:hideMark/>
          </w:tcPr>
          <w:p w14:paraId="4D4A23E3" w14:textId="04F24106" w:rsidR="00C0436C" w:rsidRPr="00B322A8" w:rsidRDefault="00C0436C" w:rsidP="00C12606">
            <w:pPr>
              <w:pStyle w:val="TAL"/>
              <w:keepNext w:val="0"/>
            </w:pPr>
            <w:r w:rsidRPr="00145618">
              <w:t>57.78</w:t>
            </w:r>
          </w:p>
        </w:tc>
        <w:tc>
          <w:tcPr>
            <w:tcW w:w="1117" w:type="dxa"/>
            <w:noWrap/>
            <w:hideMark/>
          </w:tcPr>
          <w:p w14:paraId="304F9DFF" w14:textId="5CB53288" w:rsidR="00C0436C" w:rsidRPr="00B322A8" w:rsidRDefault="00C0436C" w:rsidP="00C12606">
            <w:pPr>
              <w:pStyle w:val="TAL"/>
              <w:keepNext w:val="0"/>
            </w:pPr>
            <w:r w:rsidRPr="00145618">
              <w:t>-84.05</w:t>
            </w:r>
          </w:p>
        </w:tc>
        <w:tc>
          <w:tcPr>
            <w:tcW w:w="873" w:type="dxa"/>
            <w:noWrap/>
            <w:hideMark/>
          </w:tcPr>
          <w:p w14:paraId="796D1401" w14:textId="77777777" w:rsidR="00C0436C" w:rsidRPr="00B322A8" w:rsidRDefault="00C0436C" w:rsidP="00C12606">
            <w:pPr>
              <w:pStyle w:val="TAL"/>
              <w:keepNext w:val="0"/>
            </w:pPr>
            <w:r w:rsidRPr="00B322A8">
              <w:t>12.29</w:t>
            </w:r>
          </w:p>
        </w:tc>
        <w:tc>
          <w:tcPr>
            <w:tcW w:w="873" w:type="dxa"/>
            <w:noWrap/>
            <w:hideMark/>
          </w:tcPr>
          <w:p w14:paraId="68A5586E" w14:textId="77777777" w:rsidR="00C0436C" w:rsidRPr="00B322A8" w:rsidRDefault="00C0436C" w:rsidP="00C12606">
            <w:pPr>
              <w:pStyle w:val="TAL"/>
              <w:keepNext w:val="0"/>
            </w:pPr>
            <w:r w:rsidRPr="00B322A8">
              <w:t>101.99</w:t>
            </w:r>
          </w:p>
        </w:tc>
      </w:tr>
      <w:tr w:rsidR="00C0436C" w:rsidRPr="00B322A8" w14:paraId="7ABA1039" w14:textId="77777777" w:rsidTr="00C12606">
        <w:trPr>
          <w:trHeight w:val="300"/>
        </w:trPr>
        <w:tc>
          <w:tcPr>
            <w:tcW w:w="1267" w:type="dxa"/>
            <w:noWrap/>
            <w:hideMark/>
          </w:tcPr>
          <w:p w14:paraId="38040C0D" w14:textId="77777777" w:rsidR="00C0436C" w:rsidRPr="00B322A8" w:rsidRDefault="00C0436C" w:rsidP="00C12606">
            <w:pPr>
              <w:pStyle w:val="TAL"/>
              <w:keepNext w:val="0"/>
            </w:pPr>
            <w:r w:rsidRPr="00B322A8">
              <w:t>Ini. delay [ns]</w:t>
            </w:r>
          </w:p>
        </w:tc>
        <w:tc>
          <w:tcPr>
            <w:tcW w:w="1100" w:type="dxa"/>
            <w:noWrap/>
            <w:hideMark/>
          </w:tcPr>
          <w:p w14:paraId="0E4F3142" w14:textId="77777777" w:rsidR="00C0436C" w:rsidRPr="00B322A8" w:rsidRDefault="00C0436C" w:rsidP="00C12606">
            <w:pPr>
              <w:pStyle w:val="TAL"/>
              <w:keepNext w:val="0"/>
            </w:pPr>
            <w:r w:rsidRPr="00B322A8">
              <w:t>XPR [dB]</w:t>
            </w:r>
          </w:p>
        </w:tc>
        <w:tc>
          <w:tcPr>
            <w:tcW w:w="2107" w:type="dxa"/>
            <w:noWrap/>
            <w:hideMark/>
          </w:tcPr>
          <w:p w14:paraId="0F215EFC" w14:textId="77777777" w:rsidR="00C0436C" w:rsidRPr="00B322A8" w:rsidRDefault="00C0436C" w:rsidP="00C12606">
            <w:pPr>
              <w:pStyle w:val="TAL"/>
              <w:keepNext w:val="0"/>
            </w:pPr>
            <w:r w:rsidRPr="00B322A8">
              <w:t>PL [dB]</w:t>
            </w:r>
          </w:p>
        </w:tc>
        <w:tc>
          <w:tcPr>
            <w:tcW w:w="2082" w:type="dxa"/>
            <w:noWrap/>
            <w:hideMark/>
          </w:tcPr>
          <w:p w14:paraId="0E45B142"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22ADDDF0" w14:textId="77777777" w:rsidR="00C0436C" w:rsidRPr="00B322A8" w:rsidRDefault="00C0436C" w:rsidP="00C12606">
            <w:pPr>
              <w:pStyle w:val="TAL"/>
              <w:keepNext w:val="0"/>
            </w:pPr>
            <w:r w:rsidRPr="00B322A8">
              <w:t>ASD [°]</w:t>
            </w:r>
          </w:p>
        </w:tc>
        <w:tc>
          <w:tcPr>
            <w:tcW w:w="873" w:type="dxa"/>
            <w:noWrap/>
            <w:hideMark/>
          </w:tcPr>
          <w:p w14:paraId="0327F311" w14:textId="77777777" w:rsidR="00C0436C" w:rsidRPr="00B322A8" w:rsidRDefault="00C0436C" w:rsidP="00C12606">
            <w:pPr>
              <w:pStyle w:val="TAL"/>
              <w:keepNext w:val="0"/>
            </w:pPr>
            <w:r w:rsidRPr="00B322A8">
              <w:t>ZSA [°]</w:t>
            </w:r>
          </w:p>
        </w:tc>
        <w:tc>
          <w:tcPr>
            <w:tcW w:w="873" w:type="dxa"/>
            <w:noWrap/>
            <w:hideMark/>
          </w:tcPr>
          <w:p w14:paraId="2EA49377" w14:textId="77777777" w:rsidR="00C0436C" w:rsidRPr="00B322A8" w:rsidRDefault="00C0436C" w:rsidP="00C12606">
            <w:pPr>
              <w:pStyle w:val="TAL"/>
              <w:keepNext w:val="0"/>
            </w:pPr>
            <w:r w:rsidRPr="00B322A8">
              <w:t>ZSD [°]</w:t>
            </w:r>
          </w:p>
        </w:tc>
      </w:tr>
      <w:tr w:rsidR="00C0436C" w:rsidRPr="00B322A8" w14:paraId="0C86F111" w14:textId="77777777" w:rsidTr="00C12606">
        <w:trPr>
          <w:trHeight w:val="300"/>
        </w:trPr>
        <w:tc>
          <w:tcPr>
            <w:tcW w:w="1267" w:type="dxa"/>
            <w:noWrap/>
            <w:hideMark/>
          </w:tcPr>
          <w:p w14:paraId="4F0D634D" w14:textId="77777777" w:rsidR="00C0436C" w:rsidRPr="00B322A8" w:rsidRDefault="00C0436C" w:rsidP="00C12606">
            <w:pPr>
              <w:pStyle w:val="TAL"/>
              <w:keepNext w:val="0"/>
            </w:pPr>
            <w:r w:rsidRPr="00B322A8">
              <w:t>812</w:t>
            </w:r>
          </w:p>
        </w:tc>
        <w:tc>
          <w:tcPr>
            <w:tcW w:w="1100" w:type="dxa"/>
            <w:noWrap/>
            <w:hideMark/>
          </w:tcPr>
          <w:p w14:paraId="4FA75FE8" w14:textId="77777777" w:rsidR="00C0436C" w:rsidRPr="00B322A8" w:rsidRDefault="00C0436C" w:rsidP="00C12606">
            <w:pPr>
              <w:pStyle w:val="TAL"/>
              <w:keepNext w:val="0"/>
            </w:pPr>
            <w:r w:rsidRPr="00B322A8">
              <w:t>7</w:t>
            </w:r>
          </w:p>
        </w:tc>
        <w:tc>
          <w:tcPr>
            <w:tcW w:w="2107" w:type="dxa"/>
            <w:noWrap/>
            <w:hideMark/>
          </w:tcPr>
          <w:p w14:paraId="63172670" w14:textId="77777777" w:rsidR="00C0436C" w:rsidRPr="00B322A8" w:rsidRDefault="00C0436C" w:rsidP="00C12606">
            <w:pPr>
              <w:pStyle w:val="TAL"/>
              <w:keepNext w:val="0"/>
            </w:pPr>
            <w:r w:rsidRPr="00B322A8">
              <w:t>114.94</w:t>
            </w:r>
          </w:p>
        </w:tc>
        <w:tc>
          <w:tcPr>
            <w:tcW w:w="2082" w:type="dxa"/>
            <w:noWrap/>
            <w:hideMark/>
          </w:tcPr>
          <w:p w14:paraId="0A2A8AC1" w14:textId="77777777" w:rsidR="00C0436C" w:rsidRPr="00B322A8" w:rsidRDefault="00C0436C" w:rsidP="00C12606">
            <w:pPr>
              <w:pStyle w:val="TAL"/>
              <w:keepNext w:val="0"/>
            </w:pPr>
            <w:r w:rsidRPr="00B322A8">
              <w:t>90</w:t>
            </w:r>
          </w:p>
        </w:tc>
        <w:tc>
          <w:tcPr>
            <w:tcW w:w="1117" w:type="dxa"/>
            <w:noWrap/>
            <w:hideMark/>
          </w:tcPr>
          <w:p w14:paraId="1D19CF74" w14:textId="2E6083D1" w:rsidR="00C0436C" w:rsidRPr="00B322A8" w:rsidRDefault="00C0436C" w:rsidP="00C12606">
            <w:pPr>
              <w:pStyle w:val="TAL"/>
              <w:keepNext w:val="0"/>
            </w:pPr>
            <w:r w:rsidRPr="00B322A8">
              <w:t>1.</w:t>
            </w:r>
            <w:r>
              <w:t>3</w:t>
            </w:r>
          </w:p>
        </w:tc>
        <w:tc>
          <w:tcPr>
            <w:tcW w:w="873" w:type="dxa"/>
            <w:noWrap/>
            <w:hideMark/>
          </w:tcPr>
          <w:p w14:paraId="0238579B" w14:textId="77777777" w:rsidR="00C0436C" w:rsidRPr="00B322A8" w:rsidRDefault="00C0436C" w:rsidP="00C12606">
            <w:pPr>
              <w:pStyle w:val="TAL"/>
              <w:keepNext w:val="0"/>
            </w:pPr>
            <w:r w:rsidRPr="00B322A8">
              <w:t>0</w:t>
            </w:r>
          </w:p>
        </w:tc>
        <w:tc>
          <w:tcPr>
            <w:tcW w:w="873" w:type="dxa"/>
            <w:noWrap/>
            <w:hideMark/>
          </w:tcPr>
          <w:p w14:paraId="46858D34" w14:textId="77777777" w:rsidR="00C0436C" w:rsidRPr="00B322A8" w:rsidRDefault="00C0436C" w:rsidP="00C12606">
            <w:pPr>
              <w:pStyle w:val="TAL"/>
              <w:keepNext w:val="0"/>
            </w:pPr>
            <w:r w:rsidRPr="00B322A8">
              <w:t>0.23</w:t>
            </w:r>
          </w:p>
        </w:tc>
      </w:tr>
      <w:tr w:rsidR="00C0436C" w:rsidRPr="00B322A8" w14:paraId="6D01CDC7" w14:textId="77777777" w:rsidTr="00C12606">
        <w:trPr>
          <w:trHeight w:val="300"/>
        </w:trPr>
        <w:tc>
          <w:tcPr>
            <w:tcW w:w="1267" w:type="dxa"/>
            <w:noWrap/>
            <w:hideMark/>
          </w:tcPr>
          <w:p w14:paraId="2FDAD63E" w14:textId="77777777" w:rsidR="00C0436C" w:rsidRPr="00B322A8" w:rsidRDefault="00C0436C" w:rsidP="00C12606">
            <w:pPr>
              <w:pStyle w:val="TAL"/>
              <w:keepNext w:val="0"/>
            </w:pPr>
            <w:r w:rsidRPr="00B322A8">
              <w:lastRenderedPageBreak/>
              <w:t>UE speed [m/s]</w:t>
            </w:r>
          </w:p>
        </w:tc>
        <w:tc>
          <w:tcPr>
            <w:tcW w:w="1100" w:type="dxa"/>
            <w:noWrap/>
            <w:hideMark/>
          </w:tcPr>
          <w:p w14:paraId="7959E3C8" w14:textId="77777777" w:rsidR="00C0436C" w:rsidRPr="00B322A8" w:rsidRDefault="00C0436C" w:rsidP="00C12606">
            <w:pPr>
              <w:pStyle w:val="TAL"/>
              <w:keepNext w:val="0"/>
            </w:pPr>
            <w:r w:rsidRPr="00B322A8">
              <w:t>UE DoT Az [°]</w:t>
            </w:r>
          </w:p>
        </w:tc>
        <w:tc>
          <w:tcPr>
            <w:tcW w:w="2107" w:type="dxa"/>
            <w:noWrap/>
            <w:hideMark/>
          </w:tcPr>
          <w:p w14:paraId="08847901"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D22CCE4"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1B1B2324" w14:textId="77777777" w:rsidR="00C0436C" w:rsidRPr="00B322A8" w:rsidRDefault="00C0436C" w:rsidP="00C12606">
            <w:pPr>
              <w:pStyle w:val="TAL"/>
              <w:keepNext w:val="0"/>
            </w:pPr>
            <w:r w:rsidRPr="00B322A8">
              <w:t>K-factor [dB]</w:t>
            </w:r>
          </w:p>
        </w:tc>
        <w:tc>
          <w:tcPr>
            <w:tcW w:w="873" w:type="dxa"/>
            <w:noWrap/>
            <w:hideMark/>
          </w:tcPr>
          <w:p w14:paraId="7B1FED86" w14:textId="77777777" w:rsidR="00C0436C" w:rsidRPr="00B322A8" w:rsidRDefault="00C0436C" w:rsidP="00C12606">
            <w:pPr>
              <w:pStyle w:val="TAL"/>
              <w:keepNext w:val="0"/>
            </w:pPr>
            <w:r w:rsidRPr="00B322A8">
              <w:t xml:space="preserve"> </w:t>
            </w:r>
          </w:p>
        </w:tc>
        <w:tc>
          <w:tcPr>
            <w:tcW w:w="873" w:type="dxa"/>
            <w:noWrap/>
            <w:hideMark/>
          </w:tcPr>
          <w:p w14:paraId="12E81888" w14:textId="77777777" w:rsidR="00C0436C" w:rsidRPr="00B322A8" w:rsidRDefault="00C0436C" w:rsidP="00C12606">
            <w:pPr>
              <w:pStyle w:val="TAL"/>
              <w:keepNext w:val="0"/>
            </w:pPr>
          </w:p>
        </w:tc>
      </w:tr>
      <w:tr w:rsidR="00C0436C" w:rsidRPr="00B322A8" w14:paraId="032077C2" w14:textId="77777777" w:rsidTr="00C12606">
        <w:trPr>
          <w:trHeight w:val="300"/>
        </w:trPr>
        <w:tc>
          <w:tcPr>
            <w:tcW w:w="1267" w:type="dxa"/>
            <w:noWrap/>
            <w:hideMark/>
          </w:tcPr>
          <w:p w14:paraId="79404A38" w14:textId="77777777" w:rsidR="00C0436C" w:rsidRPr="00B322A8" w:rsidRDefault="00C0436C" w:rsidP="00C12606">
            <w:pPr>
              <w:pStyle w:val="TAL"/>
              <w:keepNext w:val="0"/>
            </w:pPr>
            <w:r w:rsidRPr="00B322A8">
              <w:t>8.33</w:t>
            </w:r>
          </w:p>
        </w:tc>
        <w:tc>
          <w:tcPr>
            <w:tcW w:w="1100" w:type="dxa"/>
            <w:noWrap/>
            <w:hideMark/>
          </w:tcPr>
          <w:p w14:paraId="326C3B28" w14:textId="77777777" w:rsidR="00C0436C" w:rsidRPr="00B322A8" w:rsidRDefault="00C0436C" w:rsidP="00C12606">
            <w:pPr>
              <w:pStyle w:val="TAL"/>
              <w:keepNext w:val="0"/>
            </w:pPr>
            <w:r w:rsidRPr="00B322A8">
              <w:t>54.</w:t>
            </w:r>
            <w:r>
              <w:t>59</w:t>
            </w:r>
          </w:p>
        </w:tc>
        <w:tc>
          <w:tcPr>
            <w:tcW w:w="2107" w:type="dxa"/>
            <w:noWrap/>
            <w:hideMark/>
          </w:tcPr>
          <w:p w14:paraId="7D264E43" w14:textId="77777777" w:rsidR="00C0436C" w:rsidRPr="00B322A8" w:rsidRDefault="00C0436C" w:rsidP="00C12606">
            <w:pPr>
              <w:pStyle w:val="TAL"/>
              <w:keepNext w:val="0"/>
            </w:pPr>
            <w:r w:rsidRPr="00B322A8">
              <w:t>(242.97,14.91,1.5)</w:t>
            </w:r>
          </w:p>
        </w:tc>
        <w:tc>
          <w:tcPr>
            <w:tcW w:w="2082" w:type="dxa"/>
            <w:noWrap/>
            <w:hideMark/>
          </w:tcPr>
          <w:p w14:paraId="41954D49" w14:textId="77777777" w:rsidR="00C0436C" w:rsidRPr="00B322A8" w:rsidRDefault="00C0436C" w:rsidP="00C12606">
            <w:pPr>
              <w:pStyle w:val="TAL"/>
              <w:keepNext w:val="0"/>
            </w:pPr>
            <w:r w:rsidRPr="00B322A8">
              <w:t>(0,0,10)</w:t>
            </w:r>
          </w:p>
        </w:tc>
        <w:tc>
          <w:tcPr>
            <w:tcW w:w="1117" w:type="dxa"/>
            <w:noWrap/>
            <w:hideMark/>
          </w:tcPr>
          <w:p w14:paraId="17C2C78F" w14:textId="77777777" w:rsidR="00C0436C" w:rsidRPr="00B322A8" w:rsidRDefault="00C0436C" w:rsidP="00C12606">
            <w:pPr>
              <w:pStyle w:val="TAL"/>
              <w:keepNext w:val="0"/>
            </w:pPr>
            <w:r w:rsidRPr="00B322A8">
              <w:t>-</w:t>
            </w:r>
          </w:p>
        </w:tc>
        <w:tc>
          <w:tcPr>
            <w:tcW w:w="873" w:type="dxa"/>
            <w:noWrap/>
            <w:hideMark/>
          </w:tcPr>
          <w:p w14:paraId="266E6ADA" w14:textId="77777777" w:rsidR="00C0436C" w:rsidRPr="00B322A8" w:rsidRDefault="00C0436C" w:rsidP="00C12606">
            <w:pPr>
              <w:pStyle w:val="TAL"/>
              <w:keepNext w:val="0"/>
            </w:pPr>
          </w:p>
        </w:tc>
        <w:tc>
          <w:tcPr>
            <w:tcW w:w="873" w:type="dxa"/>
            <w:noWrap/>
            <w:hideMark/>
          </w:tcPr>
          <w:p w14:paraId="750605FC" w14:textId="77777777" w:rsidR="00C0436C" w:rsidRPr="00B322A8" w:rsidRDefault="00C0436C" w:rsidP="00C12606">
            <w:pPr>
              <w:pStyle w:val="TAL"/>
              <w:keepNext w:val="0"/>
            </w:pPr>
          </w:p>
        </w:tc>
      </w:tr>
      <w:tr w:rsidR="00C0436C" w:rsidRPr="00B322A8" w14:paraId="5B4979E5" w14:textId="77777777" w:rsidTr="00C12606">
        <w:trPr>
          <w:trHeight w:val="300"/>
        </w:trPr>
        <w:tc>
          <w:tcPr>
            <w:tcW w:w="1267" w:type="dxa"/>
            <w:noWrap/>
            <w:hideMark/>
          </w:tcPr>
          <w:p w14:paraId="0F9EED79" w14:textId="77777777" w:rsidR="00C0436C" w:rsidRPr="00B322A8" w:rsidRDefault="00C0436C" w:rsidP="00C12606">
            <w:pPr>
              <w:pStyle w:val="TAL"/>
              <w:keepNext w:val="0"/>
            </w:pPr>
          </w:p>
        </w:tc>
        <w:tc>
          <w:tcPr>
            <w:tcW w:w="1100" w:type="dxa"/>
            <w:noWrap/>
            <w:hideMark/>
          </w:tcPr>
          <w:p w14:paraId="5F0903F0" w14:textId="77777777" w:rsidR="00C0436C" w:rsidRPr="00B322A8" w:rsidRDefault="00C0436C" w:rsidP="00C12606">
            <w:pPr>
              <w:pStyle w:val="TAL"/>
              <w:keepNext w:val="0"/>
            </w:pPr>
          </w:p>
        </w:tc>
        <w:tc>
          <w:tcPr>
            <w:tcW w:w="2107" w:type="dxa"/>
            <w:noWrap/>
            <w:hideMark/>
          </w:tcPr>
          <w:p w14:paraId="77E8FBE1" w14:textId="77777777" w:rsidR="00C0436C" w:rsidRPr="00B322A8" w:rsidRDefault="00C0436C" w:rsidP="00C12606">
            <w:pPr>
              <w:pStyle w:val="TAL"/>
              <w:keepNext w:val="0"/>
            </w:pPr>
          </w:p>
        </w:tc>
        <w:tc>
          <w:tcPr>
            <w:tcW w:w="2082" w:type="dxa"/>
            <w:noWrap/>
            <w:hideMark/>
          </w:tcPr>
          <w:p w14:paraId="4013E3F2" w14:textId="77777777" w:rsidR="00C0436C" w:rsidRPr="00B322A8" w:rsidRDefault="00C0436C" w:rsidP="00C12606">
            <w:pPr>
              <w:pStyle w:val="TAL"/>
              <w:keepNext w:val="0"/>
            </w:pPr>
          </w:p>
        </w:tc>
        <w:tc>
          <w:tcPr>
            <w:tcW w:w="1117" w:type="dxa"/>
            <w:noWrap/>
            <w:hideMark/>
          </w:tcPr>
          <w:p w14:paraId="561C8278" w14:textId="77777777" w:rsidR="00C0436C" w:rsidRPr="00B322A8" w:rsidRDefault="00C0436C" w:rsidP="00C12606">
            <w:pPr>
              <w:pStyle w:val="TAL"/>
              <w:keepNext w:val="0"/>
            </w:pPr>
          </w:p>
        </w:tc>
        <w:tc>
          <w:tcPr>
            <w:tcW w:w="873" w:type="dxa"/>
            <w:noWrap/>
            <w:hideMark/>
          </w:tcPr>
          <w:p w14:paraId="1EC62158" w14:textId="77777777" w:rsidR="00C0436C" w:rsidRPr="00B322A8" w:rsidRDefault="00C0436C" w:rsidP="00C12606">
            <w:pPr>
              <w:pStyle w:val="TAL"/>
              <w:keepNext w:val="0"/>
            </w:pPr>
          </w:p>
        </w:tc>
        <w:tc>
          <w:tcPr>
            <w:tcW w:w="873" w:type="dxa"/>
            <w:noWrap/>
            <w:hideMark/>
          </w:tcPr>
          <w:p w14:paraId="31F9E817" w14:textId="77777777" w:rsidR="00C0436C" w:rsidRPr="00B322A8" w:rsidRDefault="00C0436C" w:rsidP="00C12606">
            <w:pPr>
              <w:pStyle w:val="TAL"/>
              <w:keepNext w:val="0"/>
            </w:pPr>
          </w:p>
        </w:tc>
      </w:tr>
      <w:tr w:rsidR="00C0436C" w:rsidRPr="00B322A8" w14:paraId="06A47EE0" w14:textId="77777777" w:rsidTr="00C12606">
        <w:trPr>
          <w:trHeight w:val="300"/>
        </w:trPr>
        <w:tc>
          <w:tcPr>
            <w:tcW w:w="1267" w:type="dxa"/>
            <w:shd w:val="clear" w:color="auto" w:fill="EDEDED" w:themeFill="accent3" w:themeFillTint="33"/>
            <w:noWrap/>
            <w:hideMark/>
          </w:tcPr>
          <w:p w14:paraId="2CD6213B"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2DC5A283" w14:textId="77777777" w:rsidR="00C0436C" w:rsidRPr="00F94504" w:rsidRDefault="00C0436C" w:rsidP="00C12606">
            <w:pPr>
              <w:pStyle w:val="TAL"/>
              <w:keepNext w:val="0"/>
              <w:rPr>
                <w:b/>
                <w:bCs/>
              </w:rPr>
            </w:pPr>
            <w:r w:rsidRPr="00F94504">
              <w:rPr>
                <w:b/>
                <w:bCs/>
              </w:rPr>
              <w:t>8</w:t>
            </w:r>
          </w:p>
        </w:tc>
        <w:tc>
          <w:tcPr>
            <w:tcW w:w="2107" w:type="dxa"/>
            <w:shd w:val="clear" w:color="auto" w:fill="EDEDED" w:themeFill="accent3" w:themeFillTint="33"/>
            <w:noWrap/>
            <w:hideMark/>
          </w:tcPr>
          <w:p w14:paraId="11F83969" w14:textId="77777777" w:rsidR="00C0436C" w:rsidRPr="00B322A8" w:rsidRDefault="00C0436C" w:rsidP="00C12606">
            <w:pPr>
              <w:pStyle w:val="TAL"/>
              <w:keepNext w:val="0"/>
            </w:pPr>
          </w:p>
        </w:tc>
        <w:tc>
          <w:tcPr>
            <w:tcW w:w="2082" w:type="dxa"/>
            <w:shd w:val="clear" w:color="auto" w:fill="EDEDED" w:themeFill="accent3" w:themeFillTint="33"/>
            <w:noWrap/>
            <w:hideMark/>
          </w:tcPr>
          <w:p w14:paraId="7ABF1EFF" w14:textId="77777777" w:rsidR="00C0436C" w:rsidRPr="00B322A8" w:rsidRDefault="00C0436C" w:rsidP="00C12606">
            <w:pPr>
              <w:pStyle w:val="TAL"/>
              <w:keepNext w:val="0"/>
            </w:pPr>
          </w:p>
        </w:tc>
        <w:tc>
          <w:tcPr>
            <w:tcW w:w="1117" w:type="dxa"/>
            <w:shd w:val="clear" w:color="auto" w:fill="EDEDED" w:themeFill="accent3" w:themeFillTint="33"/>
            <w:noWrap/>
            <w:hideMark/>
          </w:tcPr>
          <w:p w14:paraId="11152323" w14:textId="77777777" w:rsidR="00C0436C" w:rsidRPr="00B322A8" w:rsidRDefault="00C0436C" w:rsidP="00C12606">
            <w:pPr>
              <w:pStyle w:val="TAL"/>
              <w:keepNext w:val="0"/>
            </w:pPr>
          </w:p>
        </w:tc>
        <w:tc>
          <w:tcPr>
            <w:tcW w:w="873" w:type="dxa"/>
            <w:shd w:val="clear" w:color="auto" w:fill="EDEDED" w:themeFill="accent3" w:themeFillTint="33"/>
            <w:noWrap/>
            <w:hideMark/>
          </w:tcPr>
          <w:p w14:paraId="72F1AAFC" w14:textId="77777777" w:rsidR="00C0436C" w:rsidRPr="00B322A8" w:rsidRDefault="00C0436C" w:rsidP="00C12606">
            <w:pPr>
              <w:pStyle w:val="TAL"/>
              <w:keepNext w:val="0"/>
            </w:pPr>
          </w:p>
        </w:tc>
        <w:tc>
          <w:tcPr>
            <w:tcW w:w="873" w:type="dxa"/>
            <w:shd w:val="clear" w:color="auto" w:fill="EDEDED" w:themeFill="accent3" w:themeFillTint="33"/>
            <w:noWrap/>
            <w:hideMark/>
          </w:tcPr>
          <w:p w14:paraId="3C398B5F" w14:textId="77777777" w:rsidR="00C0436C" w:rsidRPr="00B322A8" w:rsidRDefault="00C0436C" w:rsidP="00C12606">
            <w:pPr>
              <w:pStyle w:val="TAL"/>
              <w:keepNext w:val="0"/>
            </w:pPr>
          </w:p>
        </w:tc>
      </w:tr>
      <w:tr w:rsidR="00C0436C" w:rsidRPr="00B322A8" w14:paraId="07639996" w14:textId="77777777" w:rsidTr="00C12606">
        <w:trPr>
          <w:trHeight w:val="300"/>
        </w:trPr>
        <w:tc>
          <w:tcPr>
            <w:tcW w:w="1267" w:type="dxa"/>
            <w:noWrap/>
            <w:hideMark/>
          </w:tcPr>
          <w:p w14:paraId="6FA4162A" w14:textId="77777777" w:rsidR="00C0436C" w:rsidRPr="00B322A8" w:rsidRDefault="00C0436C" w:rsidP="00C12606">
            <w:pPr>
              <w:pStyle w:val="TAL"/>
              <w:keepNext w:val="0"/>
            </w:pPr>
            <w:r w:rsidRPr="00B322A8">
              <w:t>Cluster#</w:t>
            </w:r>
          </w:p>
        </w:tc>
        <w:tc>
          <w:tcPr>
            <w:tcW w:w="1100" w:type="dxa"/>
            <w:noWrap/>
            <w:hideMark/>
          </w:tcPr>
          <w:p w14:paraId="04F32B58" w14:textId="77777777" w:rsidR="00C0436C" w:rsidRPr="00B322A8" w:rsidRDefault="00C0436C" w:rsidP="00C12606">
            <w:pPr>
              <w:pStyle w:val="TAL"/>
              <w:keepNext w:val="0"/>
            </w:pPr>
            <w:r w:rsidRPr="00B322A8">
              <w:t>Power [dB]</w:t>
            </w:r>
          </w:p>
        </w:tc>
        <w:tc>
          <w:tcPr>
            <w:tcW w:w="2107" w:type="dxa"/>
            <w:noWrap/>
            <w:hideMark/>
          </w:tcPr>
          <w:p w14:paraId="7FD27999" w14:textId="77777777" w:rsidR="00C0436C" w:rsidRPr="00B322A8" w:rsidRDefault="00C0436C" w:rsidP="00C12606">
            <w:pPr>
              <w:pStyle w:val="TAL"/>
              <w:keepNext w:val="0"/>
            </w:pPr>
            <w:r w:rsidRPr="00B322A8">
              <w:t>Excess delay [ns]</w:t>
            </w:r>
          </w:p>
        </w:tc>
        <w:tc>
          <w:tcPr>
            <w:tcW w:w="2082" w:type="dxa"/>
            <w:noWrap/>
            <w:hideMark/>
          </w:tcPr>
          <w:p w14:paraId="488FF059"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55045348"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21FBDFE7" w14:textId="77777777" w:rsidR="00C0436C" w:rsidRPr="00B322A8" w:rsidRDefault="00C0436C" w:rsidP="00C12606">
            <w:pPr>
              <w:pStyle w:val="TAL"/>
              <w:keepNext w:val="0"/>
            </w:pPr>
            <w:r w:rsidRPr="00B322A8">
              <w:t>ASA [°]</w:t>
            </w:r>
          </w:p>
        </w:tc>
        <w:tc>
          <w:tcPr>
            <w:tcW w:w="873" w:type="dxa"/>
            <w:noWrap/>
            <w:hideMark/>
          </w:tcPr>
          <w:p w14:paraId="56C9663A"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57FD5AE1" w14:textId="77777777" w:rsidTr="00C12606">
        <w:trPr>
          <w:trHeight w:val="300"/>
        </w:trPr>
        <w:tc>
          <w:tcPr>
            <w:tcW w:w="1267" w:type="dxa"/>
            <w:noWrap/>
            <w:hideMark/>
          </w:tcPr>
          <w:p w14:paraId="1307D328" w14:textId="77777777" w:rsidR="00C0436C" w:rsidRPr="00B322A8" w:rsidRDefault="00C0436C" w:rsidP="00C12606">
            <w:pPr>
              <w:pStyle w:val="TAL"/>
              <w:keepNext w:val="0"/>
            </w:pPr>
            <w:r w:rsidRPr="00B322A8">
              <w:t>1</w:t>
            </w:r>
          </w:p>
        </w:tc>
        <w:tc>
          <w:tcPr>
            <w:tcW w:w="1100" w:type="dxa"/>
            <w:noWrap/>
            <w:hideMark/>
          </w:tcPr>
          <w:p w14:paraId="2E3C59D5" w14:textId="77777777" w:rsidR="00C0436C" w:rsidRPr="00B322A8" w:rsidRDefault="00C0436C" w:rsidP="00C12606">
            <w:pPr>
              <w:pStyle w:val="TAL"/>
              <w:keepNext w:val="0"/>
            </w:pPr>
            <w:r w:rsidRPr="00B322A8">
              <w:t>-18.8</w:t>
            </w:r>
          </w:p>
        </w:tc>
        <w:tc>
          <w:tcPr>
            <w:tcW w:w="2107" w:type="dxa"/>
            <w:noWrap/>
            <w:hideMark/>
          </w:tcPr>
          <w:p w14:paraId="5C4F11F9" w14:textId="47ADBECB" w:rsidR="00C0436C" w:rsidRPr="00B322A8" w:rsidRDefault="00C0436C" w:rsidP="00C12606">
            <w:pPr>
              <w:pStyle w:val="TAL"/>
              <w:keepNext w:val="0"/>
            </w:pPr>
            <w:r w:rsidRPr="004D2F0E">
              <w:t>0</w:t>
            </w:r>
          </w:p>
        </w:tc>
        <w:tc>
          <w:tcPr>
            <w:tcW w:w="2082" w:type="dxa"/>
            <w:noWrap/>
            <w:hideMark/>
          </w:tcPr>
          <w:p w14:paraId="6071763D" w14:textId="6F7D51BA" w:rsidR="00C0436C" w:rsidRPr="00B322A8" w:rsidRDefault="00C0436C" w:rsidP="00C12606">
            <w:pPr>
              <w:pStyle w:val="TAL"/>
              <w:keepNext w:val="0"/>
            </w:pPr>
            <w:r w:rsidRPr="004D2F0E">
              <w:t>122.01</w:t>
            </w:r>
          </w:p>
        </w:tc>
        <w:tc>
          <w:tcPr>
            <w:tcW w:w="1117" w:type="dxa"/>
            <w:noWrap/>
            <w:hideMark/>
          </w:tcPr>
          <w:p w14:paraId="7BD1FADE" w14:textId="35B5408F" w:rsidR="00C0436C" w:rsidRPr="00B322A8" w:rsidRDefault="00C0436C" w:rsidP="00C12606">
            <w:pPr>
              <w:pStyle w:val="TAL"/>
              <w:keepNext w:val="0"/>
            </w:pPr>
            <w:r w:rsidRPr="004D2F0E">
              <w:t>-37.56</w:t>
            </w:r>
          </w:p>
        </w:tc>
        <w:tc>
          <w:tcPr>
            <w:tcW w:w="873" w:type="dxa"/>
            <w:noWrap/>
            <w:hideMark/>
          </w:tcPr>
          <w:p w14:paraId="41920864" w14:textId="77777777" w:rsidR="00C0436C" w:rsidRPr="00B322A8" w:rsidRDefault="00C0436C" w:rsidP="00C12606">
            <w:pPr>
              <w:pStyle w:val="TAL"/>
              <w:keepNext w:val="0"/>
            </w:pPr>
            <w:r w:rsidRPr="00B322A8">
              <w:t>7.52</w:t>
            </w:r>
          </w:p>
        </w:tc>
        <w:tc>
          <w:tcPr>
            <w:tcW w:w="873" w:type="dxa"/>
            <w:noWrap/>
            <w:hideMark/>
          </w:tcPr>
          <w:p w14:paraId="1A58B3FB" w14:textId="057A8EAF" w:rsidR="00C0436C" w:rsidRPr="00B322A8" w:rsidRDefault="00C0436C" w:rsidP="00C12606">
            <w:pPr>
              <w:pStyle w:val="TAL"/>
              <w:keepNext w:val="0"/>
            </w:pPr>
            <w:r w:rsidRPr="00B322A8">
              <w:t>98</w:t>
            </w:r>
            <w:r>
              <w:t>0</w:t>
            </w:r>
          </w:p>
        </w:tc>
      </w:tr>
      <w:tr w:rsidR="00C0436C" w:rsidRPr="00B322A8" w14:paraId="0EB11718" w14:textId="77777777" w:rsidTr="00C12606">
        <w:trPr>
          <w:trHeight w:val="300"/>
        </w:trPr>
        <w:tc>
          <w:tcPr>
            <w:tcW w:w="1267" w:type="dxa"/>
            <w:noWrap/>
            <w:hideMark/>
          </w:tcPr>
          <w:p w14:paraId="2D945A82" w14:textId="77777777" w:rsidR="00C0436C" w:rsidRPr="00B322A8" w:rsidRDefault="00C0436C" w:rsidP="00C12606">
            <w:pPr>
              <w:pStyle w:val="TAL"/>
              <w:keepNext w:val="0"/>
            </w:pPr>
            <w:r w:rsidRPr="00B322A8">
              <w:t>2</w:t>
            </w:r>
          </w:p>
        </w:tc>
        <w:tc>
          <w:tcPr>
            <w:tcW w:w="1100" w:type="dxa"/>
            <w:noWrap/>
            <w:hideMark/>
          </w:tcPr>
          <w:p w14:paraId="2F60EEDD" w14:textId="77777777" w:rsidR="00C0436C" w:rsidRPr="00B322A8" w:rsidRDefault="00C0436C" w:rsidP="00C12606">
            <w:pPr>
              <w:pStyle w:val="TAL"/>
              <w:keepNext w:val="0"/>
            </w:pPr>
            <w:r w:rsidRPr="00B322A8">
              <w:t>-5.4</w:t>
            </w:r>
          </w:p>
        </w:tc>
        <w:tc>
          <w:tcPr>
            <w:tcW w:w="2107" w:type="dxa"/>
            <w:noWrap/>
            <w:hideMark/>
          </w:tcPr>
          <w:p w14:paraId="34B8729F" w14:textId="49C09628" w:rsidR="00C0436C" w:rsidRPr="00B322A8" w:rsidRDefault="00C0436C" w:rsidP="00C12606">
            <w:pPr>
              <w:pStyle w:val="TAL"/>
              <w:keepNext w:val="0"/>
            </w:pPr>
            <w:r w:rsidRPr="004D2F0E">
              <w:t>42</w:t>
            </w:r>
          </w:p>
        </w:tc>
        <w:tc>
          <w:tcPr>
            <w:tcW w:w="2082" w:type="dxa"/>
            <w:noWrap/>
            <w:hideMark/>
          </w:tcPr>
          <w:p w14:paraId="23120B8A" w14:textId="7C4D5A6A" w:rsidR="00C0436C" w:rsidRPr="00B322A8" w:rsidRDefault="00C0436C" w:rsidP="00C12606">
            <w:pPr>
              <w:pStyle w:val="TAL"/>
              <w:keepNext w:val="0"/>
            </w:pPr>
            <w:r w:rsidRPr="004D2F0E">
              <w:t>-131.01</w:t>
            </w:r>
          </w:p>
        </w:tc>
        <w:tc>
          <w:tcPr>
            <w:tcW w:w="1117" w:type="dxa"/>
            <w:noWrap/>
            <w:hideMark/>
          </w:tcPr>
          <w:p w14:paraId="06517571" w14:textId="3E928533" w:rsidR="00C0436C" w:rsidRPr="00B322A8" w:rsidRDefault="00C0436C" w:rsidP="00C12606">
            <w:pPr>
              <w:pStyle w:val="TAL"/>
              <w:keepNext w:val="0"/>
            </w:pPr>
            <w:r w:rsidRPr="004D2F0E">
              <w:t>22.57</w:t>
            </w:r>
          </w:p>
        </w:tc>
        <w:tc>
          <w:tcPr>
            <w:tcW w:w="873" w:type="dxa"/>
            <w:noWrap/>
            <w:hideMark/>
          </w:tcPr>
          <w:p w14:paraId="7E132E63" w14:textId="77777777" w:rsidR="00C0436C" w:rsidRPr="00B322A8" w:rsidRDefault="00C0436C" w:rsidP="00C12606">
            <w:pPr>
              <w:pStyle w:val="TAL"/>
              <w:keepNext w:val="0"/>
            </w:pPr>
            <w:r w:rsidRPr="00B322A8">
              <w:t>7.52</w:t>
            </w:r>
          </w:p>
        </w:tc>
        <w:tc>
          <w:tcPr>
            <w:tcW w:w="873" w:type="dxa"/>
            <w:noWrap/>
            <w:hideMark/>
          </w:tcPr>
          <w:p w14:paraId="40E790F6" w14:textId="160CD690" w:rsidR="00C0436C" w:rsidRPr="00B322A8" w:rsidRDefault="00C0436C" w:rsidP="00C12606">
            <w:pPr>
              <w:pStyle w:val="TAL"/>
              <w:keepNext w:val="0"/>
            </w:pPr>
            <w:r w:rsidRPr="00B322A8">
              <w:t>98.4</w:t>
            </w:r>
            <w:r>
              <w:t>8</w:t>
            </w:r>
          </w:p>
        </w:tc>
      </w:tr>
      <w:tr w:rsidR="00C0436C" w:rsidRPr="00B322A8" w14:paraId="22D051E6" w14:textId="77777777" w:rsidTr="00C12606">
        <w:trPr>
          <w:trHeight w:val="300"/>
        </w:trPr>
        <w:tc>
          <w:tcPr>
            <w:tcW w:w="1267" w:type="dxa"/>
            <w:noWrap/>
            <w:hideMark/>
          </w:tcPr>
          <w:p w14:paraId="3ACFB282" w14:textId="77777777" w:rsidR="00C0436C" w:rsidRPr="00B322A8" w:rsidRDefault="00C0436C" w:rsidP="00C12606">
            <w:pPr>
              <w:pStyle w:val="TAL"/>
              <w:keepNext w:val="0"/>
            </w:pPr>
            <w:r w:rsidRPr="00B322A8">
              <w:t>3</w:t>
            </w:r>
          </w:p>
        </w:tc>
        <w:tc>
          <w:tcPr>
            <w:tcW w:w="1100" w:type="dxa"/>
            <w:noWrap/>
            <w:hideMark/>
          </w:tcPr>
          <w:p w14:paraId="4D00074F" w14:textId="77777777" w:rsidR="00C0436C" w:rsidRPr="00B322A8" w:rsidRDefault="00C0436C" w:rsidP="00C12606">
            <w:pPr>
              <w:pStyle w:val="TAL"/>
              <w:keepNext w:val="0"/>
            </w:pPr>
            <w:r w:rsidRPr="00B322A8">
              <w:t>-7.6</w:t>
            </w:r>
          </w:p>
        </w:tc>
        <w:tc>
          <w:tcPr>
            <w:tcW w:w="2107" w:type="dxa"/>
            <w:noWrap/>
            <w:hideMark/>
          </w:tcPr>
          <w:p w14:paraId="152532A0" w14:textId="05900E69" w:rsidR="00C0436C" w:rsidRPr="00B322A8" w:rsidRDefault="00C0436C" w:rsidP="00C12606">
            <w:pPr>
              <w:pStyle w:val="TAL"/>
              <w:keepNext w:val="0"/>
            </w:pPr>
            <w:r w:rsidRPr="004D2F0E">
              <w:t>44</w:t>
            </w:r>
          </w:p>
        </w:tc>
        <w:tc>
          <w:tcPr>
            <w:tcW w:w="2082" w:type="dxa"/>
            <w:noWrap/>
            <w:hideMark/>
          </w:tcPr>
          <w:p w14:paraId="4F13DE32" w14:textId="02857930" w:rsidR="00C0436C" w:rsidRPr="00B322A8" w:rsidRDefault="00C0436C" w:rsidP="00C12606">
            <w:pPr>
              <w:pStyle w:val="TAL"/>
              <w:keepNext w:val="0"/>
            </w:pPr>
            <w:r w:rsidRPr="004D2F0E">
              <w:t>-131.01</w:t>
            </w:r>
          </w:p>
        </w:tc>
        <w:tc>
          <w:tcPr>
            <w:tcW w:w="1117" w:type="dxa"/>
            <w:noWrap/>
            <w:hideMark/>
          </w:tcPr>
          <w:p w14:paraId="483FF53C" w14:textId="5586CBE7" w:rsidR="00C0436C" w:rsidRPr="00B322A8" w:rsidRDefault="00C0436C" w:rsidP="00C12606">
            <w:pPr>
              <w:pStyle w:val="TAL"/>
              <w:keepNext w:val="0"/>
            </w:pPr>
            <w:r w:rsidRPr="004D2F0E">
              <w:t>22.57</w:t>
            </w:r>
          </w:p>
        </w:tc>
        <w:tc>
          <w:tcPr>
            <w:tcW w:w="873" w:type="dxa"/>
            <w:noWrap/>
            <w:hideMark/>
          </w:tcPr>
          <w:p w14:paraId="58AFED2A" w14:textId="77777777" w:rsidR="00C0436C" w:rsidRPr="00B322A8" w:rsidRDefault="00C0436C" w:rsidP="00C12606">
            <w:pPr>
              <w:pStyle w:val="TAL"/>
              <w:keepNext w:val="0"/>
            </w:pPr>
            <w:r w:rsidRPr="00B322A8">
              <w:t>6.768</w:t>
            </w:r>
          </w:p>
        </w:tc>
        <w:tc>
          <w:tcPr>
            <w:tcW w:w="873" w:type="dxa"/>
            <w:noWrap/>
            <w:hideMark/>
          </w:tcPr>
          <w:p w14:paraId="702A5373" w14:textId="2F492FDE" w:rsidR="00C0436C" w:rsidRPr="00B322A8" w:rsidRDefault="00C0436C" w:rsidP="00C12606">
            <w:pPr>
              <w:pStyle w:val="TAL"/>
              <w:keepNext w:val="0"/>
            </w:pPr>
            <w:r w:rsidRPr="00B322A8">
              <w:t>98.4</w:t>
            </w:r>
            <w:r>
              <w:t>8</w:t>
            </w:r>
          </w:p>
        </w:tc>
      </w:tr>
      <w:tr w:rsidR="00C0436C" w:rsidRPr="00B322A8" w14:paraId="0D32CF60" w14:textId="77777777" w:rsidTr="00C12606">
        <w:trPr>
          <w:trHeight w:val="300"/>
        </w:trPr>
        <w:tc>
          <w:tcPr>
            <w:tcW w:w="1267" w:type="dxa"/>
            <w:noWrap/>
            <w:hideMark/>
          </w:tcPr>
          <w:p w14:paraId="2CE2A66B" w14:textId="77777777" w:rsidR="00C0436C" w:rsidRPr="00B322A8" w:rsidRDefault="00C0436C" w:rsidP="00C12606">
            <w:pPr>
              <w:pStyle w:val="TAL"/>
              <w:keepNext w:val="0"/>
            </w:pPr>
            <w:r w:rsidRPr="00B322A8">
              <w:t>4</w:t>
            </w:r>
          </w:p>
        </w:tc>
        <w:tc>
          <w:tcPr>
            <w:tcW w:w="1100" w:type="dxa"/>
            <w:noWrap/>
            <w:hideMark/>
          </w:tcPr>
          <w:p w14:paraId="0E1723C0" w14:textId="77777777" w:rsidR="00C0436C" w:rsidRPr="00B322A8" w:rsidRDefault="00C0436C" w:rsidP="00C12606">
            <w:pPr>
              <w:pStyle w:val="TAL"/>
              <w:keepNext w:val="0"/>
            </w:pPr>
            <w:r w:rsidRPr="00B322A8">
              <w:t>-11.4</w:t>
            </w:r>
          </w:p>
        </w:tc>
        <w:tc>
          <w:tcPr>
            <w:tcW w:w="2107" w:type="dxa"/>
            <w:noWrap/>
            <w:hideMark/>
          </w:tcPr>
          <w:p w14:paraId="28C33E2A" w14:textId="25BE250D" w:rsidR="00C0436C" w:rsidRPr="00B322A8" w:rsidRDefault="00C0436C" w:rsidP="00C12606">
            <w:pPr>
              <w:pStyle w:val="TAL"/>
              <w:keepNext w:val="0"/>
            </w:pPr>
            <w:r w:rsidRPr="004D2F0E">
              <w:t>51</w:t>
            </w:r>
          </w:p>
        </w:tc>
        <w:tc>
          <w:tcPr>
            <w:tcW w:w="2082" w:type="dxa"/>
            <w:noWrap/>
            <w:hideMark/>
          </w:tcPr>
          <w:p w14:paraId="65349AB0" w14:textId="0AA02F8E" w:rsidR="00C0436C" w:rsidRPr="00B322A8" w:rsidRDefault="00C0436C" w:rsidP="00C12606">
            <w:pPr>
              <w:pStyle w:val="TAL"/>
              <w:keepNext w:val="0"/>
            </w:pPr>
            <w:r w:rsidRPr="004D2F0E">
              <w:t>139.36</w:t>
            </w:r>
          </w:p>
        </w:tc>
        <w:tc>
          <w:tcPr>
            <w:tcW w:w="1117" w:type="dxa"/>
            <w:noWrap/>
            <w:hideMark/>
          </w:tcPr>
          <w:p w14:paraId="2E1F2C14" w14:textId="3E4D072B" w:rsidR="00C0436C" w:rsidRPr="00B322A8" w:rsidRDefault="00C0436C" w:rsidP="00C12606">
            <w:pPr>
              <w:pStyle w:val="TAL"/>
              <w:keepNext w:val="0"/>
            </w:pPr>
            <w:r w:rsidRPr="004D2F0E">
              <w:t>55.22</w:t>
            </w:r>
          </w:p>
        </w:tc>
        <w:tc>
          <w:tcPr>
            <w:tcW w:w="873" w:type="dxa"/>
            <w:noWrap/>
            <w:hideMark/>
          </w:tcPr>
          <w:p w14:paraId="7CEAC272" w14:textId="77777777" w:rsidR="00C0436C" w:rsidRPr="00B322A8" w:rsidRDefault="00C0436C" w:rsidP="00C12606">
            <w:pPr>
              <w:pStyle w:val="TAL"/>
              <w:keepNext w:val="0"/>
            </w:pPr>
            <w:r w:rsidRPr="00B322A8">
              <w:t>7.52</w:t>
            </w:r>
          </w:p>
        </w:tc>
        <w:tc>
          <w:tcPr>
            <w:tcW w:w="873" w:type="dxa"/>
            <w:noWrap/>
            <w:hideMark/>
          </w:tcPr>
          <w:p w14:paraId="55327EAE" w14:textId="2C18D962" w:rsidR="00C0436C" w:rsidRPr="00B322A8" w:rsidRDefault="00C0436C" w:rsidP="00C12606">
            <w:pPr>
              <w:pStyle w:val="TAL"/>
              <w:keepNext w:val="0"/>
            </w:pPr>
            <w:r w:rsidRPr="00B322A8">
              <w:t>98.8</w:t>
            </w:r>
          </w:p>
        </w:tc>
      </w:tr>
      <w:tr w:rsidR="00C0436C" w:rsidRPr="00B322A8" w14:paraId="1616EA17" w14:textId="77777777" w:rsidTr="00C12606">
        <w:trPr>
          <w:trHeight w:val="300"/>
        </w:trPr>
        <w:tc>
          <w:tcPr>
            <w:tcW w:w="1267" w:type="dxa"/>
            <w:noWrap/>
            <w:hideMark/>
          </w:tcPr>
          <w:p w14:paraId="714A5A82" w14:textId="77777777" w:rsidR="00C0436C" w:rsidRPr="00B322A8" w:rsidRDefault="00C0436C" w:rsidP="00C12606">
            <w:pPr>
              <w:pStyle w:val="TAL"/>
              <w:keepNext w:val="0"/>
            </w:pPr>
            <w:r w:rsidRPr="00B322A8">
              <w:t>5</w:t>
            </w:r>
          </w:p>
        </w:tc>
        <w:tc>
          <w:tcPr>
            <w:tcW w:w="1100" w:type="dxa"/>
            <w:noWrap/>
            <w:hideMark/>
          </w:tcPr>
          <w:p w14:paraId="4C7F15C0" w14:textId="77777777" w:rsidR="00C0436C" w:rsidRPr="00B322A8" w:rsidRDefault="00C0436C" w:rsidP="00C12606">
            <w:pPr>
              <w:pStyle w:val="TAL"/>
              <w:keepNext w:val="0"/>
            </w:pPr>
            <w:r w:rsidRPr="00B322A8">
              <w:t>-13.6</w:t>
            </w:r>
          </w:p>
        </w:tc>
        <w:tc>
          <w:tcPr>
            <w:tcW w:w="2107" w:type="dxa"/>
            <w:noWrap/>
            <w:hideMark/>
          </w:tcPr>
          <w:p w14:paraId="42724F93" w14:textId="5058597F" w:rsidR="00C0436C" w:rsidRPr="00B322A8" w:rsidRDefault="00C0436C" w:rsidP="00C12606">
            <w:pPr>
              <w:pStyle w:val="TAL"/>
              <w:keepNext w:val="0"/>
            </w:pPr>
            <w:r w:rsidRPr="004D2F0E">
              <w:t>59</w:t>
            </w:r>
          </w:p>
        </w:tc>
        <w:tc>
          <w:tcPr>
            <w:tcW w:w="2082" w:type="dxa"/>
            <w:noWrap/>
            <w:hideMark/>
          </w:tcPr>
          <w:p w14:paraId="366398AA" w14:textId="686E2F42" w:rsidR="00C0436C" w:rsidRPr="00B322A8" w:rsidRDefault="00C0436C" w:rsidP="00C12606">
            <w:pPr>
              <w:pStyle w:val="TAL"/>
              <w:keepNext w:val="0"/>
            </w:pPr>
            <w:r w:rsidRPr="004D2F0E">
              <w:t>139.36</w:t>
            </w:r>
          </w:p>
        </w:tc>
        <w:tc>
          <w:tcPr>
            <w:tcW w:w="1117" w:type="dxa"/>
            <w:noWrap/>
            <w:hideMark/>
          </w:tcPr>
          <w:p w14:paraId="25E47891" w14:textId="6617D3D0" w:rsidR="00C0436C" w:rsidRPr="00B322A8" w:rsidRDefault="00C0436C" w:rsidP="00C12606">
            <w:pPr>
              <w:pStyle w:val="TAL"/>
              <w:keepNext w:val="0"/>
            </w:pPr>
            <w:r w:rsidRPr="004D2F0E">
              <w:t>55.22</w:t>
            </w:r>
          </w:p>
        </w:tc>
        <w:tc>
          <w:tcPr>
            <w:tcW w:w="873" w:type="dxa"/>
            <w:noWrap/>
            <w:hideMark/>
          </w:tcPr>
          <w:p w14:paraId="48F21F1A" w14:textId="77777777" w:rsidR="00C0436C" w:rsidRPr="00B322A8" w:rsidRDefault="00C0436C" w:rsidP="00C12606">
            <w:pPr>
              <w:pStyle w:val="TAL"/>
              <w:keepNext w:val="0"/>
            </w:pPr>
            <w:r w:rsidRPr="00B322A8">
              <w:t>6.768</w:t>
            </w:r>
          </w:p>
        </w:tc>
        <w:tc>
          <w:tcPr>
            <w:tcW w:w="873" w:type="dxa"/>
            <w:noWrap/>
            <w:hideMark/>
          </w:tcPr>
          <w:p w14:paraId="0BA00CC7" w14:textId="3B25AE6D" w:rsidR="00C0436C" w:rsidRPr="00B322A8" w:rsidRDefault="00C0436C" w:rsidP="00C12606">
            <w:pPr>
              <w:pStyle w:val="TAL"/>
              <w:keepNext w:val="0"/>
            </w:pPr>
            <w:r w:rsidRPr="00B322A8">
              <w:t>98.8</w:t>
            </w:r>
          </w:p>
        </w:tc>
      </w:tr>
      <w:tr w:rsidR="00C0436C" w:rsidRPr="00B322A8" w14:paraId="09B19CE2" w14:textId="77777777" w:rsidTr="00C12606">
        <w:trPr>
          <w:trHeight w:val="300"/>
        </w:trPr>
        <w:tc>
          <w:tcPr>
            <w:tcW w:w="1267" w:type="dxa"/>
            <w:noWrap/>
            <w:hideMark/>
          </w:tcPr>
          <w:p w14:paraId="081F25E3" w14:textId="77777777" w:rsidR="00C0436C" w:rsidRPr="00B322A8" w:rsidRDefault="00C0436C" w:rsidP="00C12606">
            <w:pPr>
              <w:pStyle w:val="TAL"/>
              <w:keepNext w:val="0"/>
            </w:pPr>
            <w:r w:rsidRPr="00B322A8">
              <w:t>6</w:t>
            </w:r>
          </w:p>
        </w:tc>
        <w:tc>
          <w:tcPr>
            <w:tcW w:w="1100" w:type="dxa"/>
            <w:noWrap/>
            <w:hideMark/>
          </w:tcPr>
          <w:p w14:paraId="2DFD2B6A" w14:textId="77777777" w:rsidR="00C0436C" w:rsidRPr="00B322A8" w:rsidRDefault="00C0436C" w:rsidP="00C12606">
            <w:pPr>
              <w:pStyle w:val="TAL"/>
              <w:keepNext w:val="0"/>
            </w:pPr>
            <w:r w:rsidRPr="00B322A8">
              <w:t>-15.9</w:t>
            </w:r>
          </w:p>
        </w:tc>
        <w:tc>
          <w:tcPr>
            <w:tcW w:w="2107" w:type="dxa"/>
            <w:noWrap/>
            <w:hideMark/>
          </w:tcPr>
          <w:p w14:paraId="647752F4" w14:textId="2FA15999" w:rsidR="00C0436C" w:rsidRPr="00B322A8" w:rsidRDefault="00C0436C" w:rsidP="00C12606">
            <w:pPr>
              <w:pStyle w:val="TAL"/>
              <w:keepNext w:val="0"/>
            </w:pPr>
            <w:r w:rsidRPr="004D2F0E">
              <w:t>63</w:t>
            </w:r>
          </w:p>
        </w:tc>
        <w:tc>
          <w:tcPr>
            <w:tcW w:w="2082" w:type="dxa"/>
            <w:noWrap/>
            <w:hideMark/>
          </w:tcPr>
          <w:p w14:paraId="50B6457D" w14:textId="5BF71FCB" w:rsidR="00C0436C" w:rsidRPr="00B322A8" w:rsidRDefault="00C0436C" w:rsidP="00C12606">
            <w:pPr>
              <w:pStyle w:val="TAL"/>
              <w:keepNext w:val="0"/>
            </w:pPr>
            <w:r w:rsidRPr="004D2F0E">
              <w:t>-27.52</w:t>
            </w:r>
          </w:p>
        </w:tc>
        <w:tc>
          <w:tcPr>
            <w:tcW w:w="1117" w:type="dxa"/>
            <w:noWrap/>
            <w:hideMark/>
          </w:tcPr>
          <w:p w14:paraId="7B94A6FF" w14:textId="328B8716" w:rsidR="00C0436C" w:rsidRPr="00B322A8" w:rsidRDefault="00C0436C" w:rsidP="00C12606">
            <w:pPr>
              <w:pStyle w:val="TAL"/>
              <w:keepNext w:val="0"/>
            </w:pPr>
            <w:r w:rsidRPr="004D2F0E">
              <w:t>66.04</w:t>
            </w:r>
          </w:p>
        </w:tc>
        <w:tc>
          <w:tcPr>
            <w:tcW w:w="873" w:type="dxa"/>
            <w:noWrap/>
            <w:hideMark/>
          </w:tcPr>
          <w:p w14:paraId="10D775A2" w14:textId="77777777" w:rsidR="00C0436C" w:rsidRPr="00B322A8" w:rsidRDefault="00C0436C" w:rsidP="00C12606">
            <w:pPr>
              <w:pStyle w:val="TAL"/>
              <w:keepNext w:val="0"/>
            </w:pPr>
            <w:r w:rsidRPr="00B322A8">
              <w:t>7.52</w:t>
            </w:r>
          </w:p>
        </w:tc>
        <w:tc>
          <w:tcPr>
            <w:tcW w:w="873" w:type="dxa"/>
            <w:noWrap/>
            <w:hideMark/>
          </w:tcPr>
          <w:p w14:paraId="34C87808" w14:textId="2DCA36C1" w:rsidR="00C0436C" w:rsidRPr="00B322A8" w:rsidRDefault="00C0436C" w:rsidP="00C12606">
            <w:pPr>
              <w:pStyle w:val="TAL"/>
              <w:keepNext w:val="0"/>
            </w:pPr>
            <w:r w:rsidRPr="00B322A8">
              <w:t>99.1</w:t>
            </w:r>
            <w:r>
              <w:t>1</w:t>
            </w:r>
          </w:p>
        </w:tc>
      </w:tr>
      <w:tr w:rsidR="00C0436C" w:rsidRPr="00B322A8" w14:paraId="531147C6" w14:textId="77777777" w:rsidTr="00C12606">
        <w:trPr>
          <w:trHeight w:val="300"/>
        </w:trPr>
        <w:tc>
          <w:tcPr>
            <w:tcW w:w="1267" w:type="dxa"/>
            <w:noWrap/>
            <w:hideMark/>
          </w:tcPr>
          <w:p w14:paraId="7DDC32A2" w14:textId="77777777" w:rsidR="00C0436C" w:rsidRPr="00B322A8" w:rsidRDefault="00C0436C" w:rsidP="00C12606">
            <w:pPr>
              <w:pStyle w:val="TAL"/>
              <w:keepNext w:val="0"/>
            </w:pPr>
            <w:r w:rsidRPr="00B322A8">
              <w:t>7</w:t>
            </w:r>
          </w:p>
        </w:tc>
        <w:tc>
          <w:tcPr>
            <w:tcW w:w="1100" w:type="dxa"/>
            <w:noWrap/>
            <w:hideMark/>
          </w:tcPr>
          <w:p w14:paraId="038F7B53" w14:textId="77777777" w:rsidR="00C0436C" w:rsidRPr="00B322A8" w:rsidRDefault="00C0436C" w:rsidP="00C12606">
            <w:pPr>
              <w:pStyle w:val="TAL"/>
              <w:keepNext w:val="0"/>
            </w:pPr>
            <w:r w:rsidRPr="00B322A8">
              <w:t>-9.4</w:t>
            </w:r>
          </w:p>
        </w:tc>
        <w:tc>
          <w:tcPr>
            <w:tcW w:w="2107" w:type="dxa"/>
            <w:noWrap/>
            <w:hideMark/>
          </w:tcPr>
          <w:p w14:paraId="327AC60B" w14:textId="41A342D6" w:rsidR="00C0436C" w:rsidRPr="00B322A8" w:rsidRDefault="00C0436C" w:rsidP="00C12606">
            <w:pPr>
              <w:pStyle w:val="TAL"/>
              <w:keepNext w:val="0"/>
            </w:pPr>
            <w:r w:rsidRPr="004D2F0E">
              <w:t>64</w:t>
            </w:r>
          </w:p>
        </w:tc>
        <w:tc>
          <w:tcPr>
            <w:tcW w:w="2082" w:type="dxa"/>
            <w:noWrap/>
            <w:hideMark/>
          </w:tcPr>
          <w:p w14:paraId="2B0C51E3" w14:textId="2F47D27A" w:rsidR="00C0436C" w:rsidRPr="00B322A8" w:rsidRDefault="00C0436C" w:rsidP="00C12606">
            <w:pPr>
              <w:pStyle w:val="TAL"/>
              <w:keepNext w:val="0"/>
            </w:pPr>
            <w:r w:rsidRPr="004D2F0E">
              <w:t>-131.01</w:t>
            </w:r>
          </w:p>
        </w:tc>
        <w:tc>
          <w:tcPr>
            <w:tcW w:w="1117" w:type="dxa"/>
            <w:noWrap/>
            <w:hideMark/>
          </w:tcPr>
          <w:p w14:paraId="12AE4CA8" w14:textId="716257C7" w:rsidR="00C0436C" w:rsidRPr="00B322A8" w:rsidRDefault="00C0436C" w:rsidP="00C12606">
            <w:pPr>
              <w:pStyle w:val="TAL"/>
              <w:keepNext w:val="0"/>
            </w:pPr>
            <w:r w:rsidRPr="004D2F0E">
              <w:t>22.57</w:t>
            </w:r>
          </w:p>
        </w:tc>
        <w:tc>
          <w:tcPr>
            <w:tcW w:w="873" w:type="dxa"/>
            <w:noWrap/>
            <w:hideMark/>
          </w:tcPr>
          <w:p w14:paraId="43BF7EAE" w14:textId="77777777" w:rsidR="00C0436C" w:rsidRPr="00B322A8" w:rsidRDefault="00C0436C" w:rsidP="00C12606">
            <w:pPr>
              <w:pStyle w:val="TAL"/>
              <w:keepNext w:val="0"/>
            </w:pPr>
            <w:r w:rsidRPr="00B322A8">
              <w:t>6.016</w:t>
            </w:r>
          </w:p>
        </w:tc>
        <w:tc>
          <w:tcPr>
            <w:tcW w:w="873" w:type="dxa"/>
            <w:noWrap/>
            <w:hideMark/>
          </w:tcPr>
          <w:p w14:paraId="246BB526" w14:textId="64CE55BE" w:rsidR="00C0436C" w:rsidRPr="00B322A8" w:rsidRDefault="00C0436C" w:rsidP="00C12606">
            <w:pPr>
              <w:pStyle w:val="TAL"/>
              <w:keepNext w:val="0"/>
            </w:pPr>
            <w:r w:rsidRPr="00B322A8">
              <w:t>98.4</w:t>
            </w:r>
            <w:r>
              <w:t>8</w:t>
            </w:r>
          </w:p>
        </w:tc>
      </w:tr>
      <w:tr w:rsidR="00C0436C" w:rsidRPr="00B322A8" w14:paraId="355DD756" w14:textId="77777777" w:rsidTr="00C12606">
        <w:trPr>
          <w:trHeight w:val="300"/>
        </w:trPr>
        <w:tc>
          <w:tcPr>
            <w:tcW w:w="1267" w:type="dxa"/>
            <w:noWrap/>
            <w:hideMark/>
          </w:tcPr>
          <w:p w14:paraId="58FB5005" w14:textId="77777777" w:rsidR="00C0436C" w:rsidRPr="00B322A8" w:rsidRDefault="00C0436C" w:rsidP="00C12606">
            <w:pPr>
              <w:pStyle w:val="TAL"/>
              <w:keepNext w:val="0"/>
            </w:pPr>
            <w:r w:rsidRPr="00B322A8">
              <w:t>8</w:t>
            </w:r>
          </w:p>
        </w:tc>
        <w:tc>
          <w:tcPr>
            <w:tcW w:w="1100" w:type="dxa"/>
            <w:noWrap/>
            <w:hideMark/>
          </w:tcPr>
          <w:p w14:paraId="3C39A888" w14:textId="77777777" w:rsidR="00C0436C" w:rsidRPr="00B322A8" w:rsidRDefault="00C0436C" w:rsidP="00C12606">
            <w:pPr>
              <w:pStyle w:val="TAL"/>
              <w:keepNext w:val="0"/>
            </w:pPr>
            <w:r w:rsidRPr="00B322A8">
              <w:t>-15.3</w:t>
            </w:r>
          </w:p>
        </w:tc>
        <w:tc>
          <w:tcPr>
            <w:tcW w:w="2107" w:type="dxa"/>
            <w:noWrap/>
            <w:hideMark/>
          </w:tcPr>
          <w:p w14:paraId="0B0345A6" w14:textId="5ABC3BF4" w:rsidR="00C0436C" w:rsidRPr="00B322A8" w:rsidRDefault="00C0436C" w:rsidP="00C12606">
            <w:pPr>
              <w:pStyle w:val="TAL"/>
              <w:keepNext w:val="0"/>
            </w:pPr>
            <w:r w:rsidRPr="004D2F0E">
              <w:t>74</w:t>
            </w:r>
          </w:p>
        </w:tc>
        <w:tc>
          <w:tcPr>
            <w:tcW w:w="2082" w:type="dxa"/>
            <w:noWrap/>
            <w:hideMark/>
          </w:tcPr>
          <w:p w14:paraId="1793956C" w14:textId="0254E8FE" w:rsidR="00C0436C" w:rsidRPr="00B322A8" w:rsidRDefault="00C0436C" w:rsidP="00C12606">
            <w:pPr>
              <w:pStyle w:val="TAL"/>
              <w:keepNext w:val="0"/>
            </w:pPr>
            <w:r w:rsidRPr="004D2F0E">
              <w:t>139.36</w:t>
            </w:r>
          </w:p>
        </w:tc>
        <w:tc>
          <w:tcPr>
            <w:tcW w:w="1117" w:type="dxa"/>
            <w:noWrap/>
            <w:hideMark/>
          </w:tcPr>
          <w:p w14:paraId="13D818D8" w14:textId="0E7B1A97" w:rsidR="00C0436C" w:rsidRPr="00B322A8" w:rsidRDefault="00C0436C" w:rsidP="00C12606">
            <w:pPr>
              <w:pStyle w:val="TAL"/>
              <w:keepNext w:val="0"/>
            </w:pPr>
            <w:r w:rsidRPr="004D2F0E">
              <w:t>55.22</w:t>
            </w:r>
          </w:p>
        </w:tc>
        <w:tc>
          <w:tcPr>
            <w:tcW w:w="873" w:type="dxa"/>
            <w:noWrap/>
            <w:hideMark/>
          </w:tcPr>
          <w:p w14:paraId="643DCA51" w14:textId="77777777" w:rsidR="00C0436C" w:rsidRPr="00B322A8" w:rsidRDefault="00C0436C" w:rsidP="00C12606">
            <w:pPr>
              <w:pStyle w:val="TAL"/>
              <w:keepNext w:val="0"/>
            </w:pPr>
            <w:r w:rsidRPr="00B322A8">
              <w:t>6.016</w:t>
            </w:r>
          </w:p>
        </w:tc>
        <w:tc>
          <w:tcPr>
            <w:tcW w:w="873" w:type="dxa"/>
            <w:noWrap/>
            <w:hideMark/>
          </w:tcPr>
          <w:p w14:paraId="318779F1" w14:textId="23B7BCD2" w:rsidR="00C0436C" w:rsidRPr="00B322A8" w:rsidRDefault="00C0436C" w:rsidP="00C12606">
            <w:pPr>
              <w:pStyle w:val="TAL"/>
              <w:keepNext w:val="0"/>
            </w:pPr>
            <w:r w:rsidRPr="00B322A8">
              <w:t>98.8</w:t>
            </w:r>
          </w:p>
        </w:tc>
      </w:tr>
      <w:tr w:rsidR="00C0436C" w:rsidRPr="00B322A8" w14:paraId="4A5C9220" w14:textId="77777777" w:rsidTr="00C12606">
        <w:trPr>
          <w:trHeight w:val="300"/>
        </w:trPr>
        <w:tc>
          <w:tcPr>
            <w:tcW w:w="1267" w:type="dxa"/>
            <w:noWrap/>
            <w:hideMark/>
          </w:tcPr>
          <w:p w14:paraId="6C1ACE57" w14:textId="77777777" w:rsidR="00C0436C" w:rsidRPr="00B322A8" w:rsidRDefault="00C0436C" w:rsidP="00C12606">
            <w:pPr>
              <w:pStyle w:val="TAL"/>
              <w:keepNext w:val="0"/>
            </w:pPr>
            <w:r w:rsidRPr="00B322A8">
              <w:t>9</w:t>
            </w:r>
          </w:p>
        </w:tc>
        <w:tc>
          <w:tcPr>
            <w:tcW w:w="1100" w:type="dxa"/>
            <w:noWrap/>
            <w:hideMark/>
          </w:tcPr>
          <w:p w14:paraId="5B6AC01D" w14:textId="77777777" w:rsidR="00C0436C" w:rsidRPr="00B322A8" w:rsidRDefault="00C0436C" w:rsidP="00C12606">
            <w:pPr>
              <w:pStyle w:val="TAL"/>
              <w:keepNext w:val="0"/>
            </w:pPr>
            <w:r w:rsidRPr="00B322A8">
              <w:t>-12.9</w:t>
            </w:r>
          </w:p>
        </w:tc>
        <w:tc>
          <w:tcPr>
            <w:tcW w:w="2107" w:type="dxa"/>
            <w:noWrap/>
            <w:hideMark/>
          </w:tcPr>
          <w:p w14:paraId="2958F094" w14:textId="5AD383FA" w:rsidR="00C0436C" w:rsidRPr="00B322A8" w:rsidRDefault="00C0436C" w:rsidP="00C12606">
            <w:pPr>
              <w:pStyle w:val="TAL"/>
              <w:keepNext w:val="0"/>
            </w:pPr>
            <w:r w:rsidRPr="004D2F0E">
              <w:t>84</w:t>
            </w:r>
          </w:p>
        </w:tc>
        <w:tc>
          <w:tcPr>
            <w:tcW w:w="2082" w:type="dxa"/>
            <w:noWrap/>
            <w:hideMark/>
          </w:tcPr>
          <w:p w14:paraId="541221A6" w14:textId="7F7AF6CB" w:rsidR="00C0436C" w:rsidRPr="00B322A8" w:rsidRDefault="00C0436C" w:rsidP="00C12606">
            <w:pPr>
              <w:pStyle w:val="TAL"/>
              <w:keepNext w:val="0"/>
            </w:pPr>
            <w:r w:rsidRPr="004D2F0E">
              <w:t>-55.02</w:t>
            </w:r>
          </w:p>
        </w:tc>
        <w:tc>
          <w:tcPr>
            <w:tcW w:w="1117" w:type="dxa"/>
            <w:noWrap/>
            <w:hideMark/>
          </w:tcPr>
          <w:p w14:paraId="56A1CCDF" w14:textId="2B5AB5F2" w:rsidR="00C0436C" w:rsidRPr="00B322A8" w:rsidRDefault="00C0436C" w:rsidP="00C12606">
            <w:pPr>
              <w:pStyle w:val="TAL"/>
              <w:keepNext w:val="0"/>
            </w:pPr>
            <w:r w:rsidRPr="004D2F0E">
              <w:t>-4.23</w:t>
            </w:r>
          </w:p>
        </w:tc>
        <w:tc>
          <w:tcPr>
            <w:tcW w:w="873" w:type="dxa"/>
            <w:noWrap/>
            <w:hideMark/>
          </w:tcPr>
          <w:p w14:paraId="183D729D" w14:textId="77777777" w:rsidR="00C0436C" w:rsidRPr="00B322A8" w:rsidRDefault="00C0436C" w:rsidP="00C12606">
            <w:pPr>
              <w:pStyle w:val="TAL"/>
              <w:keepNext w:val="0"/>
            </w:pPr>
            <w:r w:rsidRPr="00B322A8">
              <w:t>7.52</w:t>
            </w:r>
          </w:p>
        </w:tc>
        <w:tc>
          <w:tcPr>
            <w:tcW w:w="873" w:type="dxa"/>
            <w:noWrap/>
            <w:hideMark/>
          </w:tcPr>
          <w:p w14:paraId="08629E38" w14:textId="5202C37A" w:rsidR="00C0436C" w:rsidRPr="00B322A8" w:rsidRDefault="00C0436C" w:rsidP="00C12606">
            <w:pPr>
              <w:pStyle w:val="TAL"/>
              <w:keepNext w:val="0"/>
            </w:pPr>
            <w:r w:rsidRPr="00B322A8">
              <w:t>98.0</w:t>
            </w:r>
            <w:r>
              <w:t>6</w:t>
            </w:r>
          </w:p>
        </w:tc>
      </w:tr>
      <w:tr w:rsidR="00C0436C" w:rsidRPr="00B322A8" w14:paraId="32B858B5" w14:textId="77777777" w:rsidTr="00C12606">
        <w:trPr>
          <w:trHeight w:val="300"/>
        </w:trPr>
        <w:tc>
          <w:tcPr>
            <w:tcW w:w="1267" w:type="dxa"/>
            <w:noWrap/>
            <w:hideMark/>
          </w:tcPr>
          <w:p w14:paraId="5C5EAFEA" w14:textId="77777777" w:rsidR="00C0436C" w:rsidRPr="00B322A8" w:rsidRDefault="00C0436C" w:rsidP="00C12606">
            <w:pPr>
              <w:pStyle w:val="TAL"/>
              <w:keepNext w:val="0"/>
            </w:pPr>
            <w:r w:rsidRPr="00B322A8">
              <w:t>10</w:t>
            </w:r>
          </w:p>
        </w:tc>
        <w:tc>
          <w:tcPr>
            <w:tcW w:w="1100" w:type="dxa"/>
            <w:noWrap/>
            <w:hideMark/>
          </w:tcPr>
          <w:p w14:paraId="378F7921" w14:textId="77777777" w:rsidR="00C0436C" w:rsidRPr="00B322A8" w:rsidRDefault="00C0436C" w:rsidP="00C12606">
            <w:pPr>
              <w:pStyle w:val="TAL"/>
              <w:keepNext w:val="0"/>
            </w:pPr>
            <w:r w:rsidRPr="00B322A8">
              <w:t>-21.3</w:t>
            </w:r>
          </w:p>
        </w:tc>
        <w:tc>
          <w:tcPr>
            <w:tcW w:w="2107" w:type="dxa"/>
            <w:noWrap/>
            <w:hideMark/>
          </w:tcPr>
          <w:p w14:paraId="1626A7A7" w14:textId="4F1212DC" w:rsidR="00C0436C" w:rsidRPr="00B322A8" w:rsidRDefault="00C0436C" w:rsidP="00C12606">
            <w:pPr>
              <w:pStyle w:val="TAL"/>
              <w:keepNext w:val="0"/>
            </w:pPr>
            <w:r w:rsidRPr="004D2F0E">
              <w:t>169</w:t>
            </w:r>
          </w:p>
        </w:tc>
        <w:tc>
          <w:tcPr>
            <w:tcW w:w="2082" w:type="dxa"/>
            <w:noWrap/>
            <w:hideMark/>
          </w:tcPr>
          <w:p w14:paraId="63FA8224" w14:textId="036A5F36" w:rsidR="00C0436C" w:rsidRPr="00B322A8" w:rsidRDefault="00C0436C" w:rsidP="00C12606">
            <w:pPr>
              <w:pStyle w:val="TAL"/>
              <w:keepNext w:val="0"/>
            </w:pPr>
            <w:r w:rsidRPr="004D2F0E">
              <w:t>151.43</w:t>
            </w:r>
          </w:p>
        </w:tc>
        <w:tc>
          <w:tcPr>
            <w:tcW w:w="1117" w:type="dxa"/>
            <w:noWrap/>
            <w:hideMark/>
          </w:tcPr>
          <w:p w14:paraId="1C5F7C11" w14:textId="22D35391" w:rsidR="00C0436C" w:rsidRPr="00B322A8" w:rsidRDefault="00C0436C" w:rsidP="00C12606">
            <w:pPr>
              <w:pStyle w:val="TAL"/>
              <w:keepNext w:val="0"/>
            </w:pPr>
            <w:r w:rsidRPr="004D2F0E">
              <w:t>78.8</w:t>
            </w:r>
          </w:p>
        </w:tc>
        <w:tc>
          <w:tcPr>
            <w:tcW w:w="873" w:type="dxa"/>
            <w:noWrap/>
            <w:hideMark/>
          </w:tcPr>
          <w:p w14:paraId="16275B9D" w14:textId="77777777" w:rsidR="00C0436C" w:rsidRPr="00B322A8" w:rsidRDefault="00C0436C" w:rsidP="00C12606">
            <w:pPr>
              <w:pStyle w:val="TAL"/>
              <w:keepNext w:val="0"/>
            </w:pPr>
            <w:r w:rsidRPr="00B322A8">
              <w:t>7.52</w:t>
            </w:r>
          </w:p>
        </w:tc>
        <w:tc>
          <w:tcPr>
            <w:tcW w:w="873" w:type="dxa"/>
            <w:noWrap/>
            <w:hideMark/>
          </w:tcPr>
          <w:p w14:paraId="7EF25BCA" w14:textId="203996F4" w:rsidR="00C0436C" w:rsidRPr="00B322A8" w:rsidRDefault="00C0436C" w:rsidP="00C12606">
            <w:pPr>
              <w:pStyle w:val="TAL"/>
              <w:keepNext w:val="0"/>
            </w:pPr>
            <w:r w:rsidRPr="00B322A8">
              <w:t>97.7</w:t>
            </w:r>
            <w:r>
              <w:t>4</w:t>
            </w:r>
          </w:p>
        </w:tc>
      </w:tr>
      <w:tr w:rsidR="00C0436C" w:rsidRPr="00B322A8" w14:paraId="463216DB" w14:textId="77777777" w:rsidTr="00C12606">
        <w:trPr>
          <w:trHeight w:val="300"/>
        </w:trPr>
        <w:tc>
          <w:tcPr>
            <w:tcW w:w="1267" w:type="dxa"/>
            <w:noWrap/>
            <w:hideMark/>
          </w:tcPr>
          <w:p w14:paraId="652FE933" w14:textId="77777777" w:rsidR="00C0436C" w:rsidRPr="00B322A8" w:rsidRDefault="00C0436C" w:rsidP="00C12606">
            <w:pPr>
              <w:pStyle w:val="TAL"/>
              <w:keepNext w:val="0"/>
            </w:pPr>
            <w:r w:rsidRPr="00B322A8">
              <w:t>11</w:t>
            </w:r>
          </w:p>
        </w:tc>
        <w:tc>
          <w:tcPr>
            <w:tcW w:w="1100" w:type="dxa"/>
            <w:noWrap/>
            <w:hideMark/>
          </w:tcPr>
          <w:p w14:paraId="7A12345F" w14:textId="77777777" w:rsidR="00C0436C" w:rsidRPr="00B322A8" w:rsidRDefault="00C0436C" w:rsidP="00C12606">
            <w:pPr>
              <w:pStyle w:val="TAL"/>
              <w:keepNext w:val="0"/>
            </w:pPr>
            <w:r w:rsidRPr="00B322A8">
              <w:t>-12</w:t>
            </w:r>
          </w:p>
        </w:tc>
        <w:tc>
          <w:tcPr>
            <w:tcW w:w="2107" w:type="dxa"/>
            <w:noWrap/>
            <w:hideMark/>
          </w:tcPr>
          <w:p w14:paraId="27702177" w14:textId="5C60C7BC" w:rsidR="00C0436C" w:rsidRPr="00B322A8" w:rsidRDefault="00C0436C" w:rsidP="00C12606">
            <w:pPr>
              <w:pStyle w:val="TAL"/>
              <w:keepNext w:val="0"/>
            </w:pPr>
            <w:r w:rsidRPr="004D2F0E">
              <w:t>209</w:t>
            </w:r>
          </w:p>
        </w:tc>
        <w:tc>
          <w:tcPr>
            <w:tcW w:w="2082" w:type="dxa"/>
            <w:noWrap/>
            <w:hideMark/>
          </w:tcPr>
          <w:p w14:paraId="13C09CF0" w14:textId="07DB60E0" w:rsidR="00C0436C" w:rsidRPr="00B322A8" w:rsidRDefault="00C0436C" w:rsidP="00C12606">
            <w:pPr>
              <w:pStyle w:val="TAL"/>
              <w:keepNext w:val="0"/>
            </w:pPr>
            <w:r w:rsidRPr="004D2F0E">
              <w:t>122.42</w:t>
            </w:r>
          </w:p>
        </w:tc>
        <w:tc>
          <w:tcPr>
            <w:tcW w:w="1117" w:type="dxa"/>
            <w:noWrap/>
            <w:hideMark/>
          </w:tcPr>
          <w:p w14:paraId="5F515A55" w14:textId="0620223B" w:rsidR="00C0436C" w:rsidRPr="00B322A8" w:rsidRDefault="00C0436C" w:rsidP="00C12606">
            <w:pPr>
              <w:pStyle w:val="TAL"/>
              <w:keepNext w:val="0"/>
            </w:pPr>
            <w:r w:rsidRPr="004D2F0E">
              <w:t>-4.68</w:t>
            </w:r>
          </w:p>
        </w:tc>
        <w:tc>
          <w:tcPr>
            <w:tcW w:w="873" w:type="dxa"/>
            <w:noWrap/>
            <w:hideMark/>
          </w:tcPr>
          <w:p w14:paraId="4F036318" w14:textId="77777777" w:rsidR="00C0436C" w:rsidRPr="00B322A8" w:rsidRDefault="00C0436C" w:rsidP="00C12606">
            <w:pPr>
              <w:pStyle w:val="TAL"/>
              <w:keepNext w:val="0"/>
            </w:pPr>
            <w:r w:rsidRPr="00B322A8">
              <w:t>7.52</w:t>
            </w:r>
          </w:p>
        </w:tc>
        <w:tc>
          <w:tcPr>
            <w:tcW w:w="873" w:type="dxa"/>
            <w:noWrap/>
            <w:hideMark/>
          </w:tcPr>
          <w:p w14:paraId="4FFD5EFE" w14:textId="19CDF565" w:rsidR="00C0436C" w:rsidRPr="00B322A8" w:rsidRDefault="00C0436C" w:rsidP="00C12606">
            <w:pPr>
              <w:pStyle w:val="TAL"/>
              <w:keepNext w:val="0"/>
            </w:pPr>
            <w:r w:rsidRPr="00B322A8">
              <w:t>98.8</w:t>
            </w:r>
            <w:r>
              <w:t>5</w:t>
            </w:r>
          </w:p>
        </w:tc>
      </w:tr>
      <w:tr w:rsidR="00C0436C" w:rsidRPr="00B322A8" w14:paraId="7EDD289D" w14:textId="77777777" w:rsidTr="00C12606">
        <w:trPr>
          <w:trHeight w:val="300"/>
        </w:trPr>
        <w:tc>
          <w:tcPr>
            <w:tcW w:w="1267" w:type="dxa"/>
            <w:noWrap/>
            <w:hideMark/>
          </w:tcPr>
          <w:p w14:paraId="0AA3AE92" w14:textId="77777777" w:rsidR="00C0436C" w:rsidRPr="00B322A8" w:rsidRDefault="00C0436C" w:rsidP="00C12606">
            <w:pPr>
              <w:pStyle w:val="TAL"/>
              <w:keepNext w:val="0"/>
            </w:pPr>
            <w:r w:rsidRPr="00B322A8">
              <w:t>12</w:t>
            </w:r>
          </w:p>
        </w:tc>
        <w:tc>
          <w:tcPr>
            <w:tcW w:w="1100" w:type="dxa"/>
            <w:noWrap/>
            <w:hideMark/>
          </w:tcPr>
          <w:p w14:paraId="446CD6CE" w14:textId="77777777" w:rsidR="00C0436C" w:rsidRPr="00B322A8" w:rsidRDefault="00C0436C" w:rsidP="00C12606">
            <w:pPr>
              <w:pStyle w:val="TAL"/>
              <w:keepNext w:val="0"/>
            </w:pPr>
            <w:r w:rsidRPr="00B322A8">
              <w:t>-17.8</w:t>
            </w:r>
          </w:p>
        </w:tc>
        <w:tc>
          <w:tcPr>
            <w:tcW w:w="2107" w:type="dxa"/>
            <w:noWrap/>
            <w:hideMark/>
          </w:tcPr>
          <w:p w14:paraId="1E79666B" w14:textId="0D4BF3DE" w:rsidR="00C0436C" w:rsidRPr="00B322A8" w:rsidRDefault="00C0436C" w:rsidP="00C12606">
            <w:pPr>
              <w:pStyle w:val="TAL"/>
              <w:keepNext w:val="0"/>
            </w:pPr>
            <w:r w:rsidRPr="004D2F0E">
              <w:t>239</w:t>
            </w:r>
          </w:p>
        </w:tc>
        <w:tc>
          <w:tcPr>
            <w:tcW w:w="2082" w:type="dxa"/>
            <w:noWrap/>
            <w:hideMark/>
          </w:tcPr>
          <w:p w14:paraId="325AD896" w14:textId="35D74CC3" w:rsidR="00C0436C" w:rsidRPr="00B322A8" w:rsidRDefault="00C0436C" w:rsidP="00C12606">
            <w:pPr>
              <w:pStyle w:val="TAL"/>
              <w:keepNext w:val="0"/>
            </w:pPr>
            <w:r w:rsidRPr="004D2F0E">
              <w:t>105.07</w:t>
            </w:r>
          </w:p>
        </w:tc>
        <w:tc>
          <w:tcPr>
            <w:tcW w:w="1117" w:type="dxa"/>
            <w:noWrap/>
            <w:hideMark/>
          </w:tcPr>
          <w:p w14:paraId="6233B16E" w14:textId="1FA8A8C3" w:rsidR="00C0436C" w:rsidRPr="00B322A8" w:rsidRDefault="00C0436C" w:rsidP="00C12606">
            <w:pPr>
              <w:pStyle w:val="TAL"/>
              <w:keepNext w:val="0"/>
            </w:pPr>
            <w:r w:rsidRPr="004D2F0E">
              <w:t>-28.88</w:t>
            </w:r>
          </w:p>
        </w:tc>
        <w:tc>
          <w:tcPr>
            <w:tcW w:w="873" w:type="dxa"/>
            <w:noWrap/>
            <w:hideMark/>
          </w:tcPr>
          <w:p w14:paraId="742AB8FA" w14:textId="77777777" w:rsidR="00C0436C" w:rsidRPr="00B322A8" w:rsidRDefault="00C0436C" w:rsidP="00C12606">
            <w:pPr>
              <w:pStyle w:val="TAL"/>
              <w:keepNext w:val="0"/>
            </w:pPr>
            <w:r w:rsidRPr="00B322A8">
              <w:t>7.52</w:t>
            </w:r>
          </w:p>
        </w:tc>
        <w:tc>
          <w:tcPr>
            <w:tcW w:w="873" w:type="dxa"/>
            <w:noWrap/>
            <w:hideMark/>
          </w:tcPr>
          <w:p w14:paraId="26073DDE" w14:textId="245F051A" w:rsidR="00C0436C" w:rsidRPr="00B322A8" w:rsidRDefault="00C0436C" w:rsidP="00C12606">
            <w:pPr>
              <w:pStyle w:val="TAL"/>
              <w:keepNext w:val="0"/>
            </w:pPr>
            <w:r w:rsidRPr="00B322A8">
              <w:t>99.1</w:t>
            </w:r>
            <w:r>
              <w:t>2</w:t>
            </w:r>
          </w:p>
        </w:tc>
      </w:tr>
      <w:tr w:rsidR="00C0436C" w:rsidRPr="00B322A8" w14:paraId="29A2DDA5" w14:textId="77777777" w:rsidTr="00C12606">
        <w:trPr>
          <w:trHeight w:val="300"/>
        </w:trPr>
        <w:tc>
          <w:tcPr>
            <w:tcW w:w="1267" w:type="dxa"/>
            <w:noWrap/>
            <w:hideMark/>
          </w:tcPr>
          <w:p w14:paraId="056C0D5E" w14:textId="77777777" w:rsidR="00C0436C" w:rsidRPr="00B322A8" w:rsidRDefault="00C0436C" w:rsidP="00C12606">
            <w:pPr>
              <w:pStyle w:val="TAL"/>
              <w:keepNext w:val="0"/>
            </w:pPr>
            <w:r w:rsidRPr="00B322A8">
              <w:t>13</w:t>
            </w:r>
          </w:p>
        </w:tc>
        <w:tc>
          <w:tcPr>
            <w:tcW w:w="1100" w:type="dxa"/>
            <w:noWrap/>
            <w:hideMark/>
          </w:tcPr>
          <w:p w14:paraId="1D498C38" w14:textId="77777777" w:rsidR="00C0436C" w:rsidRPr="00B322A8" w:rsidRDefault="00C0436C" w:rsidP="00C12606">
            <w:pPr>
              <w:pStyle w:val="TAL"/>
              <w:keepNext w:val="0"/>
            </w:pPr>
            <w:r w:rsidRPr="00B322A8">
              <w:t>-22.1</w:t>
            </w:r>
          </w:p>
        </w:tc>
        <w:tc>
          <w:tcPr>
            <w:tcW w:w="2107" w:type="dxa"/>
            <w:noWrap/>
            <w:hideMark/>
          </w:tcPr>
          <w:p w14:paraId="2994F53F" w14:textId="6C537C20" w:rsidR="00C0436C" w:rsidRPr="00B322A8" w:rsidRDefault="00C0436C" w:rsidP="00C12606">
            <w:pPr>
              <w:pStyle w:val="TAL"/>
              <w:keepNext w:val="0"/>
            </w:pPr>
            <w:r w:rsidRPr="004D2F0E">
              <w:t>244</w:t>
            </w:r>
          </w:p>
        </w:tc>
        <w:tc>
          <w:tcPr>
            <w:tcW w:w="2082" w:type="dxa"/>
            <w:noWrap/>
            <w:hideMark/>
          </w:tcPr>
          <w:p w14:paraId="52912E81" w14:textId="59CDD4FB" w:rsidR="00C0436C" w:rsidRPr="00B322A8" w:rsidRDefault="00C0436C" w:rsidP="00C12606">
            <w:pPr>
              <w:pStyle w:val="TAL"/>
              <w:keepNext w:val="0"/>
            </w:pPr>
            <w:r w:rsidRPr="004D2F0E">
              <w:t>-105.77</w:t>
            </w:r>
          </w:p>
        </w:tc>
        <w:tc>
          <w:tcPr>
            <w:tcW w:w="1117" w:type="dxa"/>
            <w:noWrap/>
            <w:hideMark/>
          </w:tcPr>
          <w:p w14:paraId="26B1E2AE" w14:textId="487076AD" w:rsidR="00C0436C" w:rsidRPr="00B322A8" w:rsidRDefault="00C0436C" w:rsidP="00C12606">
            <w:pPr>
              <w:pStyle w:val="TAL"/>
              <w:keepNext w:val="0"/>
            </w:pPr>
            <w:r w:rsidRPr="004D2F0E">
              <w:t>70.64</w:t>
            </w:r>
          </w:p>
        </w:tc>
        <w:tc>
          <w:tcPr>
            <w:tcW w:w="873" w:type="dxa"/>
            <w:noWrap/>
            <w:hideMark/>
          </w:tcPr>
          <w:p w14:paraId="1152028F" w14:textId="77777777" w:rsidR="00C0436C" w:rsidRPr="00B322A8" w:rsidRDefault="00C0436C" w:rsidP="00C12606">
            <w:pPr>
              <w:pStyle w:val="TAL"/>
              <w:keepNext w:val="0"/>
            </w:pPr>
            <w:r w:rsidRPr="00B322A8">
              <w:t>7.52</w:t>
            </w:r>
          </w:p>
        </w:tc>
        <w:tc>
          <w:tcPr>
            <w:tcW w:w="873" w:type="dxa"/>
            <w:noWrap/>
            <w:hideMark/>
          </w:tcPr>
          <w:p w14:paraId="1238D728" w14:textId="1D85AE5B" w:rsidR="00C0436C" w:rsidRPr="00B322A8" w:rsidRDefault="00C0436C" w:rsidP="00C12606">
            <w:pPr>
              <w:pStyle w:val="TAL"/>
              <w:keepNext w:val="0"/>
            </w:pPr>
            <w:r w:rsidRPr="00B322A8">
              <w:t>99.3</w:t>
            </w:r>
            <w:r>
              <w:t>5</w:t>
            </w:r>
          </w:p>
        </w:tc>
      </w:tr>
      <w:tr w:rsidR="00C0436C" w:rsidRPr="00B322A8" w14:paraId="1EA8A9CD" w14:textId="77777777" w:rsidTr="00C12606">
        <w:trPr>
          <w:trHeight w:val="300"/>
        </w:trPr>
        <w:tc>
          <w:tcPr>
            <w:tcW w:w="1267" w:type="dxa"/>
            <w:noWrap/>
            <w:hideMark/>
          </w:tcPr>
          <w:p w14:paraId="681DBAB0" w14:textId="77777777" w:rsidR="00C0436C" w:rsidRPr="00B322A8" w:rsidRDefault="00C0436C" w:rsidP="00C12606">
            <w:pPr>
              <w:pStyle w:val="TAL"/>
              <w:keepNext w:val="0"/>
            </w:pPr>
            <w:r w:rsidRPr="00B322A8">
              <w:t>14</w:t>
            </w:r>
          </w:p>
        </w:tc>
        <w:tc>
          <w:tcPr>
            <w:tcW w:w="1100" w:type="dxa"/>
            <w:noWrap/>
            <w:hideMark/>
          </w:tcPr>
          <w:p w14:paraId="578FD12C" w14:textId="77777777" w:rsidR="00C0436C" w:rsidRPr="00B322A8" w:rsidRDefault="00C0436C" w:rsidP="00C12606">
            <w:pPr>
              <w:pStyle w:val="TAL"/>
              <w:keepNext w:val="0"/>
            </w:pPr>
            <w:r w:rsidRPr="00B322A8">
              <w:t>-20.6</w:t>
            </w:r>
          </w:p>
        </w:tc>
        <w:tc>
          <w:tcPr>
            <w:tcW w:w="2107" w:type="dxa"/>
            <w:noWrap/>
            <w:hideMark/>
          </w:tcPr>
          <w:p w14:paraId="435859A7" w14:textId="2C7E94EE" w:rsidR="00C0436C" w:rsidRPr="00B322A8" w:rsidRDefault="00C0436C" w:rsidP="00C12606">
            <w:pPr>
              <w:pStyle w:val="TAL"/>
              <w:keepNext w:val="0"/>
            </w:pPr>
            <w:r w:rsidRPr="004D2F0E">
              <w:t>274</w:t>
            </w:r>
          </w:p>
        </w:tc>
        <w:tc>
          <w:tcPr>
            <w:tcW w:w="2082" w:type="dxa"/>
            <w:noWrap/>
            <w:hideMark/>
          </w:tcPr>
          <w:p w14:paraId="2F743F40" w14:textId="0F2426F6" w:rsidR="00C0436C" w:rsidRPr="00B322A8" w:rsidRDefault="00C0436C" w:rsidP="00C12606">
            <w:pPr>
              <w:pStyle w:val="TAL"/>
              <w:keepNext w:val="0"/>
            </w:pPr>
            <w:r w:rsidRPr="004D2F0E">
              <w:t>139.36</w:t>
            </w:r>
          </w:p>
        </w:tc>
        <w:tc>
          <w:tcPr>
            <w:tcW w:w="1117" w:type="dxa"/>
            <w:noWrap/>
            <w:hideMark/>
          </w:tcPr>
          <w:p w14:paraId="19AB3D17" w14:textId="78F75D31" w:rsidR="00C0436C" w:rsidRPr="00B322A8" w:rsidRDefault="00C0436C" w:rsidP="00C12606">
            <w:pPr>
              <w:pStyle w:val="TAL"/>
              <w:keepNext w:val="0"/>
            </w:pPr>
            <w:r w:rsidRPr="004D2F0E">
              <w:t>-35.45</w:t>
            </w:r>
          </w:p>
        </w:tc>
        <w:tc>
          <w:tcPr>
            <w:tcW w:w="873" w:type="dxa"/>
            <w:noWrap/>
            <w:hideMark/>
          </w:tcPr>
          <w:p w14:paraId="59534FBB" w14:textId="77777777" w:rsidR="00C0436C" w:rsidRPr="00B322A8" w:rsidRDefault="00C0436C" w:rsidP="00C12606">
            <w:pPr>
              <w:pStyle w:val="TAL"/>
              <w:keepNext w:val="0"/>
            </w:pPr>
            <w:r w:rsidRPr="00B322A8">
              <w:t>7.52</w:t>
            </w:r>
          </w:p>
        </w:tc>
        <w:tc>
          <w:tcPr>
            <w:tcW w:w="873" w:type="dxa"/>
            <w:noWrap/>
            <w:hideMark/>
          </w:tcPr>
          <w:p w14:paraId="6C26917F" w14:textId="44BF18FC" w:rsidR="00C0436C" w:rsidRPr="00B322A8" w:rsidRDefault="00C0436C" w:rsidP="00C12606">
            <w:pPr>
              <w:pStyle w:val="TAL"/>
              <w:keepNext w:val="0"/>
            </w:pPr>
            <w:r w:rsidRPr="00B322A8">
              <w:t>99.</w:t>
            </w:r>
            <w:r>
              <w:t>19</w:t>
            </w:r>
          </w:p>
        </w:tc>
      </w:tr>
      <w:tr w:rsidR="00C0436C" w:rsidRPr="00B322A8" w14:paraId="4692A832" w14:textId="77777777" w:rsidTr="00C12606">
        <w:trPr>
          <w:trHeight w:val="300"/>
        </w:trPr>
        <w:tc>
          <w:tcPr>
            <w:tcW w:w="1267" w:type="dxa"/>
            <w:noWrap/>
            <w:hideMark/>
          </w:tcPr>
          <w:p w14:paraId="4786F045" w14:textId="77777777" w:rsidR="00C0436C" w:rsidRPr="00B322A8" w:rsidRDefault="00C0436C" w:rsidP="00C12606">
            <w:pPr>
              <w:pStyle w:val="TAL"/>
              <w:keepNext w:val="0"/>
            </w:pPr>
            <w:r w:rsidRPr="00B322A8">
              <w:t>15</w:t>
            </w:r>
          </w:p>
        </w:tc>
        <w:tc>
          <w:tcPr>
            <w:tcW w:w="1100" w:type="dxa"/>
            <w:noWrap/>
            <w:hideMark/>
          </w:tcPr>
          <w:p w14:paraId="1EBC55E5" w14:textId="77777777" w:rsidR="00C0436C" w:rsidRPr="00B322A8" w:rsidRDefault="00C0436C" w:rsidP="00C12606">
            <w:pPr>
              <w:pStyle w:val="TAL"/>
              <w:keepNext w:val="0"/>
            </w:pPr>
            <w:r w:rsidRPr="00B322A8">
              <w:t>-16.2</w:t>
            </w:r>
          </w:p>
        </w:tc>
        <w:tc>
          <w:tcPr>
            <w:tcW w:w="2107" w:type="dxa"/>
            <w:noWrap/>
            <w:hideMark/>
          </w:tcPr>
          <w:p w14:paraId="3A37E8F7" w14:textId="722E62DF" w:rsidR="00C0436C" w:rsidRPr="00B322A8" w:rsidRDefault="00C0436C" w:rsidP="00C12606">
            <w:pPr>
              <w:pStyle w:val="TAL"/>
              <w:keepNext w:val="0"/>
            </w:pPr>
            <w:r w:rsidRPr="004D2F0E">
              <w:t>276</w:t>
            </w:r>
          </w:p>
        </w:tc>
        <w:tc>
          <w:tcPr>
            <w:tcW w:w="2082" w:type="dxa"/>
            <w:noWrap/>
            <w:hideMark/>
          </w:tcPr>
          <w:p w14:paraId="0DF11D1B" w14:textId="7893F15B" w:rsidR="00C0436C" w:rsidRPr="00B322A8" w:rsidRDefault="00C0436C" w:rsidP="00C12606">
            <w:pPr>
              <w:pStyle w:val="TAL"/>
              <w:keepNext w:val="0"/>
            </w:pPr>
            <w:r w:rsidRPr="004D2F0E">
              <w:t>-31.09</w:t>
            </w:r>
          </w:p>
        </w:tc>
        <w:tc>
          <w:tcPr>
            <w:tcW w:w="1117" w:type="dxa"/>
            <w:noWrap/>
            <w:hideMark/>
          </w:tcPr>
          <w:p w14:paraId="75F65252" w14:textId="5E9F2312" w:rsidR="00C0436C" w:rsidRPr="00B322A8" w:rsidRDefault="00C0436C" w:rsidP="00C12606">
            <w:pPr>
              <w:pStyle w:val="TAL"/>
              <w:keepNext w:val="0"/>
            </w:pPr>
            <w:r w:rsidRPr="004D2F0E">
              <w:t>-20.89</w:t>
            </w:r>
          </w:p>
        </w:tc>
        <w:tc>
          <w:tcPr>
            <w:tcW w:w="873" w:type="dxa"/>
            <w:noWrap/>
            <w:hideMark/>
          </w:tcPr>
          <w:p w14:paraId="05C118DE" w14:textId="77777777" w:rsidR="00C0436C" w:rsidRPr="00B322A8" w:rsidRDefault="00C0436C" w:rsidP="00C12606">
            <w:pPr>
              <w:pStyle w:val="TAL"/>
              <w:keepNext w:val="0"/>
            </w:pPr>
            <w:r w:rsidRPr="00B322A8">
              <w:t>7.52</w:t>
            </w:r>
          </w:p>
        </w:tc>
        <w:tc>
          <w:tcPr>
            <w:tcW w:w="873" w:type="dxa"/>
            <w:noWrap/>
            <w:hideMark/>
          </w:tcPr>
          <w:p w14:paraId="5BE3A08A" w14:textId="1A1162DA" w:rsidR="00C0436C" w:rsidRPr="00B322A8" w:rsidRDefault="00C0436C" w:rsidP="00C12606">
            <w:pPr>
              <w:pStyle w:val="TAL"/>
              <w:keepNext w:val="0"/>
            </w:pPr>
            <w:r w:rsidRPr="00B322A8">
              <w:t>97.9</w:t>
            </w:r>
            <w:r>
              <w:t>7</w:t>
            </w:r>
          </w:p>
        </w:tc>
      </w:tr>
      <w:tr w:rsidR="00C0436C" w:rsidRPr="00B322A8" w14:paraId="59D6C7E6" w14:textId="77777777" w:rsidTr="00C12606">
        <w:trPr>
          <w:trHeight w:val="300"/>
        </w:trPr>
        <w:tc>
          <w:tcPr>
            <w:tcW w:w="1267" w:type="dxa"/>
            <w:noWrap/>
            <w:hideMark/>
          </w:tcPr>
          <w:p w14:paraId="034B6CBF" w14:textId="77777777" w:rsidR="00C0436C" w:rsidRPr="00B322A8" w:rsidRDefault="00C0436C" w:rsidP="00C12606">
            <w:pPr>
              <w:pStyle w:val="TAL"/>
              <w:keepNext w:val="0"/>
            </w:pPr>
            <w:r w:rsidRPr="00B322A8">
              <w:t>16</w:t>
            </w:r>
          </w:p>
        </w:tc>
        <w:tc>
          <w:tcPr>
            <w:tcW w:w="1100" w:type="dxa"/>
            <w:noWrap/>
            <w:hideMark/>
          </w:tcPr>
          <w:p w14:paraId="7F97820C" w14:textId="77777777" w:rsidR="00C0436C" w:rsidRPr="00B322A8" w:rsidRDefault="00C0436C" w:rsidP="00C12606">
            <w:pPr>
              <w:pStyle w:val="TAL"/>
              <w:keepNext w:val="0"/>
            </w:pPr>
            <w:r w:rsidRPr="00B322A8">
              <w:t>-16.7</w:t>
            </w:r>
          </w:p>
        </w:tc>
        <w:tc>
          <w:tcPr>
            <w:tcW w:w="2107" w:type="dxa"/>
            <w:noWrap/>
            <w:hideMark/>
          </w:tcPr>
          <w:p w14:paraId="7264FC12" w14:textId="2809FB98" w:rsidR="00C0436C" w:rsidRPr="00B322A8" w:rsidRDefault="00C0436C" w:rsidP="00C12606">
            <w:pPr>
              <w:pStyle w:val="TAL"/>
              <w:keepNext w:val="0"/>
            </w:pPr>
            <w:r w:rsidRPr="004D2F0E">
              <w:t>336</w:t>
            </w:r>
          </w:p>
        </w:tc>
        <w:tc>
          <w:tcPr>
            <w:tcW w:w="2082" w:type="dxa"/>
            <w:noWrap/>
            <w:hideMark/>
          </w:tcPr>
          <w:p w14:paraId="27273D18" w14:textId="2205CB1D" w:rsidR="00C0436C" w:rsidRPr="00B322A8" w:rsidRDefault="00C0436C" w:rsidP="00C12606">
            <w:pPr>
              <w:pStyle w:val="TAL"/>
              <w:keepNext w:val="0"/>
            </w:pPr>
            <w:r w:rsidRPr="004D2F0E">
              <w:t>-42.06</w:t>
            </w:r>
          </w:p>
        </w:tc>
        <w:tc>
          <w:tcPr>
            <w:tcW w:w="1117" w:type="dxa"/>
            <w:noWrap/>
            <w:hideMark/>
          </w:tcPr>
          <w:p w14:paraId="275F939E" w14:textId="534DE9A8" w:rsidR="00C0436C" w:rsidRPr="00B322A8" w:rsidRDefault="00C0436C" w:rsidP="00C12606">
            <w:pPr>
              <w:pStyle w:val="TAL"/>
              <w:keepNext w:val="0"/>
            </w:pPr>
            <w:r w:rsidRPr="004D2F0E">
              <w:t>-23</w:t>
            </w:r>
          </w:p>
        </w:tc>
        <w:tc>
          <w:tcPr>
            <w:tcW w:w="873" w:type="dxa"/>
            <w:noWrap/>
            <w:hideMark/>
          </w:tcPr>
          <w:p w14:paraId="18AEDC55" w14:textId="77777777" w:rsidR="00C0436C" w:rsidRPr="00B322A8" w:rsidRDefault="00C0436C" w:rsidP="00C12606">
            <w:pPr>
              <w:pStyle w:val="TAL"/>
              <w:keepNext w:val="0"/>
            </w:pPr>
            <w:r w:rsidRPr="00B322A8">
              <w:t>7.52</w:t>
            </w:r>
          </w:p>
        </w:tc>
        <w:tc>
          <w:tcPr>
            <w:tcW w:w="873" w:type="dxa"/>
            <w:noWrap/>
            <w:hideMark/>
          </w:tcPr>
          <w:p w14:paraId="07476ABF" w14:textId="6F09AEDD" w:rsidR="00C0436C" w:rsidRPr="00B322A8" w:rsidRDefault="00C0436C" w:rsidP="00C12606">
            <w:pPr>
              <w:pStyle w:val="TAL"/>
              <w:keepNext w:val="0"/>
            </w:pPr>
            <w:r w:rsidRPr="00B322A8">
              <w:t>97.</w:t>
            </w:r>
            <w:r>
              <w:t>89</w:t>
            </w:r>
          </w:p>
        </w:tc>
      </w:tr>
      <w:tr w:rsidR="00C0436C" w:rsidRPr="00B322A8" w14:paraId="1E074E9B" w14:textId="77777777" w:rsidTr="00C12606">
        <w:trPr>
          <w:trHeight w:val="300"/>
        </w:trPr>
        <w:tc>
          <w:tcPr>
            <w:tcW w:w="1267" w:type="dxa"/>
            <w:noWrap/>
            <w:hideMark/>
          </w:tcPr>
          <w:p w14:paraId="1FBFAA55" w14:textId="77777777" w:rsidR="00C0436C" w:rsidRPr="00B322A8" w:rsidRDefault="00C0436C" w:rsidP="00C12606">
            <w:pPr>
              <w:pStyle w:val="TAL"/>
              <w:keepNext w:val="0"/>
            </w:pPr>
            <w:r w:rsidRPr="00B322A8">
              <w:t>17</w:t>
            </w:r>
          </w:p>
        </w:tc>
        <w:tc>
          <w:tcPr>
            <w:tcW w:w="1100" w:type="dxa"/>
            <w:noWrap/>
            <w:hideMark/>
          </w:tcPr>
          <w:p w14:paraId="16F64850" w14:textId="77777777" w:rsidR="00C0436C" w:rsidRPr="00B322A8" w:rsidRDefault="00C0436C" w:rsidP="00C12606">
            <w:pPr>
              <w:pStyle w:val="TAL"/>
              <w:keepNext w:val="0"/>
            </w:pPr>
            <w:r w:rsidRPr="00B322A8">
              <w:t>-18.1</w:t>
            </w:r>
          </w:p>
        </w:tc>
        <w:tc>
          <w:tcPr>
            <w:tcW w:w="2107" w:type="dxa"/>
            <w:noWrap/>
            <w:hideMark/>
          </w:tcPr>
          <w:p w14:paraId="0140D8D8" w14:textId="61865682" w:rsidR="00C0436C" w:rsidRPr="00B322A8" w:rsidRDefault="00C0436C" w:rsidP="00C12606">
            <w:pPr>
              <w:pStyle w:val="TAL"/>
              <w:keepNext w:val="0"/>
            </w:pPr>
            <w:r w:rsidRPr="004D2F0E">
              <w:t>448</w:t>
            </w:r>
          </w:p>
        </w:tc>
        <w:tc>
          <w:tcPr>
            <w:tcW w:w="2082" w:type="dxa"/>
            <w:noWrap/>
            <w:hideMark/>
          </w:tcPr>
          <w:p w14:paraId="2FCB774A" w14:textId="79B1ADBD" w:rsidR="00C0436C" w:rsidRPr="00B322A8" w:rsidRDefault="00C0436C" w:rsidP="00C12606">
            <w:pPr>
              <w:pStyle w:val="TAL"/>
              <w:keepNext w:val="0"/>
            </w:pPr>
            <w:r w:rsidRPr="004D2F0E">
              <w:t>-58.66</w:t>
            </w:r>
          </w:p>
        </w:tc>
        <w:tc>
          <w:tcPr>
            <w:tcW w:w="1117" w:type="dxa"/>
            <w:noWrap/>
            <w:hideMark/>
          </w:tcPr>
          <w:p w14:paraId="2BAC1ACA" w14:textId="306316CF" w:rsidR="00C0436C" w:rsidRPr="00B322A8" w:rsidRDefault="00C0436C" w:rsidP="00C12606">
            <w:pPr>
              <w:pStyle w:val="TAL"/>
              <w:keepNext w:val="0"/>
            </w:pPr>
            <w:r w:rsidRPr="004D2F0E">
              <w:t>81.22</w:t>
            </w:r>
          </w:p>
        </w:tc>
        <w:tc>
          <w:tcPr>
            <w:tcW w:w="873" w:type="dxa"/>
            <w:noWrap/>
            <w:hideMark/>
          </w:tcPr>
          <w:p w14:paraId="048C929D" w14:textId="77777777" w:rsidR="00C0436C" w:rsidRPr="00B322A8" w:rsidRDefault="00C0436C" w:rsidP="00C12606">
            <w:pPr>
              <w:pStyle w:val="TAL"/>
              <w:keepNext w:val="0"/>
            </w:pPr>
            <w:r w:rsidRPr="00B322A8">
              <w:t>7.52</w:t>
            </w:r>
          </w:p>
        </w:tc>
        <w:tc>
          <w:tcPr>
            <w:tcW w:w="873" w:type="dxa"/>
            <w:noWrap/>
            <w:hideMark/>
          </w:tcPr>
          <w:p w14:paraId="1FE136FD" w14:textId="646ED372" w:rsidR="00C0436C" w:rsidRPr="00B322A8" w:rsidRDefault="00C0436C" w:rsidP="00C12606">
            <w:pPr>
              <w:pStyle w:val="TAL"/>
              <w:keepNext w:val="0"/>
            </w:pPr>
            <w:r w:rsidRPr="00B322A8">
              <w:t>97.9</w:t>
            </w:r>
            <w:r>
              <w:t>3</w:t>
            </w:r>
          </w:p>
        </w:tc>
      </w:tr>
      <w:tr w:rsidR="00C0436C" w:rsidRPr="00B322A8" w14:paraId="002327E3" w14:textId="77777777" w:rsidTr="00C12606">
        <w:trPr>
          <w:trHeight w:val="300"/>
        </w:trPr>
        <w:tc>
          <w:tcPr>
            <w:tcW w:w="1267" w:type="dxa"/>
            <w:noWrap/>
            <w:hideMark/>
          </w:tcPr>
          <w:p w14:paraId="195F6578" w14:textId="77777777" w:rsidR="00C0436C" w:rsidRPr="00B322A8" w:rsidRDefault="00C0436C" w:rsidP="00C12606">
            <w:pPr>
              <w:pStyle w:val="TAL"/>
              <w:keepNext w:val="0"/>
            </w:pPr>
            <w:r w:rsidRPr="00B322A8">
              <w:t>18</w:t>
            </w:r>
          </w:p>
        </w:tc>
        <w:tc>
          <w:tcPr>
            <w:tcW w:w="1100" w:type="dxa"/>
            <w:noWrap/>
            <w:hideMark/>
          </w:tcPr>
          <w:p w14:paraId="7BC45D8E" w14:textId="77777777" w:rsidR="00C0436C" w:rsidRPr="00B322A8" w:rsidRDefault="00C0436C" w:rsidP="00C12606">
            <w:pPr>
              <w:pStyle w:val="TAL"/>
              <w:keepNext w:val="0"/>
            </w:pPr>
            <w:r w:rsidRPr="00B322A8">
              <w:t>-21.6</w:t>
            </w:r>
          </w:p>
        </w:tc>
        <w:tc>
          <w:tcPr>
            <w:tcW w:w="2107" w:type="dxa"/>
            <w:noWrap/>
            <w:hideMark/>
          </w:tcPr>
          <w:p w14:paraId="3746188B" w14:textId="0AB2AADD" w:rsidR="00C0436C" w:rsidRPr="00B322A8" w:rsidRDefault="00C0436C" w:rsidP="00C12606">
            <w:pPr>
              <w:pStyle w:val="TAL"/>
              <w:keepNext w:val="0"/>
            </w:pPr>
            <w:r w:rsidRPr="004D2F0E">
              <w:t>490</w:t>
            </w:r>
          </w:p>
        </w:tc>
        <w:tc>
          <w:tcPr>
            <w:tcW w:w="2082" w:type="dxa"/>
            <w:noWrap/>
            <w:hideMark/>
          </w:tcPr>
          <w:p w14:paraId="172869C9" w14:textId="035189B9" w:rsidR="00C0436C" w:rsidRPr="00B322A8" w:rsidRDefault="00C0436C" w:rsidP="00C12606">
            <w:pPr>
              <w:pStyle w:val="TAL"/>
              <w:keepNext w:val="0"/>
            </w:pPr>
            <w:r w:rsidRPr="004D2F0E">
              <w:t>162.54</w:t>
            </w:r>
          </w:p>
        </w:tc>
        <w:tc>
          <w:tcPr>
            <w:tcW w:w="1117" w:type="dxa"/>
            <w:noWrap/>
            <w:hideMark/>
          </w:tcPr>
          <w:p w14:paraId="046EFCF8" w14:textId="6A1D42D7" w:rsidR="00C0436C" w:rsidRPr="00B322A8" w:rsidRDefault="00C0436C" w:rsidP="00C12606">
            <w:pPr>
              <w:pStyle w:val="TAL"/>
              <w:keepNext w:val="0"/>
            </w:pPr>
            <w:r w:rsidRPr="004D2F0E">
              <w:t>75.35</w:t>
            </w:r>
          </w:p>
        </w:tc>
        <w:tc>
          <w:tcPr>
            <w:tcW w:w="873" w:type="dxa"/>
            <w:noWrap/>
            <w:hideMark/>
          </w:tcPr>
          <w:p w14:paraId="30EB6B5E" w14:textId="77777777" w:rsidR="00C0436C" w:rsidRPr="00B322A8" w:rsidRDefault="00C0436C" w:rsidP="00C12606">
            <w:pPr>
              <w:pStyle w:val="TAL"/>
              <w:keepNext w:val="0"/>
            </w:pPr>
            <w:r w:rsidRPr="00B322A8">
              <w:t>7.52</w:t>
            </w:r>
          </w:p>
        </w:tc>
        <w:tc>
          <w:tcPr>
            <w:tcW w:w="873" w:type="dxa"/>
            <w:noWrap/>
            <w:hideMark/>
          </w:tcPr>
          <w:p w14:paraId="5282D49B" w14:textId="7F9A1AA1" w:rsidR="00C0436C" w:rsidRPr="00B322A8" w:rsidRDefault="00C0436C" w:rsidP="00C12606">
            <w:pPr>
              <w:pStyle w:val="TAL"/>
              <w:keepNext w:val="0"/>
            </w:pPr>
            <w:r w:rsidRPr="00B322A8">
              <w:t>99.2</w:t>
            </w:r>
            <w:r>
              <w:t>4</w:t>
            </w:r>
          </w:p>
        </w:tc>
      </w:tr>
      <w:tr w:rsidR="00C0436C" w:rsidRPr="00B322A8" w14:paraId="689C93D9" w14:textId="77777777" w:rsidTr="00C12606">
        <w:trPr>
          <w:trHeight w:val="300"/>
        </w:trPr>
        <w:tc>
          <w:tcPr>
            <w:tcW w:w="1267" w:type="dxa"/>
            <w:noWrap/>
            <w:hideMark/>
          </w:tcPr>
          <w:p w14:paraId="5FBDE051" w14:textId="77777777" w:rsidR="00C0436C" w:rsidRPr="00B322A8" w:rsidRDefault="00C0436C" w:rsidP="00C12606">
            <w:pPr>
              <w:pStyle w:val="TAL"/>
              <w:keepNext w:val="0"/>
            </w:pPr>
            <w:r w:rsidRPr="00B322A8">
              <w:t>19</w:t>
            </w:r>
          </w:p>
        </w:tc>
        <w:tc>
          <w:tcPr>
            <w:tcW w:w="1100" w:type="dxa"/>
            <w:noWrap/>
            <w:hideMark/>
          </w:tcPr>
          <w:p w14:paraId="12536DC1" w14:textId="77777777" w:rsidR="00C0436C" w:rsidRPr="00B322A8" w:rsidRDefault="00C0436C" w:rsidP="00C12606">
            <w:pPr>
              <w:pStyle w:val="TAL"/>
              <w:keepNext w:val="0"/>
            </w:pPr>
            <w:r w:rsidRPr="00B322A8">
              <w:t>-23.7</w:t>
            </w:r>
          </w:p>
        </w:tc>
        <w:tc>
          <w:tcPr>
            <w:tcW w:w="2107" w:type="dxa"/>
            <w:noWrap/>
            <w:hideMark/>
          </w:tcPr>
          <w:p w14:paraId="25A63D50" w14:textId="55FC923D" w:rsidR="00C0436C" w:rsidRPr="00B322A8" w:rsidRDefault="00C0436C" w:rsidP="00C12606">
            <w:pPr>
              <w:pStyle w:val="TAL"/>
              <w:keepNext w:val="0"/>
            </w:pPr>
            <w:r w:rsidRPr="004D2F0E">
              <w:t>502</w:t>
            </w:r>
          </w:p>
        </w:tc>
        <w:tc>
          <w:tcPr>
            <w:tcW w:w="2082" w:type="dxa"/>
            <w:noWrap/>
            <w:hideMark/>
          </w:tcPr>
          <w:p w14:paraId="758AE260" w14:textId="558322D3" w:rsidR="00C0436C" w:rsidRPr="00B322A8" w:rsidRDefault="00C0436C" w:rsidP="00C12606">
            <w:pPr>
              <w:pStyle w:val="TAL"/>
              <w:keepNext w:val="0"/>
            </w:pPr>
            <w:r w:rsidRPr="004D2F0E">
              <w:t>-174.07</w:t>
            </w:r>
          </w:p>
        </w:tc>
        <w:tc>
          <w:tcPr>
            <w:tcW w:w="1117" w:type="dxa"/>
            <w:noWrap/>
            <w:hideMark/>
          </w:tcPr>
          <w:p w14:paraId="6C1B858B" w14:textId="22DBCB60" w:rsidR="00C0436C" w:rsidRPr="00B322A8" w:rsidRDefault="00C0436C" w:rsidP="00C12606">
            <w:pPr>
              <w:pStyle w:val="TAL"/>
              <w:keepNext w:val="0"/>
            </w:pPr>
            <w:r w:rsidRPr="004D2F0E">
              <w:t>69.92</w:t>
            </w:r>
          </w:p>
        </w:tc>
        <w:tc>
          <w:tcPr>
            <w:tcW w:w="873" w:type="dxa"/>
            <w:noWrap/>
            <w:hideMark/>
          </w:tcPr>
          <w:p w14:paraId="76DF0B52" w14:textId="77777777" w:rsidR="00C0436C" w:rsidRPr="00B322A8" w:rsidRDefault="00C0436C" w:rsidP="00C12606">
            <w:pPr>
              <w:pStyle w:val="TAL"/>
              <w:keepNext w:val="0"/>
            </w:pPr>
            <w:r w:rsidRPr="00B322A8">
              <w:t>7.52</w:t>
            </w:r>
          </w:p>
        </w:tc>
        <w:tc>
          <w:tcPr>
            <w:tcW w:w="873" w:type="dxa"/>
            <w:noWrap/>
            <w:hideMark/>
          </w:tcPr>
          <w:p w14:paraId="65C2434B" w14:textId="6515E9BB" w:rsidR="00C0436C" w:rsidRPr="00B322A8" w:rsidRDefault="00C0436C" w:rsidP="00C12606">
            <w:pPr>
              <w:pStyle w:val="TAL"/>
              <w:keepNext w:val="0"/>
            </w:pPr>
            <w:r w:rsidRPr="00B322A8">
              <w:t>97.5</w:t>
            </w:r>
            <w:r>
              <w:t>7</w:t>
            </w:r>
          </w:p>
        </w:tc>
      </w:tr>
      <w:tr w:rsidR="00C0436C" w:rsidRPr="00B322A8" w14:paraId="1BD8FA5E" w14:textId="77777777" w:rsidTr="00C12606">
        <w:trPr>
          <w:trHeight w:val="300"/>
        </w:trPr>
        <w:tc>
          <w:tcPr>
            <w:tcW w:w="1267" w:type="dxa"/>
            <w:noWrap/>
            <w:hideMark/>
          </w:tcPr>
          <w:p w14:paraId="59E0D27C" w14:textId="77777777" w:rsidR="00C0436C" w:rsidRPr="00B322A8" w:rsidRDefault="00C0436C" w:rsidP="00C12606">
            <w:pPr>
              <w:pStyle w:val="TAL"/>
              <w:keepNext w:val="0"/>
            </w:pPr>
            <w:r w:rsidRPr="00B322A8">
              <w:t>20</w:t>
            </w:r>
          </w:p>
        </w:tc>
        <w:tc>
          <w:tcPr>
            <w:tcW w:w="1100" w:type="dxa"/>
            <w:noWrap/>
            <w:hideMark/>
          </w:tcPr>
          <w:p w14:paraId="20F7B30B" w14:textId="77777777" w:rsidR="00C0436C" w:rsidRPr="00B322A8" w:rsidRDefault="00C0436C" w:rsidP="00C12606">
            <w:pPr>
              <w:pStyle w:val="TAL"/>
              <w:keepNext w:val="0"/>
            </w:pPr>
            <w:r w:rsidRPr="00B322A8">
              <w:t>-24.3</w:t>
            </w:r>
          </w:p>
        </w:tc>
        <w:tc>
          <w:tcPr>
            <w:tcW w:w="2107" w:type="dxa"/>
            <w:noWrap/>
            <w:hideMark/>
          </w:tcPr>
          <w:p w14:paraId="599C7839" w14:textId="14B48C32" w:rsidR="00C0436C" w:rsidRPr="00B322A8" w:rsidRDefault="00C0436C" w:rsidP="00C12606">
            <w:pPr>
              <w:pStyle w:val="TAL"/>
              <w:keepNext w:val="0"/>
            </w:pPr>
            <w:r w:rsidRPr="004D2F0E">
              <w:t>527</w:t>
            </w:r>
          </w:p>
        </w:tc>
        <w:tc>
          <w:tcPr>
            <w:tcW w:w="2082" w:type="dxa"/>
            <w:noWrap/>
            <w:hideMark/>
          </w:tcPr>
          <w:p w14:paraId="62BD0AA1" w14:textId="6D7304CC" w:rsidR="00C0436C" w:rsidRPr="00B322A8" w:rsidRDefault="00C0436C" w:rsidP="00C12606">
            <w:pPr>
              <w:pStyle w:val="TAL"/>
              <w:keepNext w:val="0"/>
            </w:pPr>
            <w:r w:rsidRPr="004D2F0E">
              <w:t>-166.67</w:t>
            </w:r>
          </w:p>
        </w:tc>
        <w:tc>
          <w:tcPr>
            <w:tcW w:w="1117" w:type="dxa"/>
            <w:noWrap/>
            <w:hideMark/>
          </w:tcPr>
          <w:p w14:paraId="094DC039" w14:textId="708BED82" w:rsidR="00C0436C" w:rsidRPr="00B322A8" w:rsidRDefault="00C0436C" w:rsidP="00C12606">
            <w:pPr>
              <w:pStyle w:val="TAL"/>
              <w:keepNext w:val="0"/>
            </w:pPr>
            <w:r w:rsidRPr="004D2F0E">
              <w:t>-16.99</w:t>
            </w:r>
          </w:p>
        </w:tc>
        <w:tc>
          <w:tcPr>
            <w:tcW w:w="873" w:type="dxa"/>
            <w:noWrap/>
            <w:hideMark/>
          </w:tcPr>
          <w:p w14:paraId="06D3F63F" w14:textId="77777777" w:rsidR="00C0436C" w:rsidRPr="00B322A8" w:rsidRDefault="00C0436C" w:rsidP="00C12606">
            <w:pPr>
              <w:pStyle w:val="TAL"/>
              <w:keepNext w:val="0"/>
            </w:pPr>
            <w:r w:rsidRPr="00B322A8">
              <w:t>7.52</w:t>
            </w:r>
          </w:p>
        </w:tc>
        <w:tc>
          <w:tcPr>
            <w:tcW w:w="873" w:type="dxa"/>
            <w:noWrap/>
            <w:hideMark/>
          </w:tcPr>
          <w:p w14:paraId="0C9A7075" w14:textId="4323878B" w:rsidR="00C0436C" w:rsidRPr="00B322A8" w:rsidRDefault="00C0436C" w:rsidP="00C12606">
            <w:pPr>
              <w:pStyle w:val="TAL"/>
              <w:keepNext w:val="0"/>
            </w:pPr>
            <w:r w:rsidRPr="00B322A8">
              <w:t>97.6</w:t>
            </w:r>
            <w:r>
              <w:t>3</w:t>
            </w:r>
          </w:p>
        </w:tc>
      </w:tr>
      <w:tr w:rsidR="00C0436C" w:rsidRPr="00B322A8" w14:paraId="75E8915E" w14:textId="77777777" w:rsidTr="00C12606">
        <w:trPr>
          <w:trHeight w:val="300"/>
        </w:trPr>
        <w:tc>
          <w:tcPr>
            <w:tcW w:w="1267" w:type="dxa"/>
            <w:noWrap/>
            <w:hideMark/>
          </w:tcPr>
          <w:p w14:paraId="6E09B506" w14:textId="77777777" w:rsidR="00C0436C" w:rsidRPr="00B322A8" w:rsidRDefault="00C0436C" w:rsidP="00C12606">
            <w:pPr>
              <w:pStyle w:val="TAL"/>
              <w:keepNext w:val="0"/>
            </w:pPr>
            <w:r w:rsidRPr="00B322A8">
              <w:t>21</w:t>
            </w:r>
          </w:p>
        </w:tc>
        <w:tc>
          <w:tcPr>
            <w:tcW w:w="1100" w:type="dxa"/>
            <w:noWrap/>
            <w:hideMark/>
          </w:tcPr>
          <w:p w14:paraId="05728EF6" w14:textId="77777777" w:rsidR="00C0436C" w:rsidRPr="00B322A8" w:rsidRDefault="00C0436C" w:rsidP="00C12606">
            <w:pPr>
              <w:pStyle w:val="TAL"/>
              <w:keepNext w:val="0"/>
            </w:pPr>
            <w:r w:rsidRPr="00B322A8">
              <w:t>-22</w:t>
            </w:r>
          </w:p>
        </w:tc>
        <w:tc>
          <w:tcPr>
            <w:tcW w:w="2107" w:type="dxa"/>
            <w:noWrap/>
            <w:hideMark/>
          </w:tcPr>
          <w:p w14:paraId="16E31683" w14:textId="4513A7F4" w:rsidR="00C0436C" w:rsidRPr="00B322A8" w:rsidRDefault="00C0436C" w:rsidP="00C12606">
            <w:pPr>
              <w:pStyle w:val="TAL"/>
              <w:keepNext w:val="0"/>
            </w:pPr>
            <w:r w:rsidRPr="004D2F0E">
              <w:t>550</w:t>
            </w:r>
          </w:p>
        </w:tc>
        <w:tc>
          <w:tcPr>
            <w:tcW w:w="2082" w:type="dxa"/>
            <w:noWrap/>
            <w:hideMark/>
          </w:tcPr>
          <w:p w14:paraId="20E35A56" w14:textId="1E1F07EC" w:rsidR="00C0436C" w:rsidRPr="00B322A8" w:rsidRDefault="00C0436C" w:rsidP="00C12606">
            <w:pPr>
              <w:pStyle w:val="TAL"/>
              <w:keepNext w:val="0"/>
            </w:pPr>
            <w:r w:rsidRPr="004D2F0E">
              <w:t>156.78</w:t>
            </w:r>
          </w:p>
        </w:tc>
        <w:tc>
          <w:tcPr>
            <w:tcW w:w="1117" w:type="dxa"/>
            <w:noWrap/>
            <w:hideMark/>
          </w:tcPr>
          <w:p w14:paraId="4D0D584D" w14:textId="277F98C4" w:rsidR="00C0436C" w:rsidRPr="00B322A8" w:rsidRDefault="00C0436C" w:rsidP="00C12606">
            <w:pPr>
              <w:pStyle w:val="TAL"/>
              <w:keepNext w:val="0"/>
            </w:pPr>
            <w:r w:rsidRPr="004D2F0E">
              <w:t>-29.26</w:t>
            </w:r>
          </w:p>
        </w:tc>
        <w:tc>
          <w:tcPr>
            <w:tcW w:w="873" w:type="dxa"/>
            <w:noWrap/>
            <w:hideMark/>
          </w:tcPr>
          <w:p w14:paraId="1401719E" w14:textId="77777777" w:rsidR="00C0436C" w:rsidRPr="00B322A8" w:rsidRDefault="00C0436C" w:rsidP="00C12606">
            <w:pPr>
              <w:pStyle w:val="TAL"/>
              <w:keepNext w:val="0"/>
            </w:pPr>
            <w:r w:rsidRPr="00B322A8">
              <w:t>7.52</w:t>
            </w:r>
          </w:p>
        </w:tc>
        <w:tc>
          <w:tcPr>
            <w:tcW w:w="873" w:type="dxa"/>
            <w:noWrap/>
            <w:hideMark/>
          </w:tcPr>
          <w:p w14:paraId="1670869A" w14:textId="65145B3C" w:rsidR="00C0436C" w:rsidRPr="00B322A8" w:rsidRDefault="00C0436C" w:rsidP="00C12606">
            <w:pPr>
              <w:pStyle w:val="TAL"/>
              <w:keepNext w:val="0"/>
            </w:pPr>
            <w:r w:rsidRPr="00B322A8">
              <w:t>99.3</w:t>
            </w:r>
            <w:r>
              <w:t>5</w:t>
            </w:r>
          </w:p>
        </w:tc>
      </w:tr>
      <w:tr w:rsidR="00C0436C" w:rsidRPr="00B322A8" w14:paraId="68526A5D" w14:textId="77777777" w:rsidTr="00C12606">
        <w:trPr>
          <w:trHeight w:val="300"/>
        </w:trPr>
        <w:tc>
          <w:tcPr>
            <w:tcW w:w="1267" w:type="dxa"/>
            <w:noWrap/>
            <w:hideMark/>
          </w:tcPr>
          <w:p w14:paraId="761DB1AA" w14:textId="77777777" w:rsidR="00C0436C" w:rsidRPr="00B322A8" w:rsidRDefault="00C0436C" w:rsidP="00C12606">
            <w:pPr>
              <w:pStyle w:val="TAL"/>
              <w:keepNext w:val="0"/>
            </w:pPr>
            <w:r w:rsidRPr="00B322A8">
              <w:t>22</w:t>
            </w:r>
          </w:p>
        </w:tc>
        <w:tc>
          <w:tcPr>
            <w:tcW w:w="1100" w:type="dxa"/>
            <w:noWrap/>
            <w:hideMark/>
          </w:tcPr>
          <w:p w14:paraId="6C35C3F6" w14:textId="77777777" w:rsidR="00C0436C" w:rsidRPr="00B322A8" w:rsidRDefault="00C0436C" w:rsidP="00C12606">
            <w:pPr>
              <w:pStyle w:val="TAL"/>
              <w:keepNext w:val="0"/>
            </w:pPr>
            <w:r w:rsidRPr="00B322A8">
              <w:t>-25.3</w:t>
            </w:r>
          </w:p>
        </w:tc>
        <w:tc>
          <w:tcPr>
            <w:tcW w:w="2107" w:type="dxa"/>
            <w:noWrap/>
            <w:hideMark/>
          </w:tcPr>
          <w:p w14:paraId="65ABA249" w14:textId="58FD0A4D" w:rsidR="00C0436C" w:rsidRPr="00B322A8" w:rsidRDefault="00C0436C" w:rsidP="00C12606">
            <w:pPr>
              <w:pStyle w:val="TAL"/>
              <w:keepNext w:val="0"/>
            </w:pPr>
            <w:r w:rsidRPr="004D2F0E">
              <w:t>583</w:t>
            </w:r>
          </w:p>
        </w:tc>
        <w:tc>
          <w:tcPr>
            <w:tcW w:w="2082" w:type="dxa"/>
            <w:noWrap/>
            <w:hideMark/>
          </w:tcPr>
          <w:p w14:paraId="047DB658" w14:textId="7E810F53" w:rsidR="00C0436C" w:rsidRPr="00B322A8" w:rsidRDefault="00C0436C" w:rsidP="00C12606">
            <w:pPr>
              <w:pStyle w:val="TAL"/>
              <w:keepNext w:val="0"/>
            </w:pPr>
            <w:r w:rsidRPr="004D2F0E">
              <w:t>-130.39</w:t>
            </w:r>
          </w:p>
        </w:tc>
        <w:tc>
          <w:tcPr>
            <w:tcW w:w="1117" w:type="dxa"/>
            <w:noWrap/>
            <w:hideMark/>
          </w:tcPr>
          <w:p w14:paraId="65C9100E" w14:textId="3835DDD0" w:rsidR="00C0436C" w:rsidRPr="00B322A8" w:rsidRDefault="00C0436C" w:rsidP="00C12606">
            <w:pPr>
              <w:pStyle w:val="TAL"/>
              <w:keepNext w:val="0"/>
            </w:pPr>
            <w:r w:rsidRPr="004D2F0E">
              <w:t>67.77</w:t>
            </w:r>
          </w:p>
        </w:tc>
        <w:tc>
          <w:tcPr>
            <w:tcW w:w="873" w:type="dxa"/>
            <w:noWrap/>
            <w:hideMark/>
          </w:tcPr>
          <w:p w14:paraId="6D79CADD" w14:textId="77777777" w:rsidR="00C0436C" w:rsidRPr="00B322A8" w:rsidRDefault="00C0436C" w:rsidP="00C12606">
            <w:pPr>
              <w:pStyle w:val="TAL"/>
              <w:keepNext w:val="0"/>
            </w:pPr>
            <w:r w:rsidRPr="00B322A8">
              <w:t>7.52</w:t>
            </w:r>
          </w:p>
        </w:tc>
        <w:tc>
          <w:tcPr>
            <w:tcW w:w="873" w:type="dxa"/>
            <w:noWrap/>
            <w:hideMark/>
          </w:tcPr>
          <w:p w14:paraId="7468820F" w14:textId="058B3561" w:rsidR="00C0436C" w:rsidRPr="00B322A8" w:rsidRDefault="00C0436C" w:rsidP="00C12606">
            <w:pPr>
              <w:pStyle w:val="TAL"/>
              <w:keepNext w:val="0"/>
            </w:pPr>
            <w:r w:rsidRPr="00B322A8">
              <w:t>97.7</w:t>
            </w:r>
          </w:p>
        </w:tc>
      </w:tr>
      <w:tr w:rsidR="00C0436C" w:rsidRPr="00B322A8" w14:paraId="05AB7C5D" w14:textId="77777777" w:rsidTr="00C12606">
        <w:trPr>
          <w:trHeight w:val="300"/>
        </w:trPr>
        <w:tc>
          <w:tcPr>
            <w:tcW w:w="1267" w:type="dxa"/>
            <w:noWrap/>
            <w:hideMark/>
          </w:tcPr>
          <w:p w14:paraId="3CC767CC" w14:textId="77777777" w:rsidR="00C0436C" w:rsidRPr="00B322A8" w:rsidRDefault="00C0436C" w:rsidP="00C12606">
            <w:pPr>
              <w:pStyle w:val="TAL"/>
              <w:keepNext w:val="0"/>
            </w:pPr>
            <w:r w:rsidRPr="00B322A8">
              <w:t>23</w:t>
            </w:r>
          </w:p>
        </w:tc>
        <w:tc>
          <w:tcPr>
            <w:tcW w:w="1100" w:type="dxa"/>
            <w:noWrap/>
            <w:hideMark/>
          </w:tcPr>
          <w:p w14:paraId="48E5DA2C" w14:textId="77777777" w:rsidR="00C0436C" w:rsidRPr="00B322A8" w:rsidRDefault="00C0436C" w:rsidP="00C12606">
            <w:pPr>
              <w:pStyle w:val="TAL"/>
              <w:keepNext w:val="0"/>
            </w:pPr>
            <w:r w:rsidRPr="00B322A8">
              <w:t>-35.1</w:t>
            </w:r>
          </w:p>
        </w:tc>
        <w:tc>
          <w:tcPr>
            <w:tcW w:w="2107" w:type="dxa"/>
            <w:noWrap/>
            <w:hideMark/>
          </w:tcPr>
          <w:p w14:paraId="34EF9464" w14:textId="488B8249" w:rsidR="00C0436C" w:rsidRPr="00B322A8" w:rsidRDefault="00C0436C" w:rsidP="00C12606">
            <w:pPr>
              <w:pStyle w:val="TAL"/>
              <w:keepNext w:val="0"/>
            </w:pPr>
            <w:r w:rsidRPr="004D2F0E">
              <w:t>1061</w:t>
            </w:r>
          </w:p>
        </w:tc>
        <w:tc>
          <w:tcPr>
            <w:tcW w:w="2082" w:type="dxa"/>
            <w:noWrap/>
            <w:hideMark/>
          </w:tcPr>
          <w:p w14:paraId="661C81F7" w14:textId="2B11FF44" w:rsidR="00C0436C" w:rsidRPr="00B322A8" w:rsidRDefault="00C0436C" w:rsidP="00C12606">
            <w:pPr>
              <w:pStyle w:val="TAL"/>
              <w:keepNext w:val="0"/>
            </w:pPr>
            <w:r w:rsidRPr="004D2F0E">
              <w:t>124.68</w:t>
            </w:r>
          </w:p>
        </w:tc>
        <w:tc>
          <w:tcPr>
            <w:tcW w:w="1117" w:type="dxa"/>
            <w:noWrap/>
            <w:hideMark/>
          </w:tcPr>
          <w:p w14:paraId="6EB2BF10" w14:textId="6C7A97E3" w:rsidR="00C0436C" w:rsidRPr="00B322A8" w:rsidRDefault="00C0436C" w:rsidP="00C12606">
            <w:pPr>
              <w:pStyle w:val="TAL"/>
              <w:keepNext w:val="0"/>
            </w:pPr>
            <w:r w:rsidRPr="004D2F0E">
              <w:t>4.59</w:t>
            </w:r>
          </w:p>
        </w:tc>
        <w:tc>
          <w:tcPr>
            <w:tcW w:w="873" w:type="dxa"/>
            <w:noWrap/>
            <w:hideMark/>
          </w:tcPr>
          <w:p w14:paraId="5A58BCF3" w14:textId="77777777" w:rsidR="00C0436C" w:rsidRPr="00B322A8" w:rsidRDefault="00C0436C" w:rsidP="00C12606">
            <w:pPr>
              <w:pStyle w:val="TAL"/>
              <w:keepNext w:val="0"/>
            </w:pPr>
            <w:r w:rsidRPr="00B322A8">
              <w:t>7.52</w:t>
            </w:r>
          </w:p>
        </w:tc>
        <w:tc>
          <w:tcPr>
            <w:tcW w:w="873" w:type="dxa"/>
            <w:noWrap/>
            <w:hideMark/>
          </w:tcPr>
          <w:p w14:paraId="1955A519" w14:textId="3621C48B" w:rsidR="00C0436C" w:rsidRPr="00B322A8" w:rsidRDefault="00C0436C" w:rsidP="00C12606">
            <w:pPr>
              <w:pStyle w:val="TAL"/>
              <w:keepNext w:val="0"/>
            </w:pPr>
            <w:r w:rsidRPr="00B322A8">
              <w:t>99.0</w:t>
            </w:r>
            <w:r>
              <w:t>5</w:t>
            </w:r>
          </w:p>
        </w:tc>
      </w:tr>
      <w:tr w:rsidR="00C0436C" w:rsidRPr="00B322A8" w14:paraId="0F49FFD0" w14:textId="77777777" w:rsidTr="00C12606">
        <w:trPr>
          <w:trHeight w:val="300"/>
        </w:trPr>
        <w:tc>
          <w:tcPr>
            <w:tcW w:w="1267" w:type="dxa"/>
            <w:noWrap/>
            <w:hideMark/>
          </w:tcPr>
          <w:p w14:paraId="1ECEABD1" w14:textId="77777777" w:rsidR="00C0436C" w:rsidRPr="00B322A8" w:rsidRDefault="00C0436C" w:rsidP="00C12606">
            <w:pPr>
              <w:pStyle w:val="TAL"/>
              <w:keepNext w:val="0"/>
            </w:pPr>
            <w:r w:rsidRPr="00B322A8">
              <w:t>Ini. delay [ns]</w:t>
            </w:r>
          </w:p>
        </w:tc>
        <w:tc>
          <w:tcPr>
            <w:tcW w:w="1100" w:type="dxa"/>
            <w:noWrap/>
            <w:hideMark/>
          </w:tcPr>
          <w:p w14:paraId="79A234F5" w14:textId="77777777" w:rsidR="00C0436C" w:rsidRPr="00B322A8" w:rsidRDefault="00C0436C" w:rsidP="00C12606">
            <w:pPr>
              <w:pStyle w:val="TAL"/>
              <w:keepNext w:val="0"/>
            </w:pPr>
            <w:r w:rsidRPr="00B322A8">
              <w:t>XPR [dB]</w:t>
            </w:r>
          </w:p>
        </w:tc>
        <w:tc>
          <w:tcPr>
            <w:tcW w:w="2107" w:type="dxa"/>
            <w:noWrap/>
            <w:hideMark/>
          </w:tcPr>
          <w:p w14:paraId="5ED69882" w14:textId="77777777" w:rsidR="00C0436C" w:rsidRPr="00B322A8" w:rsidRDefault="00C0436C" w:rsidP="00C12606">
            <w:pPr>
              <w:pStyle w:val="TAL"/>
              <w:keepNext w:val="0"/>
            </w:pPr>
            <w:r w:rsidRPr="00B322A8">
              <w:t>PL [dB]</w:t>
            </w:r>
          </w:p>
        </w:tc>
        <w:tc>
          <w:tcPr>
            <w:tcW w:w="2082" w:type="dxa"/>
            <w:noWrap/>
            <w:hideMark/>
          </w:tcPr>
          <w:p w14:paraId="69A596A7"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1091864C" w14:textId="77777777" w:rsidR="00C0436C" w:rsidRPr="00B322A8" w:rsidRDefault="00C0436C" w:rsidP="00C12606">
            <w:pPr>
              <w:pStyle w:val="TAL"/>
              <w:keepNext w:val="0"/>
            </w:pPr>
            <w:r w:rsidRPr="00B322A8">
              <w:t>ASD [°]</w:t>
            </w:r>
          </w:p>
        </w:tc>
        <w:tc>
          <w:tcPr>
            <w:tcW w:w="873" w:type="dxa"/>
            <w:noWrap/>
            <w:hideMark/>
          </w:tcPr>
          <w:p w14:paraId="39D9CE3A" w14:textId="77777777" w:rsidR="00C0436C" w:rsidRPr="00B322A8" w:rsidRDefault="00C0436C" w:rsidP="00C12606">
            <w:pPr>
              <w:pStyle w:val="TAL"/>
              <w:keepNext w:val="0"/>
            </w:pPr>
            <w:r w:rsidRPr="00B322A8">
              <w:t>ZSA [°]</w:t>
            </w:r>
          </w:p>
        </w:tc>
        <w:tc>
          <w:tcPr>
            <w:tcW w:w="873" w:type="dxa"/>
            <w:noWrap/>
            <w:hideMark/>
          </w:tcPr>
          <w:p w14:paraId="73C95EE2" w14:textId="77777777" w:rsidR="00C0436C" w:rsidRPr="00B322A8" w:rsidRDefault="00C0436C" w:rsidP="00C12606">
            <w:pPr>
              <w:pStyle w:val="TAL"/>
              <w:keepNext w:val="0"/>
            </w:pPr>
            <w:r w:rsidRPr="00B322A8">
              <w:t>ZSD [°]</w:t>
            </w:r>
          </w:p>
        </w:tc>
      </w:tr>
      <w:tr w:rsidR="00C0436C" w:rsidRPr="00B322A8" w14:paraId="05A11A89" w14:textId="77777777" w:rsidTr="00C12606">
        <w:trPr>
          <w:trHeight w:val="300"/>
        </w:trPr>
        <w:tc>
          <w:tcPr>
            <w:tcW w:w="1267" w:type="dxa"/>
            <w:noWrap/>
            <w:hideMark/>
          </w:tcPr>
          <w:p w14:paraId="24E77DD8" w14:textId="487DE3AF" w:rsidR="00C0436C" w:rsidRPr="00B322A8" w:rsidRDefault="00C0436C" w:rsidP="00C12606">
            <w:pPr>
              <w:pStyle w:val="TAL"/>
              <w:keepNext w:val="0"/>
            </w:pPr>
            <w:r w:rsidRPr="00B322A8">
              <w:t>129</w:t>
            </w:r>
            <w:r>
              <w:t>5</w:t>
            </w:r>
          </w:p>
        </w:tc>
        <w:tc>
          <w:tcPr>
            <w:tcW w:w="1100" w:type="dxa"/>
            <w:noWrap/>
            <w:hideMark/>
          </w:tcPr>
          <w:p w14:paraId="5FD3928C" w14:textId="77777777" w:rsidR="00C0436C" w:rsidRPr="00B322A8" w:rsidRDefault="00C0436C" w:rsidP="00C12606">
            <w:pPr>
              <w:pStyle w:val="TAL"/>
              <w:keepNext w:val="0"/>
            </w:pPr>
            <w:r w:rsidRPr="00B322A8">
              <w:t>10</w:t>
            </w:r>
          </w:p>
        </w:tc>
        <w:tc>
          <w:tcPr>
            <w:tcW w:w="2107" w:type="dxa"/>
            <w:noWrap/>
            <w:hideMark/>
          </w:tcPr>
          <w:p w14:paraId="52A9DED9" w14:textId="20948C97" w:rsidR="00C0436C" w:rsidRPr="00B322A8" w:rsidRDefault="00C0436C" w:rsidP="00C12606">
            <w:pPr>
              <w:pStyle w:val="TAL"/>
              <w:keepNext w:val="0"/>
            </w:pPr>
            <w:r w:rsidRPr="00B322A8">
              <w:t>122.0</w:t>
            </w:r>
            <w:r>
              <w:t>8</w:t>
            </w:r>
          </w:p>
        </w:tc>
        <w:tc>
          <w:tcPr>
            <w:tcW w:w="2082" w:type="dxa"/>
            <w:noWrap/>
            <w:hideMark/>
          </w:tcPr>
          <w:p w14:paraId="59D70A70" w14:textId="77777777" w:rsidR="00C0436C" w:rsidRPr="00B322A8" w:rsidRDefault="00C0436C" w:rsidP="00C12606">
            <w:pPr>
              <w:pStyle w:val="TAL"/>
              <w:keepNext w:val="0"/>
            </w:pPr>
            <w:r w:rsidRPr="00B322A8">
              <w:t>90</w:t>
            </w:r>
          </w:p>
        </w:tc>
        <w:tc>
          <w:tcPr>
            <w:tcW w:w="1117" w:type="dxa"/>
            <w:noWrap/>
            <w:hideMark/>
          </w:tcPr>
          <w:p w14:paraId="29B86233" w14:textId="7DE2326D" w:rsidR="00C0436C" w:rsidRPr="00B322A8" w:rsidRDefault="00C0436C" w:rsidP="00C12606">
            <w:pPr>
              <w:pStyle w:val="TAL"/>
              <w:keepNext w:val="0"/>
            </w:pPr>
            <w:r w:rsidRPr="00B322A8">
              <w:t>1.7</w:t>
            </w:r>
            <w:r>
              <w:t>3</w:t>
            </w:r>
          </w:p>
        </w:tc>
        <w:tc>
          <w:tcPr>
            <w:tcW w:w="873" w:type="dxa"/>
            <w:noWrap/>
            <w:hideMark/>
          </w:tcPr>
          <w:p w14:paraId="219C0D81" w14:textId="77777777" w:rsidR="00C0436C" w:rsidRPr="00B322A8" w:rsidRDefault="00C0436C" w:rsidP="00C12606">
            <w:pPr>
              <w:pStyle w:val="TAL"/>
              <w:keepNext w:val="0"/>
            </w:pPr>
            <w:r w:rsidRPr="00B322A8">
              <w:t>0</w:t>
            </w:r>
          </w:p>
        </w:tc>
        <w:tc>
          <w:tcPr>
            <w:tcW w:w="873" w:type="dxa"/>
            <w:noWrap/>
            <w:hideMark/>
          </w:tcPr>
          <w:p w14:paraId="7ABED292" w14:textId="77777777" w:rsidR="00C0436C" w:rsidRPr="00B322A8" w:rsidRDefault="00C0436C" w:rsidP="00C12606">
            <w:pPr>
              <w:pStyle w:val="TAL"/>
              <w:keepNext w:val="0"/>
            </w:pPr>
            <w:r w:rsidRPr="00B322A8">
              <w:t>0.03</w:t>
            </w:r>
          </w:p>
        </w:tc>
      </w:tr>
      <w:tr w:rsidR="00C0436C" w:rsidRPr="00B322A8" w14:paraId="468527E3" w14:textId="77777777" w:rsidTr="00C12606">
        <w:trPr>
          <w:trHeight w:val="300"/>
        </w:trPr>
        <w:tc>
          <w:tcPr>
            <w:tcW w:w="1267" w:type="dxa"/>
            <w:noWrap/>
            <w:hideMark/>
          </w:tcPr>
          <w:p w14:paraId="1083B80A" w14:textId="77777777" w:rsidR="00C0436C" w:rsidRPr="00B322A8" w:rsidRDefault="00C0436C" w:rsidP="00C12606">
            <w:pPr>
              <w:pStyle w:val="TAL"/>
              <w:keepNext w:val="0"/>
            </w:pPr>
            <w:r w:rsidRPr="00B322A8">
              <w:t>UE speed [m/s]</w:t>
            </w:r>
          </w:p>
        </w:tc>
        <w:tc>
          <w:tcPr>
            <w:tcW w:w="1100" w:type="dxa"/>
            <w:noWrap/>
            <w:hideMark/>
          </w:tcPr>
          <w:p w14:paraId="283808F0" w14:textId="77777777" w:rsidR="00C0436C" w:rsidRPr="00B322A8" w:rsidRDefault="00C0436C" w:rsidP="00C12606">
            <w:pPr>
              <w:pStyle w:val="TAL"/>
              <w:keepNext w:val="0"/>
            </w:pPr>
            <w:r w:rsidRPr="00B322A8">
              <w:t>UE DoT Az [°]</w:t>
            </w:r>
          </w:p>
        </w:tc>
        <w:tc>
          <w:tcPr>
            <w:tcW w:w="2107" w:type="dxa"/>
            <w:noWrap/>
            <w:hideMark/>
          </w:tcPr>
          <w:p w14:paraId="08BBA699"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1F2F308"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00623D45" w14:textId="77777777" w:rsidR="00C0436C" w:rsidRPr="00B322A8" w:rsidRDefault="00C0436C" w:rsidP="00C12606">
            <w:pPr>
              <w:pStyle w:val="TAL"/>
              <w:keepNext w:val="0"/>
            </w:pPr>
            <w:r w:rsidRPr="00B322A8">
              <w:t>K-factor [dB]</w:t>
            </w:r>
          </w:p>
        </w:tc>
        <w:tc>
          <w:tcPr>
            <w:tcW w:w="873" w:type="dxa"/>
            <w:noWrap/>
            <w:hideMark/>
          </w:tcPr>
          <w:p w14:paraId="53D53EDB" w14:textId="77777777" w:rsidR="00C0436C" w:rsidRPr="00B322A8" w:rsidRDefault="00C0436C" w:rsidP="00C12606">
            <w:pPr>
              <w:pStyle w:val="TAL"/>
              <w:keepNext w:val="0"/>
            </w:pPr>
            <w:r w:rsidRPr="00B322A8">
              <w:t xml:space="preserve"> </w:t>
            </w:r>
          </w:p>
        </w:tc>
        <w:tc>
          <w:tcPr>
            <w:tcW w:w="873" w:type="dxa"/>
            <w:noWrap/>
            <w:hideMark/>
          </w:tcPr>
          <w:p w14:paraId="36D939A4" w14:textId="77777777" w:rsidR="00C0436C" w:rsidRPr="00B322A8" w:rsidRDefault="00C0436C" w:rsidP="00C12606">
            <w:pPr>
              <w:pStyle w:val="TAL"/>
              <w:keepNext w:val="0"/>
            </w:pPr>
          </w:p>
        </w:tc>
      </w:tr>
      <w:tr w:rsidR="00C0436C" w:rsidRPr="00B322A8" w14:paraId="0C4CBEDA" w14:textId="77777777" w:rsidTr="00C12606">
        <w:trPr>
          <w:trHeight w:val="300"/>
        </w:trPr>
        <w:tc>
          <w:tcPr>
            <w:tcW w:w="1267" w:type="dxa"/>
            <w:noWrap/>
            <w:hideMark/>
          </w:tcPr>
          <w:p w14:paraId="7D580B19" w14:textId="77777777" w:rsidR="00C0436C" w:rsidRPr="00B322A8" w:rsidRDefault="00C0436C" w:rsidP="00C12606">
            <w:pPr>
              <w:pStyle w:val="TAL"/>
              <w:keepNext w:val="0"/>
            </w:pPr>
            <w:r w:rsidRPr="00B322A8">
              <w:t>8.33</w:t>
            </w:r>
          </w:p>
        </w:tc>
        <w:tc>
          <w:tcPr>
            <w:tcW w:w="1100" w:type="dxa"/>
            <w:noWrap/>
            <w:hideMark/>
          </w:tcPr>
          <w:p w14:paraId="35AEC3E8" w14:textId="77777777" w:rsidR="00C0436C" w:rsidRPr="00B322A8" w:rsidRDefault="00C0436C" w:rsidP="00C12606">
            <w:pPr>
              <w:pStyle w:val="TAL"/>
              <w:keepNext w:val="0"/>
            </w:pPr>
            <w:r w:rsidRPr="00B322A8">
              <w:t>-23.</w:t>
            </w:r>
            <w:r>
              <w:t>91</w:t>
            </w:r>
          </w:p>
        </w:tc>
        <w:tc>
          <w:tcPr>
            <w:tcW w:w="2107" w:type="dxa"/>
            <w:noWrap/>
            <w:hideMark/>
          </w:tcPr>
          <w:p w14:paraId="0C9E5EA5" w14:textId="77777777" w:rsidR="00C0436C" w:rsidRPr="00B322A8" w:rsidRDefault="00C0436C" w:rsidP="00C12606">
            <w:pPr>
              <w:pStyle w:val="TAL"/>
              <w:keepNext w:val="0"/>
            </w:pPr>
            <w:r w:rsidRPr="00B322A8">
              <w:t>(350.59,166.27,1.5)</w:t>
            </w:r>
          </w:p>
        </w:tc>
        <w:tc>
          <w:tcPr>
            <w:tcW w:w="2082" w:type="dxa"/>
            <w:noWrap/>
            <w:hideMark/>
          </w:tcPr>
          <w:p w14:paraId="32A19EBC" w14:textId="77777777" w:rsidR="00C0436C" w:rsidRPr="00B322A8" w:rsidRDefault="00C0436C" w:rsidP="00C12606">
            <w:pPr>
              <w:pStyle w:val="TAL"/>
              <w:keepNext w:val="0"/>
            </w:pPr>
            <w:r w:rsidRPr="00B322A8">
              <w:t>(0,0,10)</w:t>
            </w:r>
          </w:p>
        </w:tc>
        <w:tc>
          <w:tcPr>
            <w:tcW w:w="1117" w:type="dxa"/>
            <w:noWrap/>
            <w:hideMark/>
          </w:tcPr>
          <w:p w14:paraId="7D534E03" w14:textId="77777777" w:rsidR="00C0436C" w:rsidRPr="00B322A8" w:rsidRDefault="00C0436C" w:rsidP="00C12606">
            <w:pPr>
              <w:pStyle w:val="TAL"/>
              <w:keepNext w:val="0"/>
            </w:pPr>
            <w:r w:rsidRPr="00B322A8">
              <w:t>-</w:t>
            </w:r>
          </w:p>
        </w:tc>
        <w:tc>
          <w:tcPr>
            <w:tcW w:w="873" w:type="dxa"/>
            <w:noWrap/>
            <w:hideMark/>
          </w:tcPr>
          <w:p w14:paraId="7FE4C05F" w14:textId="77777777" w:rsidR="00C0436C" w:rsidRPr="00B322A8" w:rsidRDefault="00C0436C" w:rsidP="00C12606">
            <w:pPr>
              <w:pStyle w:val="TAL"/>
              <w:keepNext w:val="0"/>
            </w:pPr>
          </w:p>
        </w:tc>
        <w:tc>
          <w:tcPr>
            <w:tcW w:w="873" w:type="dxa"/>
            <w:noWrap/>
            <w:hideMark/>
          </w:tcPr>
          <w:p w14:paraId="05B50350" w14:textId="77777777" w:rsidR="00C0436C" w:rsidRPr="00B322A8" w:rsidRDefault="00C0436C" w:rsidP="00C12606">
            <w:pPr>
              <w:pStyle w:val="TAL"/>
              <w:keepNext w:val="0"/>
            </w:pPr>
          </w:p>
        </w:tc>
      </w:tr>
      <w:tr w:rsidR="00C0436C" w:rsidRPr="00B322A8" w14:paraId="45FE9450" w14:textId="77777777" w:rsidTr="00C12606">
        <w:trPr>
          <w:trHeight w:val="300"/>
        </w:trPr>
        <w:tc>
          <w:tcPr>
            <w:tcW w:w="1267" w:type="dxa"/>
            <w:noWrap/>
            <w:hideMark/>
          </w:tcPr>
          <w:p w14:paraId="774259CE" w14:textId="77777777" w:rsidR="00C0436C" w:rsidRPr="00B322A8" w:rsidRDefault="00C0436C" w:rsidP="00C12606">
            <w:pPr>
              <w:pStyle w:val="TAL"/>
              <w:keepNext w:val="0"/>
            </w:pPr>
          </w:p>
        </w:tc>
        <w:tc>
          <w:tcPr>
            <w:tcW w:w="1100" w:type="dxa"/>
            <w:noWrap/>
            <w:hideMark/>
          </w:tcPr>
          <w:p w14:paraId="477C1EE9" w14:textId="77777777" w:rsidR="00C0436C" w:rsidRPr="00B322A8" w:rsidRDefault="00C0436C" w:rsidP="00C12606">
            <w:pPr>
              <w:pStyle w:val="TAL"/>
              <w:keepNext w:val="0"/>
            </w:pPr>
          </w:p>
        </w:tc>
        <w:tc>
          <w:tcPr>
            <w:tcW w:w="2107" w:type="dxa"/>
            <w:noWrap/>
            <w:hideMark/>
          </w:tcPr>
          <w:p w14:paraId="7FBA99D9" w14:textId="77777777" w:rsidR="00C0436C" w:rsidRPr="00B322A8" w:rsidRDefault="00C0436C" w:rsidP="00C12606">
            <w:pPr>
              <w:pStyle w:val="TAL"/>
              <w:keepNext w:val="0"/>
            </w:pPr>
          </w:p>
        </w:tc>
        <w:tc>
          <w:tcPr>
            <w:tcW w:w="2082" w:type="dxa"/>
            <w:noWrap/>
            <w:hideMark/>
          </w:tcPr>
          <w:p w14:paraId="34AD056E" w14:textId="77777777" w:rsidR="00C0436C" w:rsidRPr="00B322A8" w:rsidRDefault="00C0436C" w:rsidP="00C12606">
            <w:pPr>
              <w:pStyle w:val="TAL"/>
              <w:keepNext w:val="0"/>
            </w:pPr>
          </w:p>
        </w:tc>
        <w:tc>
          <w:tcPr>
            <w:tcW w:w="1117" w:type="dxa"/>
            <w:noWrap/>
            <w:hideMark/>
          </w:tcPr>
          <w:p w14:paraId="6CB62081" w14:textId="77777777" w:rsidR="00C0436C" w:rsidRPr="00B322A8" w:rsidRDefault="00C0436C" w:rsidP="00C12606">
            <w:pPr>
              <w:pStyle w:val="TAL"/>
              <w:keepNext w:val="0"/>
            </w:pPr>
          </w:p>
        </w:tc>
        <w:tc>
          <w:tcPr>
            <w:tcW w:w="873" w:type="dxa"/>
            <w:noWrap/>
            <w:hideMark/>
          </w:tcPr>
          <w:p w14:paraId="2209E303" w14:textId="77777777" w:rsidR="00C0436C" w:rsidRPr="00B322A8" w:rsidRDefault="00C0436C" w:rsidP="00C12606">
            <w:pPr>
              <w:pStyle w:val="TAL"/>
              <w:keepNext w:val="0"/>
            </w:pPr>
          </w:p>
        </w:tc>
        <w:tc>
          <w:tcPr>
            <w:tcW w:w="873" w:type="dxa"/>
            <w:noWrap/>
            <w:hideMark/>
          </w:tcPr>
          <w:p w14:paraId="70569E2A" w14:textId="77777777" w:rsidR="00C0436C" w:rsidRPr="00B322A8" w:rsidRDefault="00C0436C" w:rsidP="00C12606">
            <w:pPr>
              <w:pStyle w:val="TAL"/>
              <w:keepNext w:val="0"/>
            </w:pPr>
          </w:p>
        </w:tc>
      </w:tr>
      <w:tr w:rsidR="00C0436C" w:rsidRPr="00B322A8" w14:paraId="6C90F17E" w14:textId="77777777" w:rsidTr="00C12606">
        <w:trPr>
          <w:trHeight w:val="300"/>
        </w:trPr>
        <w:tc>
          <w:tcPr>
            <w:tcW w:w="1267" w:type="dxa"/>
            <w:shd w:val="clear" w:color="auto" w:fill="EDEDED" w:themeFill="accent3" w:themeFillTint="33"/>
            <w:noWrap/>
            <w:hideMark/>
          </w:tcPr>
          <w:p w14:paraId="528C9FFF"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77E2D8CB" w14:textId="77777777" w:rsidR="00C0436C" w:rsidRPr="00F94504" w:rsidRDefault="00C0436C" w:rsidP="00C12606">
            <w:pPr>
              <w:pStyle w:val="TAL"/>
              <w:keepNext w:val="0"/>
              <w:rPr>
                <w:b/>
                <w:bCs/>
              </w:rPr>
            </w:pPr>
            <w:r w:rsidRPr="00F94504">
              <w:rPr>
                <w:b/>
                <w:bCs/>
              </w:rPr>
              <w:t>9</w:t>
            </w:r>
          </w:p>
        </w:tc>
        <w:tc>
          <w:tcPr>
            <w:tcW w:w="2107" w:type="dxa"/>
            <w:shd w:val="clear" w:color="auto" w:fill="EDEDED" w:themeFill="accent3" w:themeFillTint="33"/>
            <w:noWrap/>
            <w:hideMark/>
          </w:tcPr>
          <w:p w14:paraId="54A3D7CF" w14:textId="77777777" w:rsidR="00C0436C" w:rsidRPr="00B322A8" w:rsidRDefault="00C0436C" w:rsidP="00C12606">
            <w:pPr>
              <w:pStyle w:val="TAL"/>
              <w:keepNext w:val="0"/>
            </w:pPr>
          </w:p>
        </w:tc>
        <w:tc>
          <w:tcPr>
            <w:tcW w:w="2082" w:type="dxa"/>
            <w:shd w:val="clear" w:color="auto" w:fill="EDEDED" w:themeFill="accent3" w:themeFillTint="33"/>
            <w:noWrap/>
            <w:hideMark/>
          </w:tcPr>
          <w:p w14:paraId="2C9B07FA" w14:textId="77777777" w:rsidR="00C0436C" w:rsidRPr="00B322A8" w:rsidRDefault="00C0436C" w:rsidP="00C12606">
            <w:pPr>
              <w:pStyle w:val="TAL"/>
              <w:keepNext w:val="0"/>
            </w:pPr>
          </w:p>
        </w:tc>
        <w:tc>
          <w:tcPr>
            <w:tcW w:w="1117" w:type="dxa"/>
            <w:shd w:val="clear" w:color="auto" w:fill="EDEDED" w:themeFill="accent3" w:themeFillTint="33"/>
            <w:noWrap/>
            <w:hideMark/>
          </w:tcPr>
          <w:p w14:paraId="528DCB40" w14:textId="77777777" w:rsidR="00C0436C" w:rsidRPr="00B322A8" w:rsidRDefault="00C0436C" w:rsidP="00C12606">
            <w:pPr>
              <w:pStyle w:val="TAL"/>
              <w:keepNext w:val="0"/>
            </w:pPr>
          </w:p>
        </w:tc>
        <w:tc>
          <w:tcPr>
            <w:tcW w:w="873" w:type="dxa"/>
            <w:shd w:val="clear" w:color="auto" w:fill="EDEDED" w:themeFill="accent3" w:themeFillTint="33"/>
            <w:noWrap/>
            <w:hideMark/>
          </w:tcPr>
          <w:p w14:paraId="24BB3064" w14:textId="77777777" w:rsidR="00C0436C" w:rsidRPr="00B322A8" w:rsidRDefault="00C0436C" w:rsidP="00C12606">
            <w:pPr>
              <w:pStyle w:val="TAL"/>
              <w:keepNext w:val="0"/>
            </w:pPr>
          </w:p>
        </w:tc>
        <w:tc>
          <w:tcPr>
            <w:tcW w:w="873" w:type="dxa"/>
            <w:shd w:val="clear" w:color="auto" w:fill="EDEDED" w:themeFill="accent3" w:themeFillTint="33"/>
            <w:noWrap/>
            <w:hideMark/>
          </w:tcPr>
          <w:p w14:paraId="3C3C3383" w14:textId="77777777" w:rsidR="00C0436C" w:rsidRPr="00B322A8" w:rsidRDefault="00C0436C" w:rsidP="00C12606">
            <w:pPr>
              <w:pStyle w:val="TAL"/>
              <w:keepNext w:val="0"/>
            </w:pPr>
          </w:p>
        </w:tc>
      </w:tr>
      <w:tr w:rsidR="00C0436C" w:rsidRPr="00B322A8" w14:paraId="3AD18D80" w14:textId="77777777" w:rsidTr="00C12606">
        <w:trPr>
          <w:trHeight w:val="300"/>
        </w:trPr>
        <w:tc>
          <w:tcPr>
            <w:tcW w:w="1267" w:type="dxa"/>
            <w:noWrap/>
            <w:hideMark/>
          </w:tcPr>
          <w:p w14:paraId="0F8D64DD" w14:textId="77777777" w:rsidR="00C0436C" w:rsidRPr="00B322A8" w:rsidRDefault="00C0436C" w:rsidP="00C12606">
            <w:pPr>
              <w:pStyle w:val="TAL"/>
              <w:keepNext w:val="0"/>
            </w:pPr>
            <w:r w:rsidRPr="00B322A8">
              <w:t>Cluster#</w:t>
            </w:r>
          </w:p>
        </w:tc>
        <w:tc>
          <w:tcPr>
            <w:tcW w:w="1100" w:type="dxa"/>
            <w:noWrap/>
            <w:hideMark/>
          </w:tcPr>
          <w:p w14:paraId="3E632FF4" w14:textId="77777777" w:rsidR="00C0436C" w:rsidRPr="00B322A8" w:rsidRDefault="00C0436C" w:rsidP="00C12606">
            <w:pPr>
              <w:pStyle w:val="TAL"/>
              <w:keepNext w:val="0"/>
            </w:pPr>
            <w:r w:rsidRPr="00B322A8">
              <w:t>Power [dB]</w:t>
            </w:r>
          </w:p>
        </w:tc>
        <w:tc>
          <w:tcPr>
            <w:tcW w:w="2107" w:type="dxa"/>
            <w:noWrap/>
            <w:hideMark/>
          </w:tcPr>
          <w:p w14:paraId="7E3369EB" w14:textId="77777777" w:rsidR="00C0436C" w:rsidRPr="00B322A8" w:rsidRDefault="00C0436C" w:rsidP="00C12606">
            <w:pPr>
              <w:pStyle w:val="TAL"/>
              <w:keepNext w:val="0"/>
            </w:pPr>
            <w:r w:rsidRPr="00B322A8">
              <w:t>Excess delay [ns]</w:t>
            </w:r>
          </w:p>
        </w:tc>
        <w:tc>
          <w:tcPr>
            <w:tcW w:w="2082" w:type="dxa"/>
            <w:noWrap/>
            <w:hideMark/>
          </w:tcPr>
          <w:p w14:paraId="15736B1D"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07E0EC10"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5ACCE1F3" w14:textId="77777777" w:rsidR="00C0436C" w:rsidRPr="00B322A8" w:rsidRDefault="00C0436C" w:rsidP="00C12606">
            <w:pPr>
              <w:pStyle w:val="TAL"/>
              <w:keepNext w:val="0"/>
            </w:pPr>
            <w:r w:rsidRPr="00B322A8">
              <w:t>ASA [°]</w:t>
            </w:r>
          </w:p>
        </w:tc>
        <w:tc>
          <w:tcPr>
            <w:tcW w:w="873" w:type="dxa"/>
            <w:noWrap/>
            <w:hideMark/>
          </w:tcPr>
          <w:p w14:paraId="010513B4"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03589DDD" w14:textId="77777777" w:rsidTr="00C12606">
        <w:trPr>
          <w:trHeight w:val="300"/>
        </w:trPr>
        <w:tc>
          <w:tcPr>
            <w:tcW w:w="1267" w:type="dxa"/>
            <w:noWrap/>
            <w:hideMark/>
          </w:tcPr>
          <w:p w14:paraId="142E2851" w14:textId="77777777" w:rsidR="00C0436C" w:rsidRPr="00B322A8" w:rsidRDefault="00C0436C" w:rsidP="00C12606">
            <w:pPr>
              <w:pStyle w:val="TAL"/>
              <w:keepNext w:val="0"/>
            </w:pPr>
            <w:r w:rsidRPr="00B322A8">
              <w:t>LOS</w:t>
            </w:r>
          </w:p>
        </w:tc>
        <w:tc>
          <w:tcPr>
            <w:tcW w:w="1100" w:type="dxa"/>
            <w:noWrap/>
            <w:hideMark/>
          </w:tcPr>
          <w:p w14:paraId="49CD6EF0" w14:textId="77777777" w:rsidR="00C0436C" w:rsidRPr="00B322A8" w:rsidRDefault="00C0436C" w:rsidP="00C12606">
            <w:pPr>
              <w:pStyle w:val="TAL"/>
              <w:keepNext w:val="0"/>
            </w:pPr>
            <w:r w:rsidRPr="00B322A8">
              <w:t>-0.51</w:t>
            </w:r>
          </w:p>
        </w:tc>
        <w:tc>
          <w:tcPr>
            <w:tcW w:w="2107" w:type="dxa"/>
            <w:noWrap/>
            <w:hideMark/>
          </w:tcPr>
          <w:p w14:paraId="6925B9E9" w14:textId="69B57AED" w:rsidR="00C0436C" w:rsidRPr="00B322A8" w:rsidRDefault="00C0436C" w:rsidP="00C12606">
            <w:pPr>
              <w:pStyle w:val="TAL"/>
              <w:keepNext w:val="0"/>
            </w:pPr>
            <w:r w:rsidRPr="00A41CB0">
              <w:t>0</w:t>
            </w:r>
          </w:p>
        </w:tc>
        <w:tc>
          <w:tcPr>
            <w:tcW w:w="2082" w:type="dxa"/>
            <w:noWrap/>
            <w:hideMark/>
          </w:tcPr>
          <w:p w14:paraId="675A1FD8" w14:textId="7239D5B3" w:rsidR="00C0436C" w:rsidRPr="00B322A8" w:rsidRDefault="00C0436C" w:rsidP="00C12606">
            <w:pPr>
              <w:pStyle w:val="TAL"/>
              <w:keepNext w:val="0"/>
            </w:pPr>
            <w:r w:rsidRPr="00A41CB0">
              <w:t>-156.01</w:t>
            </w:r>
          </w:p>
        </w:tc>
        <w:tc>
          <w:tcPr>
            <w:tcW w:w="1117" w:type="dxa"/>
            <w:noWrap/>
            <w:hideMark/>
          </w:tcPr>
          <w:p w14:paraId="07849982" w14:textId="2FC81AAE" w:rsidR="00C0436C" w:rsidRPr="00B322A8" w:rsidRDefault="00C0436C" w:rsidP="00C12606">
            <w:pPr>
              <w:pStyle w:val="TAL"/>
              <w:keepNext w:val="0"/>
            </w:pPr>
            <w:r w:rsidRPr="00A41CB0">
              <w:t>23.99</w:t>
            </w:r>
          </w:p>
        </w:tc>
        <w:tc>
          <w:tcPr>
            <w:tcW w:w="873" w:type="dxa"/>
            <w:noWrap/>
            <w:hideMark/>
          </w:tcPr>
          <w:p w14:paraId="0501C342" w14:textId="77777777" w:rsidR="00C0436C" w:rsidRPr="00B322A8" w:rsidRDefault="00C0436C" w:rsidP="00C12606">
            <w:pPr>
              <w:pStyle w:val="TAL"/>
              <w:keepNext w:val="0"/>
            </w:pPr>
            <w:r w:rsidRPr="00B322A8">
              <w:t>0</w:t>
            </w:r>
          </w:p>
        </w:tc>
        <w:tc>
          <w:tcPr>
            <w:tcW w:w="873" w:type="dxa"/>
            <w:noWrap/>
            <w:hideMark/>
          </w:tcPr>
          <w:p w14:paraId="2FAC62D7" w14:textId="77777777" w:rsidR="00C0436C" w:rsidRPr="00B322A8" w:rsidRDefault="00C0436C" w:rsidP="00C12606">
            <w:pPr>
              <w:pStyle w:val="TAL"/>
              <w:keepNext w:val="0"/>
            </w:pPr>
            <w:r w:rsidRPr="00B322A8">
              <w:t>91.23</w:t>
            </w:r>
          </w:p>
        </w:tc>
      </w:tr>
      <w:tr w:rsidR="00C0436C" w:rsidRPr="00B322A8" w14:paraId="59D36FE7" w14:textId="77777777" w:rsidTr="00C12606">
        <w:trPr>
          <w:trHeight w:val="300"/>
        </w:trPr>
        <w:tc>
          <w:tcPr>
            <w:tcW w:w="1267" w:type="dxa"/>
            <w:noWrap/>
            <w:hideMark/>
          </w:tcPr>
          <w:p w14:paraId="79ACCCE5" w14:textId="77777777" w:rsidR="00C0436C" w:rsidRPr="00B322A8" w:rsidRDefault="00C0436C" w:rsidP="00C12606">
            <w:pPr>
              <w:pStyle w:val="TAL"/>
              <w:keepNext w:val="0"/>
            </w:pPr>
            <w:r w:rsidRPr="00B322A8">
              <w:t>1</w:t>
            </w:r>
          </w:p>
        </w:tc>
        <w:tc>
          <w:tcPr>
            <w:tcW w:w="1100" w:type="dxa"/>
            <w:noWrap/>
            <w:hideMark/>
          </w:tcPr>
          <w:p w14:paraId="753D746F" w14:textId="77777777" w:rsidR="00C0436C" w:rsidRPr="00B322A8" w:rsidRDefault="00C0436C" w:rsidP="00C12606">
            <w:pPr>
              <w:pStyle w:val="TAL"/>
              <w:keepNext w:val="0"/>
            </w:pPr>
            <w:r w:rsidRPr="00B322A8">
              <w:t>-22.24</w:t>
            </w:r>
          </w:p>
        </w:tc>
        <w:tc>
          <w:tcPr>
            <w:tcW w:w="2107" w:type="dxa"/>
            <w:noWrap/>
            <w:hideMark/>
          </w:tcPr>
          <w:p w14:paraId="51A8C148" w14:textId="2AB4595B" w:rsidR="00C0436C" w:rsidRPr="00B322A8" w:rsidRDefault="00C0436C" w:rsidP="00C12606">
            <w:pPr>
              <w:pStyle w:val="TAL"/>
              <w:keepNext w:val="0"/>
            </w:pPr>
            <w:r w:rsidRPr="00A41CB0">
              <w:t>0</w:t>
            </w:r>
          </w:p>
        </w:tc>
        <w:tc>
          <w:tcPr>
            <w:tcW w:w="2082" w:type="dxa"/>
            <w:noWrap/>
            <w:hideMark/>
          </w:tcPr>
          <w:p w14:paraId="520BC3D7" w14:textId="63D4D139" w:rsidR="00C0436C" w:rsidRPr="00B322A8" w:rsidRDefault="00C0436C" w:rsidP="00C12606">
            <w:pPr>
              <w:pStyle w:val="TAL"/>
              <w:keepNext w:val="0"/>
            </w:pPr>
            <w:r w:rsidRPr="00A41CB0">
              <w:t>-156.01</w:t>
            </w:r>
          </w:p>
        </w:tc>
        <w:tc>
          <w:tcPr>
            <w:tcW w:w="1117" w:type="dxa"/>
            <w:noWrap/>
            <w:hideMark/>
          </w:tcPr>
          <w:p w14:paraId="28650365" w14:textId="766B5763" w:rsidR="00C0436C" w:rsidRPr="00B322A8" w:rsidRDefault="00C0436C" w:rsidP="00C12606">
            <w:pPr>
              <w:pStyle w:val="TAL"/>
              <w:keepNext w:val="0"/>
            </w:pPr>
            <w:r w:rsidRPr="00A41CB0">
              <w:t>23.99</w:t>
            </w:r>
          </w:p>
        </w:tc>
        <w:tc>
          <w:tcPr>
            <w:tcW w:w="873" w:type="dxa"/>
            <w:noWrap/>
            <w:hideMark/>
          </w:tcPr>
          <w:p w14:paraId="46400FEF" w14:textId="77777777" w:rsidR="00C0436C" w:rsidRPr="00B322A8" w:rsidRDefault="00C0436C" w:rsidP="00C12606">
            <w:pPr>
              <w:pStyle w:val="TAL"/>
              <w:keepNext w:val="0"/>
            </w:pPr>
            <w:r w:rsidRPr="00B322A8">
              <w:t>14.19</w:t>
            </w:r>
          </w:p>
        </w:tc>
        <w:tc>
          <w:tcPr>
            <w:tcW w:w="873" w:type="dxa"/>
            <w:noWrap/>
            <w:hideMark/>
          </w:tcPr>
          <w:p w14:paraId="22B0204A" w14:textId="77777777" w:rsidR="00C0436C" w:rsidRPr="00B322A8" w:rsidRDefault="00C0436C" w:rsidP="00C12606">
            <w:pPr>
              <w:pStyle w:val="TAL"/>
              <w:keepNext w:val="0"/>
            </w:pPr>
            <w:r w:rsidRPr="00B322A8">
              <w:t>91.23</w:t>
            </w:r>
          </w:p>
        </w:tc>
      </w:tr>
      <w:tr w:rsidR="00C0436C" w:rsidRPr="00B322A8" w14:paraId="03D66411" w14:textId="77777777" w:rsidTr="00C12606">
        <w:trPr>
          <w:trHeight w:val="300"/>
        </w:trPr>
        <w:tc>
          <w:tcPr>
            <w:tcW w:w="1267" w:type="dxa"/>
            <w:noWrap/>
            <w:hideMark/>
          </w:tcPr>
          <w:p w14:paraId="1F78D387" w14:textId="77777777" w:rsidR="00C0436C" w:rsidRPr="00B322A8" w:rsidRDefault="00C0436C" w:rsidP="00C12606">
            <w:pPr>
              <w:pStyle w:val="TAL"/>
              <w:keepNext w:val="0"/>
            </w:pPr>
            <w:r w:rsidRPr="00B322A8">
              <w:t>2</w:t>
            </w:r>
          </w:p>
        </w:tc>
        <w:tc>
          <w:tcPr>
            <w:tcW w:w="1100" w:type="dxa"/>
            <w:noWrap/>
            <w:hideMark/>
          </w:tcPr>
          <w:p w14:paraId="79579704" w14:textId="77777777" w:rsidR="00C0436C" w:rsidRPr="00B322A8" w:rsidRDefault="00C0436C" w:rsidP="00C12606">
            <w:pPr>
              <w:pStyle w:val="TAL"/>
              <w:keepNext w:val="0"/>
            </w:pPr>
            <w:r w:rsidRPr="00B322A8">
              <w:t>-16.01</w:t>
            </w:r>
          </w:p>
        </w:tc>
        <w:tc>
          <w:tcPr>
            <w:tcW w:w="2107" w:type="dxa"/>
            <w:noWrap/>
            <w:hideMark/>
          </w:tcPr>
          <w:p w14:paraId="30495E67" w14:textId="0F046F72" w:rsidR="00C0436C" w:rsidRPr="00B322A8" w:rsidRDefault="00C0436C" w:rsidP="00C12606">
            <w:pPr>
              <w:pStyle w:val="TAL"/>
              <w:keepNext w:val="0"/>
            </w:pPr>
            <w:r w:rsidRPr="00A41CB0">
              <w:t>27</w:t>
            </w:r>
          </w:p>
        </w:tc>
        <w:tc>
          <w:tcPr>
            <w:tcW w:w="2082" w:type="dxa"/>
            <w:noWrap/>
            <w:hideMark/>
          </w:tcPr>
          <w:p w14:paraId="09B76944" w14:textId="38343345" w:rsidR="00C0436C" w:rsidRPr="00B322A8" w:rsidRDefault="00C0436C" w:rsidP="00C12606">
            <w:pPr>
              <w:pStyle w:val="TAL"/>
              <w:keepNext w:val="0"/>
            </w:pPr>
            <w:r w:rsidRPr="00A41CB0">
              <w:t>-5.51</w:t>
            </w:r>
          </w:p>
        </w:tc>
        <w:tc>
          <w:tcPr>
            <w:tcW w:w="1117" w:type="dxa"/>
            <w:noWrap/>
            <w:hideMark/>
          </w:tcPr>
          <w:p w14:paraId="5C4E12FE" w14:textId="459FA326" w:rsidR="00C0436C" w:rsidRPr="00B322A8" w:rsidRDefault="00C0436C" w:rsidP="00C12606">
            <w:pPr>
              <w:pStyle w:val="TAL"/>
              <w:keepNext w:val="0"/>
            </w:pPr>
            <w:r w:rsidRPr="00A41CB0">
              <w:t>90.63</w:t>
            </w:r>
          </w:p>
        </w:tc>
        <w:tc>
          <w:tcPr>
            <w:tcW w:w="873" w:type="dxa"/>
            <w:noWrap/>
            <w:hideMark/>
          </w:tcPr>
          <w:p w14:paraId="3A3B8A71" w14:textId="77777777" w:rsidR="00C0436C" w:rsidRPr="00B322A8" w:rsidRDefault="00C0436C" w:rsidP="00C12606">
            <w:pPr>
              <w:pStyle w:val="TAL"/>
              <w:keepNext w:val="0"/>
            </w:pPr>
            <w:r w:rsidRPr="00B322A8">
              <w:t>14.19</w:t>
            </w:r>
          </w:p>
        </w:tc>
        <w:tc>
          <w:tcPr>
            <w:tcW w:w="873" w:type="dxa"/>
            <w:noWrap/>
            <w:hideMark/>
          </w:tcPr>
          <w:p w14:paraId="193AE7AC" w14:textId="77777777" w:rsidR="00C0436C" w:rsidRPr="00B322A8" w:rsidRDefault="00C0436C" w:rsidP="00C12606">
            <w:pPr>
              <w:pStyle w:val="TAL"/>
              <w:keepNext w:val="0"/>
            </w:pPr>
            <w:r w:rsidRPr="00B322A8">
              <w:t>93.18</w:t>
            </w:r>
          </w:p>
        </w:tc>
      </w:tr>
      <w:tr w:rsidR="00C0436C" w:rsidRPr="00B322A8" w14:paraId="7F875DD6" w14:textId="77777777" w:rsidTr="00C12606">
        <w:trPr>
          <w:trHeight w:val="300"/>
        </w:trPr>
        <w:tc>
          <w:tcPr>
            <w:tcW w:w="1267" w:type="dxa"/>
            <w:noWrap/>
            <w:hideMark/>
          </w:tcPr>
          <w:p w14:paraId="52C98497" w14:textId="77777777" w:rsidR="00C0436C" w:rsidRPr="00B322A8" w:rsidRDefault="00C0436C" w:rsidP="00C12606">
            <w:pPr>
              <w:pStyle w:val="TAL"/>
              <w:keepNext w:val="0"/>
            </w:pPr>
            <w:r w:rsidRPr="00B322A8">
              <w:t>3</w:t>
            </w:r>
          </w:p>
        </w:tc>
        <w:tc>
          <w:tcPr>
            <w:tcW w:w="1100" w:type="dxa"/>
            <w:noWrap/>
            <w:hideMark/>
          </w:tcPr>
          <w:p w14:paraId="17F07956" w14:textId="77777777" w:rsidR="00C0436C" w:rsidRPr="00B322A8" w:rsidRDefault="00C0436C" w:rsidP="00C12606">
            <w:pPr>
              <w:pStyle w:val="TAL"/>
              <w:keepNext w:val="0"/>
            </w:pPr>
            <w:r w:rsidRPr="00B322A8">
              <w:t>-18.31</w:t>
            </w:r>
          </w:p>
        </w:tc>
        <w:tc>
          <w:tcPr>
            <w:tcW w:w="2107" w:type="dxa"/>
            <w:noWrap/>
            <w:hideMark/>
          </w:tcPr>
          <w:p w14:paraId="7F6BA1F8" w14:textId="1842D4C7" w:rsidR="00C0436C" w:rsidRPr="00B322A8" w:rsidRDefault="00C0436C" w:rsidP="00C12606">
            <w:pPr>
              <w:pStyle w:val="TAL"/>
              <w:keepNext w:val="0"/>
            </w:pPr>
            <w:r w:rsidRPr="00A41CB0">
              <w:t>29</w:t>
            </w:r>
          </w:p>
        </w:tc>
        <w:tc>
          <w:tcPr>
            <w:tcW w:w="2082" w:type="dxa"/>
            <w:noWrap/>
            <w:hideMark/>
          </w:tcPr>
          <w:p w14:paraId="5F319D1B" w14:textId="56E9A651" w:rsidR="00C0436C" w:rsidRPr="00B322A8" w:rsidRDefault="00C0436C" w:rsidP="00C12606">
            <w:pPr>
              <w:pStyle w:val="TAL"/>
              <w:keepNext w:val="0"/>
            </w:pPr>
            <w:r w:rsidRPr="00A41CB0">
              <w:t>-5.51</w:t>
            </w:r>
          </w:p>
        </w:tc>
        <w:tc>
          <w:tcPr>
            <w:tcW w:w="1117" w:type="dxa"/>
            <w:noWrap/>
            <w:hideMark/>
          </w:tcPr>
          <w:p w14:paraId="0D64F1F3" w14:textId="5C9E4AF7" w:rsidR="00C0436C" w:rsidRPr="00B322A8" w:rsidRDefault="00C0436C" w:rsidP="00C12606">
            <w:pPr>
              <w:pStyle w:val="TAL"/>
              <w:keepNext w:val="0"/>
            </w:pPr>
            <w:r w:rsidRPr="00A41CB0">
              <w:t>90.63</w:t>
            </w:r>
          </w:p>
        </w:tc>
        <w:tc>
          <w:tcPr>
            <w:tcW w:w="873" w:type="dxa"/>
            <w:noWrap/>
            <w:hideMark/>
          </w:tcPr>
          <w:p w14:paraId="74A2A249" w14:textId="77777777" w:rsidR="00C0436C" w:rsidRPr="00B322A8" w:rsidRDefault="00C0436C" w:rsidP="00C12606">
            <w:pPr>
              <w:pStyle w:val="TAL"/>
              <w:keepNext w:val="0"/>
            </w:pPr>
            <w:r w:rsidRPr="00B322A8">
              <w:t>12.771</w:t>
            </w:r>
          </w:p>
        </w:tc>
        <w:tc>
          <w:tcPr>
            <w:tcW w:w="873" w:type="dxa"/>
            <w:noWrap/>
            <w:hideMark/>
          </w:tcPr>
          <w:p w14:paraId="1E38AE67" w14:textId="77777777" w:rsidR="00C0436C" w:rsidRPr="00B322A8" w:rsidRDefault="00C0436C" w:rsidP="00C12606">
            <w:pPr>
              <w:pStyle w:val="TAL"/>
              <w:keepNext w:val="0"/>
            </w:pPr>
            <w:r w:rsidRPr="00B322A8">
              <w:t>93.18</w:t>
            </w:r>
          </w:p>
        </w:tc>
      </w:tr>
      <w:tr w:rsidR="00C0436C" w:rsidRPr="00B322A8" w14:paraId="314DDD32" w14:textId="77777777" w:rsidTr="00C12606">
        <w:trPr>
          <w:trHeight w:val="300"/>
        </w:trPr>
        <w:tc>
          <w:tcPr>
            <w:tcW w:w="1267" w:type="dxa"/>
            <w:noWrap/>
            <w:hideMark/>
          </w:tcPr>
          <w:p w14:paraId="0727D255" w14:textId="77777777" w:rsidR="00C0436C" w:rsidRPr="00B322A8" w:rsidRDefault="00C0436C" w:rsidP="00C12606">
            <w:pPr>
              <w:pStyle w:val="TAL"/>
              <w:keepNext w:val="0"/>
            </w:pPr>
            <w:r w:rsidRPr="00B322A8">
              <w:t>4</w:t>
            </w:r>
          </w:p>
        </w:tc>
        <w:tc>
          <w:tcPr>
            <w:tcW w:w="1100" w:type="dxa"/>
            <w:noWrap/>
            <w:hideMark/>
          </w:tcPr>
          <w:p w14:paraId="1DBCB676" w14:textId="77777777" w:rsidR="00C0436C" w:rsidRPr="00B322A8" w:rsidRDefault="00C0436C" w:rsidP="00C12606">
            <w:pPr>
              <w:pStyle w:val="TAL"/>
              <w:keepNext w:val="0"/>
            </w:pPr>
            <w:r w:rsidRPr="00B322A8">
              <w:t>-23.11</w:t>
            </w:r>
          </w:p>
        </w:tc>
        <w:tc>
          <w:tcPr>
            <w:tcW w:w="2107" w:type="dxa"/>
            <w:noWrap/>
            <w:hideMark/>
          </w:tcPr>
          <w:p w14:paraId="6BB08D74" w14:textId="3FAEC1E5" w:rsidR="00C0436C" w:rsidRPr="00B322A8" w:rsidRDefault="00C0436C" w:rsidP="00C12606">
            <w:pPr>
              <w:pStyle w:val="TAL"/>
              <w:keepNext w:val="0"/>
            </w:pPr>
            <w:r w:rsidRPr="00A41CB0">
              <w:t>29</w:t>
            </w:r>
          </w:p>
        </w:tc>
        <w:tc>
          <w:tcPr>
            <w:tcW w:w="2082" w:type="dxa"/>
            <w:noWrap/>
            <w:hideMark/>
          </w:tcPr>
          <w:p w14:paraId="6F2F8B02" w14:textId="2E5131B4" w:rsidR="00C0436C" w:rsidRPr="00B322A8" w:rsidRDefault="00C0436C" w:rsidP="00C12606">
            <w:pPr>
              <w:pStyle w:val="TAL"/>
              <w:keepNext w:val="0"/>
            </w:pPr>
            <w:r w:rsidRPr="00A41CB0">
              <w:t>102.74</w:t>
            </w:r>
          </w:p>
        </w:tc>
        <w:tc>
          <w:tcPr>
            <w:tcW w:w="1117" w:type="dxa"/>
            <w:noWrap/>
            <w:hideMark/>
          </w:tcPr>
          <w:p w14:paraId="0DF4ACE9" w14:textId="7BEC931D" w:rsidR="00C0436C" w:rsidRPr="00B322A8" w:rsidRDefault="00C0436C" w:rsidP="00C12606">
            <w:pPr>
              <w:pStyle w:val="TAL"/>
              <w:keepNext w:val="0"/>
            </w:pPr>
            <w:r w:rsidRPr="00A41CB0">
              <w:t>0.7</w:t>
            </w:r>
          </w:p>
        </w:tc>
        <w:tc>
          <w:tcPr>
            <w:tcW w:w="873" w:type="dxa"/>
            <w:noWrap/>
            <w:hideMark/>
          </w:tcPr>
          <w:p w14:paraId="7E9A30BF" w14:textId="77777777" w:rsidR="00C0436C" w:rsidRPr="00B322A8" w:rsidRDefault="00C0436C" w:rsidP="00C12606">
            <w:pPr>
              <w:pStyle w:val="TAL"/>
              <w:keepNext w:val="0"/>
            </w:pPr>
            <w:r w:rsidRPr="00B322A8">
              <w:t>14.19</w:t>
            </w:r>
          </w:p>
        </w:tc>
        <w:tc>
          <w:tcPr>
            <w:tcW w:w="873" w:type="dxa"/>
            <w:noWrap/>
            <w:hideMark/>
          </w:tcPr>
          <w:p w14:paraId="7C4D01E0" w14:textId="77777777" w:rsidR="00C0436C" w:rsidRPr="00B322A8" w:rsidRDefault="00C0436C" w:rsidP="00C12606">
            <w:pPr>
              <w:pStyle w:val="TAL"/>
              <w:keepNext w:val="0"/>
            </w:pPr>
            <w:r w:rsidRPr="00B322A8">
              <w:t>91.15</w:t>
            </w:r>
          </w:p>
        </w:tc>
      </w:tr>
      <w:tr w:rsidR="00C0436C" w:rsidRPr="00B322A8" w14:paraId="45AE1B67" w14:textId="77777777" w:rsidTr="00C12606">
        <w:trPr>
          <w:trHeight w:val="300"/>
        </w:trPr>
        <w:tc>
          <w:tcPr>
            <w:tcW w:w="1267" w:type="dxa"/>
            <w:noWrap/>
            <w:hideMark/>
          </w:tcPr>
          <w:p w14:paraId="132B9385" w14:textId="77777777" w:rsidR="00C0436C" w:rsidRPr="00B322A8" w:rsidRDefault="00C0436C" w:rsidP="00C12606">
            <w:pPr>
              <w:pStyle w:val="TAL"/>
              <w:keepNext w:val="0"/>
            </w:pPr>
            <w:r w:rsidRPr="00B322A8">
              <w:t>5</w:t>
            </w:r>
          </w:p>
        </w:tc>
        <w:tc>
          <w:tcPr>
            <w:tcW w:w="1100" w:type="dxa"/>
            <w:noWrap/>
            <w:hideMark/>
          </w:tcPr>
          <w:p w14:paraId="09C70C51" w14:textId="77777777" w:rsidR="00C0436C" w:rsidRPr="00B322A8" w:rsidRDefault="00C0436C" w:rsidP="00C12606">
            <w:pPr>
              <w:pStyle w:val="TAL"/>
              <w:keepNext w:val="0"/>
            </w:pPr>
            <w:r w:rsidRPr="00B322A8">
              <w:t>-20.01</w:t>
            </w:r>
          </w:p>
        </w:tc>
        <w:tc>
          <w:tcPr>
            <w:tcW w:w="2107" w:type="dxa"/>
            <w:noWrap/>
            <w:hideMark/>
          </w:tcPr>
          <w:p w14:paraId="34303F57" w14:textId="3DD4BFBD" w:rsidR="00C0436C" w:rsidRPr="00B322A8" w:rsidRDefault="00C0436C" w:rsidP="00C12606">
            <w:pPr>
              <w:pStyle w:val="TAL"/>
              <w:keepNext w:val="0"/>
            </w:pPr>
            <w:r w:rsidRPr="00A41CB0">
              <w:t>30</w:t>
            </w:r>
          </w:p>
        </w:tc>
        <w:tc>
          <w:tcPr>
            <w:tcW w:w="2082" w:type="dxa"/>
            <w:noWrap/>
            <w:hideMark/>
          </w:tcPr>
          <w:p w14:paraId="39FAC41F" w14:textId="25CC8769" w:rsidR="00C0436C" w:rsidRPr="00B322A8" w:rsidRDefault="00C0436C" w:rsidP="00C12606">
            <w:pPr>
              <w:pStyle w:val="TAL"/>
              <w:keepNext w:val="0"/>
            </w:pPr>
            <w:r w:rsidRPr="00A41CB0">
              <w:t>-5.51</w:t>
            </w:r>
          </w:p>
        </w:tc>
        <w:tc>
          <w:tcPr>
            <w:tcW w:w="1117" w:type="dxa"/>
            <w:noWrap/>
            <w:hideMark/>
          </w:tcPr>
          <w:p w14:paraId="6442B918" w14:textId="32738124" w:rsidR="00C0436C" w:rsidRPr="00B322A8" w:rsidRDefault="00C0436C" w:rsidP="00C12606">
            <w:pPr>
              <w:pStyle w:val="TAL"/>
              <w:keepNext w:val="0"/>
            </w:pPr>
            <w:r w:rsidRPr="00A41CB0">
              <w:t>90.63</w:t>
            </w:r>
          </w:p>
        </w:tc>
        <w:tc>
          <w:tcPr>
            <w:tcW w:w="873" w:type="dxa"/>
            <w:noWrap/>
            <w:hideMark/>
          </w:tcPr>
          <w:p w14:paraId="6EC3B3C5" w14:textId="77777777" w:rsidR="00C0436C" w:rsidRPr="00B322A8" w:rsidRDefault="00C0436C" w:rsidP="00C12606">
            <w:pPr>
              <w:pStyle w:val="TAL"/>
              <w:keepNext w:val="0"/>
            </w:pPr>
            <w:r w:rsidRPr="00B322A8">
              <w:t>11.352</w:t>
            </w:r>
          </w:p>
        </w:tc>
        <w:tc>
          <w:tcPr>
            <w:tcW w:w="873" w:type="dxa"/>
            <w:noWrap/>
            <w:hideMark/>
          </w:tcPr>
          <w:p w14:paraId="64D4758A" w14:textId="77777777" w:rsidR="00C0436C" w:rsidRPr="00B322A8" w:rsidRDefault="00C0436C" w:rsidP="00C12606">
            <w:pPr>
              <w:pStyle w:val="TAL"/>
              <w:keepNext w:val="0"/>
            </w:pPr>
            <w:r w:rsidRPr="00B322A8">
              <w:t>93.18</w:t>
            </w:r>
          </w:p>
        </w:tc>
      </w:tr>
      <w:tr w:rsidR="00C0436C" w:rsidRPr="00B322A8" w14:paraId="46E6534A" w14:textId="77777777" w:rsidTr="00C12606">
        <w:trPr>
          <w:trHeight w:val="300"/>
        </w:trPr>
        <w:tc>
          <w:tcPr>
            <w:tcW w:w="1267" w:type="dxa"/>
            <w:noWrap/>
            <w:hideMark/>
          </w:tcPr>
          <w:p w14:paraId="435E2A51" w14:textId="77777777" w:rsidR="00C0436C" w:rsidRPr="00B322A8" w:rsidRDefault="00C0436C" w:rsidP="00C12606">
            <w:pPr>
              <w:pStyle w:val="TAL"/>
              <w:keepNext w:val="0"/>
            </w:pPr>
            <w:r w:rsidRPr="00B322A8">
              <w:t>6</w:t>
            </w:r>
          </w:p>
        </w:tc>
        <w:tc>
          <w:tcPr>
            <w:tcW w:w="1100" w:type="dxa"/>
            <w:noWrap/>
            <w:hideMark/>
          </w:tcPr>
          <w:p w14:paraId="0E8A2E7C" w14:textId="77777777" w:rsidR="00C0436C" w:rsidRPr="00B322A8" w:rsidRDefault="00C0436C" w:rsidP="00C12606">
            <w:pPr>
              <w:pStyle w:val="TAL"/>
              <w:keepNext w:val="0"/>
            </w:pPr>
            <w:r w:rsidRPr="00B322A8">
              <w:t>-22.61</w:t>
            </w:r>
          </w:p>
        </w:tc>
        <w:tc>
          <w:tcPr>
            <w:tcW w:w="2107" w:type="dxa"/>
            <w:noWrap/>
            <w:hideMark/>
          </w:tcPr>
          <w:p w14:paraId="66260258" w14:textId="142E0C2F" w:rsidR="00C0436C" w:rsidRPr="00B322A8" w:rsidRDefault="00C0436C" w:rsidP="00C12606">
            <w:pPr>
              <w:pStyle w:val="TAL"/>
              <w:keepNext w:val="0"/>
            </w:pPr>
            <w:r w:rsidRPr="00A41CB0">
              <w:t>37</w:t>
            </w:r>
          </w:p>
        </w:tc>
        <w:tc>
          <w:tcPr>
            <w:tcW w:w="2082" w:type="dxa"/>
            <w:noWrap/>
            <w:hideMark/>
          </w:tcPr>
          <w:p w14:paraId="5B34C5C1" w14:textId="45963334" w:rsidR="00C0436C" w:rsidRPr="00B322A8" w:rsidRDefault="00C0436C" w:rsidP="00C12606">
            <w:pPr>
              <w:pStyle w:val="TAL"/>
              <w:keepNext w:val="0"/>
            </w:pPr>
            <w:r w:rsidRPr="00A41CB0">
              <w:t>117.11</w:t>
            </w:r>
          </w:p>
        </w:tc>
        <w:tc>
          <w:tcPr>
            <w:tcW w:w="1117" w:type="dxa"/>
            <w:noWrap/>
            <w:hideMark/>
          </w:tcPr>
          <w:p w14:paraId="12936A83" w14:textId="2E371A59" w:rsidR="00C0436C" w:rsidRPr="00B322A8" w:rsidRDefault="00C0436C" w:rsidP="00C12606">
            <w:pPr>
              <w:pStyle w:val="TAL"/>
              <w:keepNext w:val="0"/>
            </w:pPr>
            <w:r w:rsidRPr="00A41CB0">
              <w:t>42.76</w:t>
            </w:r>
          </w:p>
        </w:tc>
        <w:tc>
          <w:tcPr>
            <w:tcW w:w="873" w:type="dxa"/>
            <w:noWrap/>
            <w:hideMark/>
          </w:tcPr>
          <w:p w14:paraId="3C69DE8F" w14:textId="77777777" w:rsidR="00C0436C" w:rsidRPr="00B322A8" w:rsidRDefault="00C0436C" w:rsidP="00C12606">
            <w:pPr>
              <w:pStyle w:val="TAL"/>
              <w:keepNext w:val="0"/>
            </w:pPr>
            <w:r w:rsidRPr="00B322A8">
              <w:t>14.19</w:t>
            </w:r>
          </w:p>
        </w:tc>
        <w:tc>
          <w:tcPr>
            <w:tcW w:w="873" w:type="dxa"/>
            <w:noWrap/>
            <w:hideMark/>
          </w:tcPr>
          <w:p w14:paraId="448BEBEA" w14:textId="77777777" w:rsidR="00C0436C" w:rsidRPr="00B322A8" w:rsidRDefault="00C0436C" w:rsidP="00C12606">
            <w:pPr>
              <w:pStyle w:val="TAL"/>
              <w:keepNext w:val="0"/>
            </w:pPr>
            <w:r w:rsidRPr="00B322A8">
              <w:t>91.74</w:t>
            </w:r>
          </w:p>
        </w:tc>
      </w:tr>
      <w:tr w:rsidR="00C0436C" w:rsidRPr="00B322A8" w14:paraId="4458686C" w14:textId="77777777" w:rsidTr="00C12606">
        <w:trPr>
          <w:trHeight w:val="300"/>
        </w:trPr>
        <w:tc>
          <w:tcPr>
            <w:tcW w:w="1267" w:type="dxa"/>
            <w:noWrap/>
            <w:hideMark/>
          </w:tcPr>
          <w:p w14:paraId="0D160B36" w14:textId="77777777" w:rsidR="00C0436C" w:rsidRPr="00B322A8" w:rsidRDefault="00C0436C" w:rsidP="00C12606">
            <w:pPr>
              <w:pStyle w:val="TAL"/>
              <w:keepNext w:val="0"/>
            </w:pPr>
            <w:r w:rsidRPr="00B322A8">
              <w:t>7</w:t>
            </w:r>
          </w:p>
        </w:tc>
        <w:tc>
          <w:tcPr>
            <w:tcW w:w="1100" w:type="dxa"/>
            <w:noWrap/>
            <w:hideMark/>
          </w:tcPr>
          <w:p w14:paraId="21B8DB7A" w14:textId="77777777" w:rsidR="00C0436C" w:rsidRPr="00B322A8" w:rsidRDefault="00C0436C" w:rsidP="00C12606">
            <w:pPr>
              <w:pStyle w:val="TAL"/>
              <w:keepNext w:val="0"/>
            </w:pPr>
            <w:r w:rsidRPr="00B322A8">
              <w:t>-18.81</w:t>
            </w:r>
          </w:p>
        </w:tc>
        <w:tc>
          <w:tcPr>
            <w:tcW w:w="2107" w:type="dxa"/>
            <w:noWrap/>
            <w:hideMark/>
          </w:tcPr>
          <w:p w14:paraId="4BC8AE63" w14:textId="12FA949D" w:rsidR="00C0436C" w:rsidRPr="00B322A8" w:rsidRDefault="00C0436C" w:rsidP="00C12606">
            <w:pPr>
              <w:pStyle w:val="TAL"/>
              <w:keepNext w:val="0"/>
            </w:pPr>
            <w:r w:rsidRPr="00A41CB0">
              <w:t>100</w:t>
            </w:r>
          </w:p>
        </w:tc>
        <w:tc>
          <w:tcPr>
            <w:tcW w:w="2082" w:type="dxa"/>
            <w:noWrap/>
            <w:hideMark/>
          </w:tcPr>
          <w:p w14:paraId="6CD6E859" w14:textId="3223FB11" w:rsidR="00C0436C" w:rsidRPr="00B322A8" w:rsidRDefault="00C0436C" w:rsidP="00C12606">
            <w:pPr>
              <w:pStyle w:val="TAL"/>
              <w:keepNext w:val="0"/>
            </w:pPr>
            <w:r w:rsidRPr="00A41CB0">
              <w:t>-124.29</w:t>
            </w:r>
          </w:p>
        </w:tc>
        <w:tc>
          <w:tcPr>
            <w:tcW w:w="1117" w:type="dxa"/>
            <w:noWrap/>
            <w:hideMark/>
          </w:tcPr>
          <w:p w14:paraId="0B9C9D1D" w14:textId="29637F36" w:rsidR="00C0436C" w:rsidRPr="00B322A8" w:rsidRDefault="00C0436C" w:rsidP="00C12606">
            <w:pPr>
              <w:pStyle w:val="TAL"/>
              <w:keepNext w:val="0"/>
            </w:pPr>
            <w:r w:rsidRPr="00A41CB0">
              <w:t>34.77</w:t>
            </w:r>
          </w:p>
        </w:tc>
        <w:tc>
          <w:tcPr>
            <w:tcW w:w="873" w:type="dxa"/>
            <w:noWrap/>
            <w:hideMark/>
          </w:tcPr>
          <w:p w14:paraId="124421E7" w14:textId="77777777" w:rsidR="00C0436C" w:rsidRPr="00B322A8" w:rsidRDefault="00C0436C" w:rsidP="00C12606">
            <w:pPr>
              <w:pStyle w:val="TAL"/>
              <w:keepNext w:val="0"/>
            </w:pPr>
            <w:r w:rsidRPr="00B322A8">
              <w:t>14.19</w:t>
            </w:r>
          </w:p>
        </w:tc>
        <w:tc>
          <w:tcPr>
            <w:tcW w:w="873" w:type="dxa"/>
            <w:noWrap/>
            <w:hideMark/>
          </w:tcPr>
          <w:p w14:paraId="5AD54F84" w14:textId="77777777" w:rsidR="00C0436C" w:rsidRPr="00B322A8" w:rsidRDefault="00C0436C" w:rsidP="00C12606">
            <w:pPr>
              <w:pStyle w:val="TAL"/>
              <w:keepNext w:val="0"/>
            </w:pPr>
            <w:r w:rsidRPr="00B322A8">
              <w:t>90.89</w:t>
            </w:r>
          </w:p>
        </w:tc>
      </w:tr>
      <w:tr w:rsidR="00C0436C" w:rsidRPr="00B322A8" w14:paraId="7315DF53" w14:textId="77777777" w:rsidTr="00C12606">
        <w:trPr>
          <w:trHeight w:val="300"/>
        </w:trPr>
        <w:tc>
          <w:tcPr>
            <w:tcW w:w="1267" w:type="dxa"/>
            <w:noWrap/>
            <w:hideMark/>
          </w:tcPr>
          <w:p w14:paraId="0EAADF8A" w14:textId="77777777" w:rsidR="00C0436C" w:rsidRPr="00B322A8" w:rsidRDefault="00C0436C" w:rsidP="00C12606">
            <w:pPr>
              <w:pStyle w:val="TAL"/>
              <w:keepNext w:val="0"/>
            </w:pPr>
            <w:r w:rsidRPr="00B322A8">
              <w:lastRenderedPageBreak/>
              <w:t>8</w:t>
            </w:r>
          </w:p>
        </w:tc>
        <w:tc>
          <w:tcPr>
            <w:tcW w:w="1100" w:type="dxa"/>
            <w:noWrap/>
            <w:hideMark/>
          </w:tcPr>
          <w:p w14:paraId="4C4E5E9D" w14:textId="77777777" w:rsidR="00C0436C" w:rsidRPr="00B322A8" w:rsidRDefault="00C0436C" w:rsidP="00C12606">
            <w:pPr>
              <w:pStyle w:val="TAL"/>
              <w:keepNext w:val="0"/>
            </w:pPr>
            <w:r w:rsidRPr="00B322A8">
              <w:t>-21.01</w:t>
            </w:r>
          </w:p>
        </w:tc>
        <w:tc>
          <w:tcPr>
            <w:tcW w:w="2107" w:type="dxa"/>
            <w:noWrap/>
            <w:hideMark/>
          </w:tcPr>
          <w:p w14:paraId="759090B0" w14:textId="691411C2" w:rsidR="00C0436C" w:rsidRPr="00B322A8" w:rsidRDefault="00C0436C" w:rsidP="00C12606">
            <w:pPr>
              <w:pStyle w:val="TAL"/>
              <w:keepNext w:val="0"/>
            </w:pPr>
            <w:r w:rsidRPr="00A41CB0">
              <w:t>101</w:t>
            </w:r>
          </w:p>
        </w:tc>
        <w:tc>
          <w:tcPr>
            <w:tcW w:w="2082" w:type="dxa"/>
            <w:noWrap/>
            <w:hideMark/>
          </w:tcPr>
          <w:p w14:paraId="460BA01B" w14:textId="41FA22D5" w:rsidR="00C0436C" w:rsidRPr="00B322A8" w:rsidRDefault="00C0436C" w:rsidP="00C12606">
            <w:pPr>
              <w:pStyle w:val="TAL"/>
              <w:keepNext w:val="0"/>
            </w:pPr>
            <w:r w:rsidRPr="00A41CB0">
              <w:t>-124.29</w:t>
            </w:r>
          </w:p>
        </w:tc>
        <w:tc>
          <w:tcPr>
            <w:tcW w:w="1117" w:type="dxa"/>
            <w:noWrap/>
            <w:hideMark/>
          </w:tcPr>
          <w:p w14:paraId="470A0280" w14:textId="341719AD" w:rsidR="00C0436C" w:rsidRPr="00B322A8" w:rsidRDefault="00C0436C" w:rsidP="00C12606">
            <w:pPr>
              <w:pStyle w:val="TAL"/>
              <w:keepNext w:val="0"/>
            </w:pPr>
            <w:r w:rsidRPr="00A41CB0">
              <w:t>34.77</w:t>
            </w:r>
          </w:p>
        </w:tc>
        <w:tc>
          <w:tcPr>
            <w:tcW w:w="873" w:type="dxa"/>
            <w:noWrap/>
            <w:hideMark/>
          </w:tcPr>
          <w:p w14:paraId="660EC868" w14:textId="77777777" w:rsidR="00C0436C" w:rsidRPr="00B322A8" w:rsidRDefault="00C0436C" w:rsidP="00C12606">
            <w:pPr>
              <w:pStyle w:val="TAL"/>
              <w:keepNext w:val="0"/>
            </w:pPr>
            <w:r w:rsidRPr="00B322A8">
              <w:t>12.771</w:t>
            </w:r>
          </w:p>
        </w:tc>
        <w:tc>
          <w:tcPr>
            <w:tcW w:w="873" w:type="dxa"/>
            <w:noWrap/>
            <w:hideMark/>
          </w:tcPr>
          <w:p w14:paraId="602B2ACD" w14:textId="77777777" w:rsidR="00C0436C" w:rsidRPr="00B322A8" w:rsidRDefault="00C0436C" w:rsidP="00C12606">
            <w:pPr>
              <w:pStyle w:val="TAL"/>
              <w:keepNext w:val="0"/>
            </w:pPr>
            <w:r w:rsidRPr="00B322A8">
              <w:t>90.89</w:t>
            </w:r>
          </w:p>
        </w:tc>
      </w:tr>
      <w:tr w:rsidR="00C0436C" w:rsidRPr="00B322A8" w14:paraId="32257F2C" w14:textId="77777777" w:rsidTr="00C12606">
        <w:trPr>
          <w:trHeight w:val="300"/>
        </w:trPr>
        <w:tc>
          <w:tcPr>
            <w:tcW w:w="1267" w:type="dxa"/>
            <w:noWrap/>
            <w:hideMark/>
          </w:tcPr>
          <w:p w14:paraId="29255FBA" w14:textId="77777777" w:rsidR="00C0436C" w:rsidRPr="00B322A8" w:rsidRDefault="00C0436C" w:rsidP="00C12606">
            <w:pPr>
              <w:pStyle w:val="TAL"/>
              <w:keepNext w:val="0"/>
            </w:pPr>
            <w:r w:rsidRPr="00B322A8">
              <w:t>9</w:t>
            </w:r>
          </w:p>
        </w:tc>
        <w:tc>
          <w:tcPr>
            <w:tcW w:w="1100" w:type="dxa"/>
            <w:noWrap/>
            <w:hideMark/>
          </w:tcPr>
          <w:p w14:paraId="19D61DB1" w14:textId="77777777" w:rsidR="00C0436C" w:rsidRPr="00B322A8" w:rsidRDefault="00C0436C" w:rsidP="00C12606">
            <w:pPr>
              <w:pStyle w:val="TAL"/>
              <w:keepNext w:val="0"/>
            </w:pPr>
            <w:r w:rsidRPr="00B322A8">
              <w:t>-22.81</w:t>
            </w:r>
          </w:p>
        </w:tc>
        <w:tc>
          <w:tcPr>
            <w:tcW w:w="2107" w:type="dxa"/>
            <w:noWrap/>
            <w:hideMark/>
          </w:tcPr>
          <w:p w14:paraId="463DCED7" w14:textId="7540C295" w:rsidR="00C0436C" w:rsidRPr="00B322A8" w:rsidRDefault="00C0436C" w:rsidP="00C12606">
            <w:pPr>
              <w:pStyle w:val="TAL"/>
              <w:keepNext w:val="0"/>
            </w:pPr>
            <w:r w:rsidRPr="00A41CB0">
              <w:t>103</w:t>
            </w:r>
          </w:p>
        </w:tc>
        <w:tc>
          <w:tcPr>
            <w:tcW w:w="2082" w:type="dxa"/>
            <w:noWrap/>
            <w:hideMark/>
          </w:tcPr>
          <w:p w14:paraId="4C34E925" w14:textId="5075CBEF" w:rsidR="00C0436C" w:rsidRPr="00B322A8" w:rsidRDefault="00C0436C" w:rsidP="00C12606">
            <w:pPr>
              <w:pStyle w:val="TAL"/>
              <w:keepNext w:val="0"/>
            </w:pPr>
            <w:r w:rsidRPr="00A41CB0">
              <w:t>-124.29</w:t>
            </w:r>
          </w:p>
        </w:tc>
        <w:tc>
          <w:tcPr>
            <w:tcW w:w="1117" w:type="dxa"/>
            <w:noWrap/>
            <w:hideMark/>
          </w:tcPr>
          <w:p w14:paraId="24E0FE85" w14:textId="521D68C3" w:rsidR="00C0436C" w:rsidRPr="00B322A8" w:rsidRDefault="00C0436C" w:rsidP="00C12606">
            <w:pPr>
              <w:pStyle w:val="TAL"/>
              <w:keepNext w:val="0"/>
            </w:pPr>
            <w:r w:rsidRPr="00A41CB0">
              <w:t>34.77</w:t>
            </w:r>
          </w:p>
        </w:tc>
        <w:tc>
          <w:tcPr>
            <w:tcW w:w="873" w:type="dxa"/>
            <w:noWrap/>
            <w:hideMark/>
          </w:tcPr>
          <w:p w14:paraId="6690F221" w14:textId="77777777" w:rsidR="00C0436C" w:rsidRPr="00B322A8" w:rsidRDefault="00C0436C" w:rsidP="00C12606">
            <w:pPr>
              <w:pStyle w:val="TAL"/>
              <w:keepNext w:val="0"/>
            </w:pPr>
            <w:r w:rsidRPr="00B322A8">
              <w:t>11.352</w:t>
            </w:r>
          </w:p>
        </w:tc>
        <w:tc>
          <w:tcPr>
            <w:tcW w:w="873" w:type="dxa"/>
            <w:noWrap/>
            <w:hideMark/>
          </w:tcPr>
          <w:p w14:paraId="61A5D692" w14:textId="77777777" w:rsidR="00C0436C" w:rsidRPr="00B322A8" w:rsidRDefault="00C0436C" w:rsidP="00C12606">
            <w:pPr>
              <w:pStyle w:val="TAL"/>
              <w:keepNext w:val="0"/>
            </w:pPr>
            <w:r w:rsidRPr="00B322A8">
              <w:t>90.89</w:t>
            </w:r>
          </w:p>
        </w:tc>
      </w:tr>
      <w:tr w:rsidR="00C0436C" w:rsidRPr="00B322A8" w14:paraId="35DADCE1" w14:textId="77777777" w:rsidTr="00C12606">
        <w:trPr>
          <w:trHeight w:val="300"/>
        </w:trPr>
        <w:tc>
          <w:tcPr>
            <w:tcW w:w="1267" w:type="dxa"/>
            <w:noWrap/>
            <w:hideMark/>
          </w:tcPr>
          <w:p w14:paraId="638C968B" w14:textId="77777777" w:rsidR="00C0436C" w:rsidRPr="00B322A8" w:rsidRDefault="00C0436C" w:rsidP="00C12606">
            <w:pPr>
              <w:pStyle w:val="TAL"/>
              <w:keepNext w:val="0"/>
            </w:pPr>
            <w:r w:rsidRPr="00B322A8">
              <w:t>10</w:t>
            </w:r>
          </w:p>
        </w:tc>
        <w:tc>
          <w:tcPr>
            <w:tcW w:w="1100" w:type="dxa"/>
            <w:noWrap/>
            <w:hideMark/>
          </w:tcPr>
          <w:p w14:paraId="2378515A" w14:textId="77777777" w:rsidR="00C0436C" w:rsidRPr="00B322A8" w:rsidRDefault="00C0436C" w:rsidP="00C12606">
            <w:pPr>
              <w:pStyle w:val="TAL"/>
              <w:keepNext w:val="0"/>
            </w:pPr>
            <w:r w:rsidRPr="00B322A8">
              <w:t>-22.51</w:t>
            </w:r>
          </w:p>
        </w:tc>
        <w:tc>
          <w:tcPr>
            <w:tcW w:w="2107" w:type="dxa"/>
            <w:noWrap/>
            <w:hideMark/>
          </w:tcPr>
          <w:p w14:paraId="59D5B107" w14:textId="4D48F1FB" w:rsidR="00C0436C" w:rsidRPr="00B322A8" w:rsidRDefault="00C0436C" w:rsidP="00C12606">
            <w:pPr>
              <w:pStyle w:val="TAL"/>
              <w:keepNext w:val="0"/>
            </w:pPr>
            <w:r w:rsidRPr="00A41CB0">
              <w:t>138</w:t>
            </w:r>
          </w:p>
        </w:tc>
        <w:tc>
          <w:tcPr>
            <w:tcW w:w="2082" w:type="dxa"/>
            <w:noWrap/>
            <w:hideMark/>
          </w:tcPr>
          <w:p w14:paraId="75F53062" w14:textId="02780EAB" w:rsidR="00C0436C" w:rsidRPr="00B322A8" w:rsidRDefault="00C0436C" w:rsidP="00C12606">
            <w:pPr>
              <w:pStyle w:val="TAL"/>
              <w:keepNext w:val="0"/>
            </w:pPr>
            <w:r w:rsidRPr="00A41CB0">
              <w:t>-108.49</w:t>
            </w:r>
          </w:p>
        </w:tc>
        <w:tc>
          <w:tcPr>
            <w:tcW w:w="1117" w:type="dxa"/>
            <w:noWrap/>
            <w:hideMark/>
          </w:tcPr>
          <w:p w14:paraId="5A4E0D72" w14:textId="52D7597D" w:rsidR="00C0436C" w:rsidRPr="00B322A8" w:rsidRDefault="00C0436C" w:rsidP="00C12606">
            <w:pPr>
              <w:pStyle w:val="TAL"/>
              <w:keepNext w:val="0"/>
            </w:pPr>
            <w:r w:rsidRPr="00A41CB0">
              <w:t>46.01</w:t>
            </w:r>
          </w:p>
        </w:tc>
        <w:tc>
          <w:tcPr>
            <w:tcW w:w="873" w:type="dxa"/>
            <w:noWrap/>
            <w:hideMark/>
          </w:tcPr>
          <w:p w14:paraId="7F66B357" w14:textId="77777777" w:rsidR="00C0436C" w:rsidRPr="00B322A8" w:rsidRDefault="00C0436C" w:rsidP="00C12606">
            <w:pPr>
              <w:pStyle w:val="TAL"/>
              <w:keepNext w:val="0"/>
            </w:pPr>
            <w:r w:rsidRPr="00B322A8">
              <w:t>14.19</w:t>
            </w:r>
          </w:p>
        </w:tc>
        <w:tc>
          <w:tcPr>
            <w:tcW w:w="873" w:type="dxa"/>
            <w:noWrap/>
            <w:hideMark/>
          </w:tcPr>
          <w:p w14:paraId="21FB0426" w14:textId="77777777" w:rsidR="00C0436C" w:rsidRPr="00B322A8" w:rsidRDefault="00C0436C" w:rsidP="00C12606">
            <w:pPr>
              <w:pStyle w:val="TAL"/>
              <w:keepNext w:val="0"/>
            </w:pPr>
            <w:r w:rsidRPr="00B322A8">
              <w:t>91.74</w:t>
            </w:r>
          </w:p>
        </w:tc>
      </w:tr>
      <w:tr w:rsidR="00C0436C" w:rsidRPr="00B322A8" w14:paraId="390ADAF7" w14:textId="77777777" w:rsidTr="00C12606">
        <w:trPr>
          <w:trHeight w:val="300"/>
        </w:trPr>
        <w:tc>
          <w:tcPr>
            <w:tcW w:w="1267" w:type="dxa"/>
            <w:noWrap/>
            <w:hideMark/>
          </w:tcPr>
          <w:p w14:paraId="28586A9F" w14:textId="77777777" w:rsidR="00C0436C" w:rsidRPr="00B322A8" w:rsidRDefault="00C0436C" w:rsidP="00C12606">
            <w:pPr>
              <w:pStyle w:val="TAL"/>
              <w:keepNext w:val="0"/>
            </w:pPr>
            <w:r w:rsidRPr="00B322A8">
              <w:t>11</w:t>
            </w:r>
          </w:p>
        </w:tc>
        <w:tc>
          <w:tcPr>
            <w:tcW w:w="1100" w:type="dxa"/>
            <w:noWrap/>
            <w:hideMark/>
          </w:tcPr>
          <w:p w14:paraId="62FF2928" w14:textId="77777777" w:rsidR="00C0436C" w:rsidRPr="00B322A8" w:rsidRDefault="00C0436C" w:rsidP="00C12606">
            <w:pPr>
              <w:pStyle w:val="TAL"/>
              <w:keepNext w:val="0"/>
            </w:pPr>
            <w:r w:rsidRPr="00B322A8">
              <w:t>-25.81</w:t>
            </w:r>
          </w:p>
        </w:tc>
        <w:tc>
          <w:tcPr>
            <w:tcW w:w="2107" w:type="dxa"/>
            <w:noWrap/>
            <w:hideMark/>
          </w:tcPr>
          <w:p w14:paraId="71DAC3BD" w14:textId="2A90E010" w:rsidR="00C0436C" w:rsidRPr="00B322A8" w:rsidRDefault="00C0436C" w:rsidP="00C12606">
            <w:pPr>
              <w:pStyle w:val="TAL"/>
              <w:keepNext w:val="0"/>
            </w:pPr>
            <w:r w:rsidRPr="00A41CB0">
              <w:t>195</w:t>
            </w:r>
          </w:p>
        </w:tc>
        <w:tc>
          <w:tcPr>
            <w:tcW w:w="2082" w:type="dxa"/>
            <w:noWrap/>
            <w:hideMark/>
          </w:tcPr>
          <w:p w14:paraId="70940C30" w14:textId="12F09384" w:rsidR="00C0436C" w:rsidRPr="00B322A8" w:rsidRDefault="00C0436C" w:rsidP="00C12606">
            <w:pPr>
              <w:pStyle w:val="TAL"/>
              <w:keepNext w:val="0"/>
            </w:pPr>
            <w:r w:rsidRPr="00A41CB0">
              <w:t>-45.56</w:t>
            </w:r>
          </w:p>
        </w:tc>
        <w:tc>
          <w:tcPr>
            <w:tcW w:w="1117" w:type="dxa"/>
            <w:noWrap/>
            <w:hideMark/>
          </w:tcPr>
          <w:p w14:paraId="7AA4883E" w14:textId="3257F04B" w:rsidR="00C0436C" w:rsidRPr="00B322A8" w:rsidRDefault="00C0436C" w:rsidP="00C12606">
            <w:pPr>
              <w:pStyle w:val="TAL"/>
              <w:keepNext w:val="0"/>
            </w:pPr>
            <w:r w:rsidRPr="00A41CB0">
              <w:t>61.89</w:t>
            </w:r>
          </w:p>
        </w:tc>
        <w:tc>
          <w:tcPr>
            <w:tcW w:w="873" w:type="dxa"/>
            <w:noWrap/>
            <w:hideMark/>
          </w:tcPr>
          <w:p w14:paraId="150BA7A4" w14:textId="77777777" w:rsidR="00C0436C" w:rsidRPr="00B322A8" w:rsidRDefault="00C0436C" w:rsidP="00C12606">
            <w:pPr>
              <w:pStyle w:val="TAL"/>
              <w:keepNext w:val="0"/>
            </w:pPr>
            <w:r w:rsidRPr="00B322A8">
              <w:t>14.19</w:t>
            </w:r>
          </w:p>
        </w:tc>
        <w:tc>
          <w:tcPr>
            <w:tcW w:w="873" w:type="dxa"/>
            <w:noWrap/>
            <w:hideMark/>
          </w:tcPr>
          <w:p w14:paraId="7B2AEE74" w14:textId="77777777" w:rsidR="00C0436C" w:rsidRPr="00B322A8" w:rsidRDefault="00C0436C" w:rsidP="00C12606">
            <w:pPr>
              <w:pStyle w:val="TAL"/>
              <w:keepNext w:val="0"/>
            </w:pPr>
            <w:r w:rsidRPr="00B322A8">
              <w:t>89.88</w:t>
            </w:r>
          </w:p>
        </w:tc>
      </w:tr>
      <w:tr w:rsidR="00C0436C" w:rsidRPr="00B322A8" w14:paraId="3CE4C83E" w14:textId="77777777" w:rsidTr="00C12606">
        <w:trPr>
          <w:trHeight w:val="300"/>
        </w:trPr>
        <w:tc>
          <w:tcPr>
            <w:tcW w:w="1267" w:type="dxa"/>
            <w:noWrap/>
            <w:hideMark/>
          </w:tcPr>
          <w:p w14:paraId="707F1543" w14:textId="77777777" w:rsidR="00C0436C" w:rsidRPr="00B322A8" w:rsidRDefault="00C0436C" w:rsidP="00C12606">
            <w:pPr>
              <w:pStyle w:val="TAL"/>
              <w:keepNext w:val="0"/>
            </w:pPr>
            <w:r w:rsidRPr="00B322A8">
              <w:t>12</w:t>
            </w:r>
          </w:p>
        </w:tc>
        <w:tc>
          <w:tcPr>
            <w:tcW w:w="1100" w:type="dxa"/>
            <w:noWrap/>
            <w:hideMark/>
          </w:tcPr>
          <w:p w14:paraId="565F9BE2" w14:textId="77777777" w:rsidR="00C0436C" w:rsidRPr="00B322A8" w:rsidRDefault="00C0436C" w:rsidP="00C12606">
            <w:pPr>
              <w:pStyle w:val="TAL"/>
              <w:keepNext w:val="0"/>
            </w:pPr>
            <w:r w:rsidRPr="00B322A8">
              <w:t>-20.41</w:t>
            </w:r>
          </w:p>
        </w:tc>
        <w:tc>
          <w:tcPr>
            <w:tcW w:w="2107" w:type="dxa"/>
            <w:noWrap/>
            <w:hideMark/>
          </w:tcPr>
          <w:p w14:paraId="2CEC0059" w14:textId="72AA2FB4" w:rsidR="00C0436C" w:rsidRPr="00B322A8" w:rsidRDefault="00C0436C" w:rsidP="00C12606">
            <w:pPr>
              <w:pStyle w:val="TAL"/>
              <w:keepNext w:val="0"/>
            </w:pPr>
            <w:r w:rsidRPr="00A41CB0">
              <w:t>286</w:t>
            </w:r>
          </w:p>
        </w:tc>
        <w:tc>
          <w:tcPr>
            <w:tcW w:w="2082" w:type="dxa"/>
            <w:noWrap/>
            <w:hideMark/>
          </w:tcPr>
          <w:p w14:paraId="74D6289A" w14:textId="05F51105" w:rsidR="00C0436C" w:rsidRPr="00B322A8" w:rsidRDefault="00C0436C" w:rsidP="00C12606">
            <w:pPr>
              <w:pStyle w:val="TAL"/>
              <w:keepNext w:val="0"/>
            </w:pPr>
            <w:r w:rsidRPr="00A41CB0">
              <w:t>161.26</w:t>
            </w:r>
          </w:p>
        </w:tc>
        <w:tc>
          <w:tcPr>
            <w:tcW w:w="1117" w:type="dxa"/>
            <w:noWrap/>
            <w:hideMark/>
          </w:tcPr>
          <w:p w14:paraId="56E086B8" w14:textId="259A8D6A" w:rsidR="00C0436C" w:rsidRPr="00B322A8" w:rsidRDefault="00C0436C" w:rsidP="00C12606">
            <w:pPr>
              <w:pStyle w:val="TAL"/>
              <w:keepNext w:val="0"/>
            </w:pPr>
            <w:r w:rsidRPr="00A41CB0">
              <w:t>24.57</w:t>
            </w:r>
          </w:p>
        </w:tc>
        <w:tc>
          <w:tcPr>
            <w:tcW w:w="873" w:type="dxa"/>
            <w:noWrap/>
            <w:hideMark/>
          </w:tcPr>
          <w:p w14:paraId="7E9D1489" w14:textId="77777777" w:rsidR="00C0436C" w:rsidRPr="00B322A8" w:rsidRDefault="00C0436C" w:rsidP="00C12606">
            <w:pPr>
              <w:pStyle w:val="TAL"/>
              <w:keepNext w:val="0"/>
            </w:pPr>
            <w:r w:rsidRPr="00B322A8">
              <w:t>14.19</w:t>
            </w:r>
          </w:p>
        </w:tc>
        <w:tc>
          <w:tcPr>
            <w:tcW w:w="873" w:type="dxa"/>
            <w:noWrap/>
            <w:hideMark/>
          </w:tcPr>
          <w:p w14:paraId="6B29C7D9" w14:textId="77777777" w:rsidR="00C0436C" w:rsidRPr="00B322A8" w:rsidRDefault="00C0436C" w:rsidP="00C12606">
            <w:pPr>
              <w:pStyle w:val="TAL"/>
              <w:keepNext w:val="0"/>
            </w:pPr>
            <w:r w:rsidRPr="00B322A8">
              <w:t>90.93</w:t>
            </w:r>
          </w:p>
        </w:tc>
      </w:tr>
      <w:tr w:rsidR="00C0436C" w:rsidRPr="00B322A8" w14:paraId="18EC8409" w14:textId="77777777" w:rsidTr="00C12606">
        <w:trPr>
          <w:trHeight w:val="300"/>
        </w:trPr>
        <w:tc>
          <w:tcPr>
            <w:tcW w:w="1267" w:type="dxa"/>
            <w:noWrap/>
            <w:hideMark/>
          </w:tcPr>
          <w:p w14:paraId="2FE2C878" w14:textId="77777777" w:rsidR="00C0436C" w:rsidRPr="00B322A8" w:rsidRDefault="00C0436C" w:rsidP="00C12606">
            <w:pPr>
              <w:pStyle w:val="TAL"/>
              <w:keepNext w:val="0"/>
            </w:pPr>
            <w:r w:rsidRPr="00B322A8">
              <w:t>13</w:t>
            </w:r>
          </w:p>
        </w:tc>
        <w:tc>
          <w:tcPr>
            <w:tcW w:w="1100" w:type="dxa"/>
            <w:noWrap/>
            <w:hideMark/>
          </w:tcPr>
          <w:p w14:paraId="2A31642F" w14:textId="77777777" w:rsidR="00C0436C" w:rsidRPr="00B322A8" w:rsidRDefault="00C0436C" w:rsidP="00C12606">
            <w:pPr>
              <w:pStyle w:val="TAL"/>
              <w:keepNext w:val="0"/>
            </w:pPr>
            <w:r w:rsidRPr="00B322A8">
              <w:t>-30.01</w:t>
            </w:r>
          </w:p>
        </w:tc>
        <w:tc>
          <w:tcPr>
            <w:tcW w:w="2107" w:type="dxa"/>
            <w:noWrap/>
            <w:hideMark/>
          </w:tcPr>
          <w:p w14:paraId="43DD2894" w14:textId="352FCF82" w:rsidR="00C0436C" w:rsidRPr="00B322A8" w:rsidRDefault="00C0436C" w:rsidP="00C12606">
            <w:pPr>
              <w:pStyle w:val="TAL"/>
              <w:keepNext w:val="0"/>
            </w:pPr>
            <w:r w:rsidRPr="00A41CB0">
              <w:t>629</w:t>
            </w:r>
          </w:p>
        </w:tc>
        <w:tc>
          <w:tcPr>
            <w:tcW w:w="2082" w:type="dxa"/>
            <w:noWrap/>
            <w:hideMark/>
          </w:tcPr>
          <w:p w14:paraId="166A96E0" w14:textId="06388A51" w:rsidR="00C0436C" w:rsidRPr="00B322A8" w:rsidRDefault="00C0436C" w:rsidP="00C12606">
            <w:pPr>
              <w:pStyle w:val="TAL"/>
              <w:keepNext w:val="0"/>
            </w:pPr>
            <w:r w:rsidRPr="00A41CB0">
              <w:t>30.18</w:t>
            </w:r>
          </w:p>
        </w:tc>
        <w:tc>
          <w:tcPr>
            <w:tcW w:w="1117" w:type="dxa"/>
            <w:noWrap/>
            <w:hideMark/>
          </w:tcPr>
          <w:p w14:paraId="122AD270" w14:textId="421F01F8" w:rsidR="00C0436C" w:rsidRPr="00B322A8" w:rsidRDefault="00C0436C" w:rsidP="00C12606">
            <w:pPr>
              <w:pStyle w:val="TAL"/>
              <w:keepNext w:val="0"/>
            </w:pPr>
            <w:r w:rsidRPr="00A41CB0">
              <w:t>88.77</w:t>
            </w:r>
          </w:p>
        </w:tc>
        <w:tc>
          <w:tcPr>
            <w:tcW w:w="873" w:type="dxa"/>
            <w:noWrap/>
            <w:hideMark/>
          </w:tcPr>
          <w:p w14:paraId="0FD7DBF8" w14:textId="77777777" w:rsidR="00C0436C" w:rsidRPr="00B322A8" w:rsidRDefault="00C0436C" w:rsidP="00C12606">
            <w:pPr>
              <w:pStyle w:val="TAL"/>
              <w:keepNext w:val="0"/>
            </w:pPr>
            <w:r w:rsidRPr="00B322A8">
              <w:t>14.19</w:t>
            </w:r>
          </w:p>
        </w:tc>
        <w:tc>
          <w:tcPr>
            <w:tcW w:w="873" w:type="dxa"/>
            <w:noWrap/>
            <w:hideMark/>
          </w:tcPr>
          <w:p w14:paraId="671E854B" w14:textId="77777777" w:rsidR="00C0436C" w:rsidRPr="00B322A8" w:rsidRDefault="00C0436C" w:rsidP="00C12606">
            <w:pPr>
              <w:pStyle w:val="TAL"/>
              <w:keepNext w:val="0"/>
            </w:pPr>
            <w:r w:rsidRPr="00B322A8">
              <w:t>89.54</w:t>
            </w:r>
          </w:p>
        </w:tc>
      </w:tr>
      <w:tr w:rsidR="00C0436C" w:rsidRPr="00B322A8" w14:paraId="6B8B9CD9" w14:textId="77777777" w:rsidTr="00C12606">
        <w:trPr>
          <w:trHeight w:val="300"/>
        </w:trPr>
        <w:tc>
          <w:tcPr>
            <w:tcW w:w="1267" w:type="dxa"/>
            <w:noWrap/>
            <w:hideMark/>
          </w:tcPr>
          <w:p w14:paraId="4492156D" w14:textId="77777777" w:rsidR="00C0436C" w:rsidRPr="00B322A8" w:rsidRDefault="00C0436C" w:rsidP="00C12606">
            <w:pPr>
              <w:pStyle w:val="TAL"/>
              <w:keepNext w:val="0"/>
            </w:pPr>
            <w:r w:rsidRPr="00B322A8">
              <w:t>14</w:t>
            </w:r>
          </w:p>
        </w:tc>
        <w:tc>
          <w:tcPr>
            <w:tcW w:w="1100" w:type="dxa"/>
            <w:noWrap/>
            <w:hideMark/>
          </w:tcPr>
          <w:p w14:paraId="334CCD5E" w14:textId="77777777" w:rsidR="00C0436C" w:rsidRPr="00B322A8" w:rsidRDefault="00C0436C" w:rsidP="00C12606">
            <w:pPr>
              <w:pStyle w:val="TAL"/>
              <w:keepNext w:val="0"/>
            </w:pPr>
            <w:r w:rsidRPr="00B322A8">
              <w:t>-29.41</w:t>
            </w:r>
          </w:p>
        </w:tc>
        <w:tc>
          <w:tcPr>
            <w:tcW w:w="2107" w:type="dxa"/>
            <w:noWrap/>
            <w:hideMark/>
          </w:tcPr>
          <w:p w14:paraId="246F4FAA" w14:textId="3A9B57F1" w:rsidR="00C0436C" w:rsidRPr="00B322A8" w:rsidRDefault="00C0436C" w:rsidP="00C12606">
            <w:pPr>
              <w:pStyle w:val="TAL"/>
              <w:keepNext w:val="0"/>
            </w:pPr>
            <w:r w:rsidRPr="00A41CB0">
              <w:t>1081</w:t>
            </w:r>
          </w:p>
        </w:tc>
        <w:tc>
          <w:tcPr>
            <w:tcW w:w="2082" w:type="dxa"/>
            <w:noWrap/>
            <w:hideMark/>
          </w:tcPr>
          <w:p w14:paraId="5D4FEF4B" w14:textId="74899203" w:rsidR="00C0436C" w:rsidRPr="00B322A8" w:rsidRDefault="00C0436C" w:rsidP="00C12606">
            <w:pPr>
              <w:pStyle w:val="TAL"/>
              <w:keepNext w:val="0"/>
            </w:pPr>
            <w:r w:rsidRPr="00A41CB0">
              <w:t>43.39</w:t>
            </w:r>
          </w:p>
        </w:tc>
        <w:tc>
          <w:tcPr>
            <w:tcW w:w="1117" w:type="dxa"/>
            <w:noWrap/>
            <w:hideMark/>
          </w:tcPr>
          <w:p w14:paraId="5E9BF579" w14:textId="5CB378A5" w:rsidR="00C0436C" w:rsidRPr="00B322A8" w:rsidRDefault="00C0436C" w:rsidP="00C12606">
            <w:pPr>
              <w:pStyle w:val="TAL"/>
              <w:keepNext w:val="0"/>
            </w:pPr>
            <w:r w:rsidRPr="00A41CB0">
              <w:t>90.74</w:t>
            </w:r>
          </w:p>
        </w:tc>
        <w:tc>
          <w:tcPr>
            <w:tcW w:w="873" w:type="dxa"/>
            <w:noWrap/>
            <w:hideMark/>
          </w:tcPr>
          <w:p w14:paraId="20250C02" w14:textId="77777777" w:rsidR="00C0436C" w:rsidRPr="00B322A8" w:rsidRDefault="00C0436C" w:rsidP="00C12606">
            <w:pPr>
              <w:pStyle w:val="TAL"/>
              <w:keepNext w:val="0"/>
            </w:pPr>
            <w:r w:rsidRPr="00B322A8">
              <w:t>14.19</w:t>
            </w:r>
          </w:p>
        </w:tc>
        <w:tc>
          <w:tcPr>
            <w:tcW w:w="873" w:type="dxa"/>
            <w:noWrap/>
            <w:hideMark/>
          </w:tcPr>
          <w:p w14:paraId="484A7587" w14:textId="77777777" w:rsidR="00C0436C" w:rsidRPr="00B322A8" w:rsidRDefault="00C0436C" w:rsidP="00C12606">
            <w:pPr>
              <w:pStyle w:val="TAL"/>
              <w:keepNext w:val="0"/>
            </w:pPr>
            <w:r w:rsidRPr="00B322A8">
              <w:t>93.34</w:t>
            </w:r>
          </w:p>
        </w:tc>
      </w:tr>
      <w:tr w:rsidR="00C0436C" w:rsidRPr="00B322A8" w14:paraId="25B109EA" w14:textId="77777777" w:rsidTr="00C12606">
        <w:trPr>
          <w:trHeight w:val="300"/>
        </w:trPr>
        <w:tc>
          <w:tcPr>
            <w:tcW w:w="1267" w:type="dxa"/>
            <w:noWrap/>
            <w:hideMark/>
          </w:tcPr>
          <w:p w14:paraId="660D24BE" w14:textId="77777777" w:rsidR="00C0436C" w:rsidRPr="00B322A8" w:rsidRDefault="00C0436C" w:rsidP="00C12606">
            <w:pPr>
              <w:pStyle w:val="TAL"/>
              <w:keepNext w:val="0"/>
            </w:pPr>
            <w:r w:rsidRPr="00B322A8">
              <w:t>Ini. delay [ns]</w:t>
            </w:r>
          </w:p>
        </w:tc>
        <w:tc>
          <w:tcPr>
            <w:tcW w:w="1100" w:type="dxa"/>
            <w:noWrap/>
            <w:hideMark/>
          </w:tcPr>
          <w:p w14:paraId="21478D3A" w14:textId="77777777" w:rsidR="00C0436C" w:rsidRPr="00B322A8" w:rsidRDefault="00C0436C" w:rsidP="00C12606">
            <w:pPr>
              <w:pStyle w:val="TAL"/>
              <w:keepNext w:val="0"/>
            </w:pPr>
            <w:r w:rsidRPr="00B322A8">
              <w:t>XPR [dB]</w:t>
            </w:r>
          </w:p>
        </w:tc>
        <w:tc>
          <w:tcPr>
            <w:tcW w:w="2107" w:type="dxa"/>
            <w:noWrap/>
            <w:hideMark/>
          </w:tcPr>
          <w:p w14:paraId="5101BBBE" w14:textId="77777777" w:rsidR="00C0436C" w:rsidRPr="00B322A8" w:rsidRDefault="00C0436C" w:rsidP="00C12606">
            <w:pPr>
              <w:pStyle w:val="TAL"/>
              <w:keepNext w:val="0"/>
            </w:pPr>
            <w:r w:rsidRPr="00B322A8">
              <w:t>PL [dB]</w:t>
            </w:r>
          </w:p>
        </w:tc>
        <w:tc>
          <w:tcPr>
            <w:tcW w:w="2082" w:type="dxa"/>
            <w:noWrap/>
            <w:hideMark/>
          </w:tcPr>
          <w:p w14:paraId="4A8C416A"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01B64DBD" w14:textId="77777777" w:rsidR="00C0436C" w:rsidRPr="00B322A8" w:rsidRDefault="00C0436C" w:rsidP="00C12606">
            <w:pPr>
              <w:pStyle w:val="TAL"/>
              <w:keepNext w:val="0"/>
            </w:pPr>
            <w:r w:rsidRPr="00B322A8">
              <w:t>ASD [°]</w:t>
            </w:r>
          </w:p>
        </w:tc>
        <w:tc>
          <w:tcPr>
            <w:tcW w:w="873" w:type="dxa"/>
            <w:noWrap/>
            <w:hideMark/>
          </w:tcPr>
          <w:p w14:paraId="49D0F10D" w14:textId="77777777" w:rsidR="00C0436C" w:rsidRPr="00B322A8" w:rsidRDefault="00C0436C" w:rsidP="00C12606">
            <w:pPr>
              <w:pStyle w:val="TAL"/>
              <w:keepNext w:val="0"/>
            </w:pPr>
            <w:r w:rsidRPr="00B322A8">
              <w:t>ZSA [°]</w:t>
            </w:r>
          </w:p>
        </w:tc>
        <w:tc>
          <w:tcPr>
            <w:tcW w:w="873" w:type="dxa"/>
            <w:noWrap/>
            <w:hideMark/>
          </w:tcPr>
          <w:p w14:paraId="6FBC4BB3" w14:textId="77777777" w:rsidR="00C0436C" w:rsidRPr="00B322A8" w:rsidRDefault="00C0436C" w:rsidP="00C12606">
            <w:pPr>
              <w:pStyle w:val="TAL"/>
              <w:keepNext w:val="0"/>
            </w:pPr>
            <w:r w:rsidRPr="00B322A8">
              <w:t>ZSD [°]</w:t>
            </w:r>
          </w:p>
        </w:tc>
      </w:tr>
      <w:tr w:rsidR="00C0436C" w:rsidRPr="00B322A8" w14:paraId="75045FF8" w14:textId="77777777" w:rsidTr="00C12606">
        <w:trPr>
          <w:trHeight w:val="300"/>
        </w:trPr>
        <w:tc>
          <w:tcPr>
            <w:tcW w:w="1267" w:type="dxa"/>
            <w:noWrap/>
            <w:hideMark/>
          </w:tcPr>
          <w:p w14:paraId="13D62177" w14:textId="77777777" w:rsidR="00C0436C" w:rsidRPr="00B322A8" w:rsidRDefault="00C0436C" w:rsidP="00C12606">
            <w:pPr>
              <w:pStyle w:val="TAL"/>
              <w:keepNext w:val="0"/>
            </w:pPr>
            <w:r w:rsidRPr="00B322A8">
              <w:t>1322</w:t>
            </w:r>
          </w:p>
        </w:tc>
        <w:tc>
          <w:tcPr>
            <w:tcW w:w="1100" w:type="dxa"/>
            <w:noWrap/>
            <w:hideMark/>
          </w:tcPr>
          <w:p w14:paraId="18CE8256" w14:textId="77777777" w:rsidR="00C0436C" w:rsidRPr="00B322A8" w:rsidRDefault="00C0436C" w:rsidP="00C12606">
            <w:pPr>
              <w:pStyle w:val="TAL"/>
              <w:keepNext w:val="0"/>
            </w:pPr>
            <w:r w:rsidRPr="00B322A8">
              <w:t>8</w:t>
            </w:r>
          </w:p>
        </w:tc>
        <w:tc>
          <w:tcPr>
            <w:tcW w:w="2107" w:type="dxa"/>
            <w:noWrap/>
            <w:hideMark/>
          </w:tcPr>
          <w:p w14:paraId="456AE83F" w14:textId="77777777" w:rsidR="00C0436C" w:rsidRPr="00B322A8" w:rsidRDefault="00C0436C" w:rsidP="00C12606">
            <w:pPr>
              <w:pStyle w:val="TAL"/>
              <w:keepNext w:val="0"/>
            </w:pPr>
            <w:r w:rsidRPr="00B322A8">
              <w:t>102.91</w:t>
            </w:r>
          </w:p>
        </w:tc>
        <w:tc>
          <w:tcPr>
            <w:tcW w:w="2082" w:type="dxa"/>
            <w:noWrap/>
            <w:hideMark/>
          </w:tcPr>
          <w:p w14:paraId="315C8BE9" w14:textId="77777777" w:rsidR="00C0436C" w:rsidRPr="00B322A8" w:rsidRDefault="00C0436C" w:rsidP="00C12606">
            <w:pPr>
              <w:pStyle w:val="TAL"/>
              <w:keepNext w:val="0"/>
            </w:pPr>
            <w:r w:rsidRPr="00B322A8">
              <w:t>90</w:t>
            </w:r>
          </w:p>
        </w:tc>
        <w:tc>
          <w:tcPr>
            <w:tcW w:w="1117" w:type="dxa"/>
            <w:noWrap/>
            <w:hideMark/>
          </w:tcPr>
          <w:p w14:paraId="46702703" w14:textId="6C284002" w:rsidR="00C0436C" w:rsidRPr="00B322A8" w:rsidRDefault="00C0436C" w:rsidP="00C12606">
            <w:pPr>
              <w:pStyle w:val="TAL"/>
              <w:keepNext w:val="0"/>
            </w:pPr>
            <w:r w:rsidRPr="00B322A8">
              <w:t>5.7</w:t>
            </w:r>
            <w:r>
              <w:t>9</w:t>
            </w:r>
          </w:p>
        </w:tc>
        <w:tc>
          <w:tcPr>
            <w:tcW w:w="873" w:type="dxa"/>
            <w:noWrap/>
            <w:hideMark/>
          </w:tcPr>
          <w:p w14:paraId="57956EDD" w14:textId="77777777" w:rsidR="00C0436C" w:rsidRPr="00B322A8" w:rsidRDefault="00C0436C" w:rsidP="00C12606">
            <w:pPr>
              <w:pStyle w:val="TAL"/>
              <w:keepNext w:val="0"/>
            </w:pPr>
            <w:r w:rsidRPr="00B322A8">
              <w:t>0</w:t>
            </w:r>
          </w:p>
        </w:tc>
        <w:tc>
          <w:tcPr>
            <w:tcW w:w="873" w:type="dxa"/>
            <w:noWrap/>
            <w:hideMark/>
          </w:tcPr>
          <w:p w14:paraId="1ACAE6C9" w14:textId="77777777" w:rsidR="00C0436C" w:rsidRPr="00B322A8" w:rsidRDefault="00C0436C" w:rsidP="00C12606">
            <w:pPr>
              <w:pStyle w:val="TAL"/>
              <w:keepNext w:val="0"/>
            </w:pPr>
            <w:r w:rsidRPr="00B322A8">
              <w:t>1.27</w:t>
            </w:r>
          </w:p>
        </w:tc>
      </w:tr>
      <w:tr w:rsidR="00C0436C" w:rsidRPr="00B322A8" w14:paraId="78346411" w14:textId="77777777" w:rsidTr="00C12606">
        <w:trPr>
          <w:trHeight w:val="300"/>
        </w:trPr>
        <w:tc>
          <w:tcPr>
            <w:tcW w:w="1267" w:type="dxa"/>
            <w:noWrap/>
            <w:hideMark/>
          </w:tcPr>
          <w:p w14:paraId="43E29AB7" w14:textId="77777777" w:rsidR="00C0436C" w:rsidRPr="00B322A8" w:rsidRDefault="00C0436C" w:rsidP="00C12606">
            <w:pPr>
              <w:pStyle w:val="TAL"/>
              <w:keepNext w:val="0"/>
            </w:pPr>
            <w:r w:rsidRPr="00B322A8">
              <w:t>UE speed [m/s]</w:t>
            </w:r>
          </w:p>
        </w:tc>
        <w:tc>
          <w:tcPr>
            <w:tcW w:w="1100" w:type="dxa"/>
            <w:noWrap/>
            <w:hideMark/>
          </w:tcPr>
          <w:p w14:paraId="67562E6D" w14:textId="77777777" w:rsidR="00C0436C" w:rsidRPr="00B322A8" w:rsidRDefault="00C0436C" w:rsidP="00C12606">
            <w:pPr>
              <w:pStyle w:val="TAL"/>
              <w:keepNext w:val="0"/>
            </w:pPr>
            <w:r w:rsidRPr="00B322A8">
              <w:t>UE DoT Az [°]</w:t>
            </w:r>
          </w:p>
        </w:tc>
        <w:tc>
          <w:tcPr>
            <w:tcW w:w="2107" w:type="dxa"/>
            <w:noWrap/>
            <w:hideMark/>
          </w:tcPr>
          <w:p w14:paraId="70400487"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2FAB5B0"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47190A83" w14:textId="77777777" w:rsidR="00C0436C" w:rsidRPr="00B322A8" w:rsidRDefault="00C0436C" w:rsidP="00C12606">
            <w:pPr>
              <w:pStyle w:val="TAL"/>
              <w:keepNext w:val="0"/>
            </w:pPr>
            <w:r w:rsidRPr="00B322A8">
              <w:t>K-factor [dB]</w:t>
            </w:r>
          </w:p>
        </w:tc>
        <w:tc>
          <w:tcPr>
            <w:tcW w:w="873" w:type="dxa"/>
            <w:noWrap/>
            <w:hideMark/>
          </w:tcPr>
          <w:p w14:paraId="26B51ACF" w14:textId="77777777" w:rsidR="00C0436C" w:rsidRPr="00B322A8" w:rsidRDefault="00C0436C" w:rsidP="00C12606">
            <w:pPr>
              <w:pStyle w:val="TAL"/>
              <w:keepNext w:val="0"/>
            </w:pPr>
            <w:r w:rsidRPr="00B322A8">
              <w:t xml:space="preserve"> </w:t>
            </w:r>
          </w:p>
        </w:tc>
        <w:tc>
          <w:tcPr>
            <w:tcW w:w="873" w:type="dxa"/>
            <w:noWrap/>
            <w:hideMark/>
          </w:tcPr>
          <w:p w14:paraId="0CD23B2A" w14:textId="77777777" w:rsidR="00C0436C" w:rsidRPr="00B322A8" w:rsidRDefault="00C0436C" w:rsidP="00C12606">
            <w:pPr>
              <w:pStyle w:val="TAL"/>
              <w:keepNext w:val="0"/>
            </w:pPr>
          </w:p>
        </w:tc>
      </w:tr>
      <w:tr w:rsidR="00C0436C" w:rsidRPr="00B322A8" w14:paraId="623B6987" w14:textId="77777777" w:rsidTr="00C12606">
        <w:trPr>
          <w:trHeight w:val="300"/>
        </w:trPr>
        <w:tc>
          <w:tcPr>
            <w:tcW w:w="1267" w:type="dxa"/>
            <w:noWrap/>
            <w:hideMark/>
          </w:tcPr>
          <w:p w14:paraId="0CEFC7A8" w14:textId="77777777" w:rsidR="00C0436C" w:rsidRPr="00B322A8" w:rsidRDefault="00C0436C" w:rsidP="00C12606">
            <w:pPr>
              <w:pStyle w:val="TAL"/>
              <w:keepNext w:val="0"/>
            </w:pPr>
            <w:r w:rsidRPr="00B322A8">
              <w:t>8.33</w:t>
            </w:r>
          </w:p>
        </w:tc>
        <w:tc>
          <w:tcPr>
            <w:tcW w:w="1100" w:type="dxa"/>
            <w:noWrap/>
            <w:hideMark/>
          </w:tcPr>
          <w:p w14:paraId="65CB25A9" w14:textId="77777777" w:rsidR="00C0436C" w:rsidRPr="00B322A8" w:rsidRDefault="00C0436C" w:rsidP="00C12606">
            <w:pPr>
              <w:pStyle w:val="TAL"/>
              <w:keepNext w:val="0"/>
            </w:pPr>
            <w:r w:rsidRPr="00B322A8">
              <w:t>-66.1</w:t>
            </w:r>
            <w:r>
              <w:t>3</w:t>
            </w:r>
          </w:p>
        </w:tc>
        <w:tc>
          <w:tcPr>
            <w:tcW w:w="2107" w:type="dxa"/>
            <w:noWrap/>
            <w:hideMark/>
          </w:tcPr>
          <w:p w14:paraId="3D70B5FC" w14:textId="77777777" w:rsidR="00C0436C" w:rsidRPr="00B322A8" w:rsidRDefault="00C0436C" w:rsidP="00C12606">
            <w:pPr>
              <w:pStyle w:val="TAL"/>
              <w:keepNext w:val="0"/>
            </w:pPr>
            <w:r w:rsidRPr="00B322A8">
              <w:t>(362.14,161.15,1.5)</w:t>
            </w:r>
          </w:p>
        </w:tc>
        <w:tc>
          <w:tcPr>
            <w:tcW w:w="2082" w:type="dxa"/>
            <w:noWrap/>
            <w:hideMark/>
          </w:tcPr>
          <w:p w14:paraId="28026C79" w14:textId="77777777" w:rsidR="00C0436C" w:rsidRPr="00B322A8" w:rsidRDefault="00C0436C" w:rsidP="00C12606">
            <w:pPr>
              <w:pStyle w:val="TAL"/>
              <w:keepNext w:val="0"/>
            </w:pPr>
            <w:r w:rsidRPr="00B322A8">
              <w:t>(0,0,10)</w:t>
            </w:r>
          </w:p>
        </w:tc>
        <w:tc>
          <w:tcPr>
            <w:tcW w:w="1117" w:type="dxa"/>
            <w:noWrap/>
            <w:hideMark/>
          </w:tcPr>
          <w:p w14:paraId="00083554" w14:textId="77777777" w:rsidR="00C0436C" w:rsidRPr="00B322A8" w:rsidRDefault="00C0436C" w:rsidP="00C12606">
            <w:pPr>
              <w:pStyle w:val="TAL"/>
              <w:keepNext w:val="0"/>
            </w:pPr>
            <w:r w:rsidRPr="00B322A8">
              <w:t>9</w:t>
            </w:r>
          </w:p>
        </w:tc>
        <w:tc>
          <w:tcPr>
            <w:tcW w:w="873" w:type="dxa"/>
            <w:noWrap/>
            <w:hideMark/>
          </w:tcPr>
          <w:p w14:paraId="55F2830C" w14:textId="77777777" w:rsidR="00C0436C" w:rsidRPr="00B322A8" w:rsidRDefault="00C0436C" w:rsidP="00C12606">
            <w:pPr>
              <w:pStyle w:val="TAL"/>
              <w:keepNext w:val="0"/>
            </w:pPr>
          </w:p>
        </w:tc>
        <w:tc>
          <w:tcPr>
            <w:tcW w:w="873" w:type="dxa"/>
            <w:noWrap/>
            <w:hideMark/>
          </w:tcPr>
          <w:p w14:paraId="539A51A8" w14:textId="77777777" w:rsidR="00C0436C" w:rsidRPr="00B322A8" w:rsidRDefault="00C0436C" w:rsidP="00C12606">
            <w:pPr>
              <w:pStyle w:val="TAL"/>
              <w:keepNext w:val="0"/>
            </w:pPr>
          </w:p>
        </w:tc>
      </w:tr>
      <w:tr w:rsidR="00C0436C" w:rsidRPr="00B322A8" w14:paraId="06A5EB93" w14:textId="77777777" w:rsidTr="00C12606">
        <w:trPr>
          <w:trHeight w:val="300"/>
        </w:trPr>
        <w:tc>
          <w:tcPr>
            <w:tcW w:w="1267" w:type="dxa"/>
            <w:noWrap/>
            <w:hideMark/>
          </w:tcPr>
          <w:p w14:paraId="1C4C5588" w14:textId="77777777" w:rsidR="00C0436C" w:rsidRPr="00B322A8" w:rsidRDefault="00C0436C" w:rsidP="00C12606">
            <w:pPr>
              <w:pStyle w:val="TAL"/>
              <w:keepNext w:val="0"/>
            </w:pPr>
          </w:p>
        </w:tc>
        <w:tc>
          <w:tcPr>
            <w:tcW w:w="1100" w:type="dxa"/>
            <w:noWrap/>
            <w:hideMark/>
          </w:tcPr>
          <w:p w14:paraId="377A150E" w14:textId="77777777" w:rsidR="00C0436C" w:rsidRPr="00B322A8" w:rsidRDefault="00C0436C" w:rsidP="00C12606">
            <w:pPr>
              <w:pStyle w:val="TAL"/>
              <w:keepNext w:val="0"/>
            </w:pPr>
          </w:p>
        </w:tc>
        <w:tc>
          <w:tcPr>
            <w:tcW w:w="2107" w:type="dxa"/>
            <w:noWrap/>
            <w:hideMark/>
          </w:tcPr>
          <w:p w14:paraId="61867AF9" w14:textId="77777777" w:rsidR="00C0436C" w:rsidRPr="00B322A8" w:rsidRDefault="00C0436C" w:rsidP="00C12606">
            <w:pPr>
              <w:pStyle w:val="TAL"/>
              <w:keepNext w:val="0"/>
            </w:pPr>
          </w:p>
        </w:tc>
        <w:tc>
          <w:tcPr>
            <w:tcW w:w="2082" w:type="dxa"/>
            <w:noWrap/>
            <w:hideMark/>
          </w:tcPr>
          <w:p w14:paraId="7F2887D5" w14:textId="77777777" w:rsidR="00C0436C" w:rsidRPr="00B322A8" w:rsidRDefault="00C0436C" w:rsidP="00C12606">
            <w:pPr>
              <w:pStyle w:val="TAL"/>
              <w:keepNext w:val="0"/>
            </w:pPr>
          </w:p>
        </w:tc>
        <w:tc>
          <w:tcPr>
            <w:tcW w:w="1117" w:type="dxa"/>
            <w:noWrap/>
            <w:hideMark/>
          </w:tcPr>
          <w:p w14:paraId="50EFED5D" w14:textId="77777777" w:rsidR="00C0436C" w:rsidRPr="00B322A8" w:rsidRDefault="00C0436C" w:rsidP="00C12606">
            <w:pPr>
              <w:pStyle w:val="TAL"/>
              <w:keepNext w:val="0"/>
            </w:pPr>
          </w:p>
        </w:tc>
        <w:tc>
          <w:tcPr>
            <w:tcW w:w="873" w:type="dxa"/>
            <w:noWrap/>
            <w:hideMark/>
          </w:tcPr>
          <w:p w14:paraId="1F71F3B6" w14:textId="77777777" w:rsidR="00C0436C" w:rsidRPr="00B322A8" w:rsidRDefault="00C0436C" w:rsidP="00C12606">
            <w:pPr>
              <w:pStyle w:val="TAL"/>
              <w:keepNext w:val="0"/>
            </w:pPr>
          </w:p>
        </w:tc>
        <w:tc>
          <w:tcPr>
            <w:tcW w:w="873" w:type="dxa"/>
            <w:noWrap/>
            <w:hideMark/>
          </w:tcPr>
          <w:p w14:paraId="719F484F" w14:textId="77777777" w:rsidR="00C0436C" w:rsidRPr="00B322A8" w:rsidRDefault="00C0436C" w:rsidP="00C12606">
            <w:pPr>
              <w:pStyle w:val="TAL"/>
              <w:keepNext w:val="0"/>
            </w:pPr>
          </w:p>
        </w:tc>
      </w:tr>
      <w:tr w:rsidR="00C0436C" w:rsidRPr="00B322A8" w14:paraId="004210DD" w14:textId="77777777" w:rsidTr="00C12606">
        <w:trPr>
          <w:trHeight w:val="300"/>
        </w:trPr>
        <w:tc>
          <w:tcPr>
            <w:tcW w:w="1267" w:type="dxa"/>
            <w:shd w:val="clear" w:color="auto" w:fill="EDEDED" w:themeFill="accent3" w:themeFillTint="33"/>
            <w:noWrap/>
            <w:hideMark/>
          </w:tcPr>
          <w:p w14:paraId="264B1708" w14:textId="77777777" w:rsidR="00C0436C" w:rsidRPr="00F94504" w:rsidRDefault="00C0436C" w:rsidP="00C12606">
            <w:pPr>
              <w:pStyle w:val="TAL"/>
              <w:keepNext w:val="0"/>
              <w:rPr>
                <w:b/>
                <w:bCs/>
              </w:rPr>
            </w:pPr>
            <w:r w:rsidRPr="00F94504">
              <w:rPr>
                <w:b/>
                <w:bCs/>
              </w:rPr>
              <w:t>Way point</w:t>
            </w:r>
          </w:p>
        </w:tc>
        <w:tc>
          <w:tcPr>
            <w:tcW w:w="1100" w:type="dxa"/>
            <w:shd w:val="clear" w:color="auto" w:fill="EDEDED" w:themeFill="accent3" w:themeFillTint="33"/>
            <w:noWrap/>
            <w:hideMark/>
          </w:tcPr>
          <w:p w14:paraId="29BF6354" w14:textId="77777777" w:rsidR="00C0436C" w:rsidRPr="00F94504" w:rsidRDefault="00C0436C" w:rsidP="00C12606">
            <w:pPr>
              <w:pStyle w:val="TAL"/>
              <w:keepNext w:val="0"/>
              <w:rPr>
                <w:b/>
                <w:bCs/>
              </w:rPr>
            </w:pPr>
            <w:r w:rsidRPr="00F94504">
              <w:rPr>
                <w:b/>
                <w:bCs/>
              </w:rPr>
              <w:t>10</w:t>
            </w:r>
          </w:p>
        </w:tc>
        <w:tc>
          <w:tcPr>
            <w:tcW w:w="2107" w:type="dxa"/>
            <w:shd w:val="clear" w:color="auto" w:fill="EDEDED" w:themeFill="accent3" w:themeFillTint="33"/>
            <w:noWrap/>
            <w:hideMark/>
          </w:tcPr>
          <w:p w14:paraId="2E5243B1" w14:textId="77777777" w:rsidR="00C0436C" w:rsidRPr="00B322A8" w:rsidRDefault="00C0436C" w:rsidP="00C12606">
            <w:pPr>
              <w:pStyle w:val="TAL"/>
              <w:keepNext w:val="0"/>
            </w:pPr>
          </w:p>
        </w:tc>
        <w:tc>
          <w:tcPr>
            <w:tcW w:w="2082" w:type="dxa"/>
            <w:shd w:val="clear" w:color="auto" w:fill="EDEDED" w:themeFill="accent3" w:themeFillTint="33"/>
            <w:noWrap/>
            <w:hideMark/>
          </w:tcPr>
          <w:p w14:paraId="24FB9D4B" w14:textId="77777777" w:rsidR="00C0436C" w:rsidRPr="00B322A8" w:rsidRDefault="00C0436C" w:rsidP="00C12606">
            <w:pPr>
              <w:pStyle w:val="TAL"/>
              <w:keepNext w:val="0"/>
            </w:pPr>
          </w:p>
        </w:tc>
        <w:tc>
          <w:tcPr>
            <w:tcW w:w="1117" w:type="dxa"/>
            <w:shd w:val="clear" w:color="auto" w:fill="EDEDED" w:themeFill="accent3" w:themeFillTint="33"/>
            <w:noWrap/>
            <w:hideMark/>
          </w:tcPr>
          <w:p w14:paraId="63CDFE5E" w14:textId="77777777" w:rsidR="00C0436C" w:rsidRPr="00B322A8" w:rsidRDefault="00C0436C" w:rsidP="00C12606">
            <w:pPr>
              <w:pStyle w:val="TAL"/>
              <w:keepNext w:val="0"/>
            </w:pPr>
          </w:p>
        </w:tc>
        <w:tc>
          <w:tcPr>
            <w:tcW w:w="873" w:type="dxa"/>
            <w:shd w:val="clear" w:color="auto" w:fill="EDEDED" w:themeFill="accent3" w:themeFillTint="33"/>
            <w:noWrap/>
            <w:hideMark/>
          </w:tcPr>
          <w:p w14:paraId="70A437DC" w14:textId="77777777" w:rsidR="00C0436C" w:rsidRPr="00B322A8" w:rsidRDefault="00C0436C" w:rsidP="00C12606">
            <w:pPr>
              <w:pStyle w:val="TAL"/>
              <w:keepNext w:val="0"/>
            </w:pPr>
          </w:p>
        </w:tc>
        <w:tc>
          <w:tcPr>
            <w:tcW w:w="873" w:type="dxa"/>
            <w:shd w:val="clear" w:color="auto" w:fill="EDEDED" w:themeFill="accent3" w:themeFillTint="33"/>
            <w:noWrap/>
            <w:hideMark/>
          </w:tcPr>
          <w:p w14:paraId="66FFD959" w14:textId="77777777" w:rsidR="00C0436C" w:rsidRPr="00B322A8" w:rsidRDefault="00C0436C" w:rsidP="00C12606">
            <w:pPr>
              <w:pStyle w:val="TAL"/>
              <w:keepNext w:val="0"/>
            </w:pPr>
          </w:p>
        </w:tc>
      </w:tr>
      <w:tr w:rsidR="00C0436C" w:rsidRPr="00B322A8" w14:paraId="5CFB44BA" w14:textId="77777777" w:rsidTr="00C12606">
        <w:trPr>
          <w:trHeight w:val="300"/>
        </w:trPr>
        <w:tc>
          <w:tcPr>
            <w:tcW w:w="1267" w:type="dxa"/>
            <w:noWrap/>
            <w:hideMark/>
          </w:tcPr>
          <w:p w14:paraId="018DA67C" w14:textId="77777777" w:rsidR="00C0436C" w:rsidRPr="00B322A8" w:rsidRDefault="00C0436C" w:rsidP="00C12606">
            <w:pPr>
              <w:pStyle w:val="TAL"/>
              <w:keepNext w:val="0"/>
            </w:pPr>
            <w:r w:rsidRPr="00B322A8">
              <w:t>Cluster#</w:t>
            </w:r>
          </w:p>
        </w:tc>
        <w:tc>
          <w:tcPr>
            <w:tcW w:w="1100" w:type="dxa"/>
            <w:noWrap/>
            <w:hideMark/>
          </w:tcPr>
          <w:p w14:paraId="32389F5E" w14:textId="77777777" w:rsidR="00C0436C" w:rsidRPr="00B322A8" w:rsidRDefault="00C0436C" w:rsidP="00C12606">
            <w:pPr>
              <w:pStyle w:val="TAL"/>
              <w:keepNext w:val="0"/>
            </w:pPr>
            <w:r w:rsidRPr="00B322A8">
              <w:t>Power [dB]</w:t>
            </w:r>
          </w:p>
        </w:tc>
        <w:tc>
          <w:tcPr>
            <w:tcW w:w="2107" w:type="dxa"/>
            <w:noWrap/>
            <w:hideMark/>
          </w:tcPr>
          <w:p w14:paraId="4146A377" w14:textId="77777777" w:rsidR="00C0436C" w:rsidRPr="00B322A8" w:rsidRDefault="00C0436C" w:rsidP="00C12606">
            <w:pPr>
              <w:pStyle w:val="TAL"/>
              <w:keepNext w:val="0"/>
            </w:pPr>
            <w:r w:rsidRPr="00B322A8">
              <w:t>Excess delay [ns]</w:t>
            </w:r>
          </w:p>
        </w:tc>
        <w:tc>
          <w:tcPr>
            <w:tcW w:w="2082" w:type="dxa"/>
            <w:noWrap/>
            <w:hideMark/>
          </w:tcPr>
          <w:p w14:paraId="4DF9E1DF" w14:textId="77777777" w:rsidR="00C0436C" w:rsidRPr="00B322A8" w:rsidRDefault="00C0436C" w:rsidP="00C12606">
            <w:pPr>
              <w:pStyle w:val="TAL"/>
              <w:keepNext w:val="0"/>
            </w:pPr>
            <w:proofErr w:type="spellStart"/>
            <w:r w:rsidRPr="00B322A8">
              <w:t>AoA</w:t>
            </w:r>
            <w:proofErr w:type="spellEnd"/>
            <w:r w:rsidRPr="00B322A8">
              <w:t xml:space="preserve"> [°]</w:t>
            </w:r>
          </w:p>
        </w:tc>
        <w:tc>
          <w:tcPr>
            <w:tcW w:w="1117" w:type="dxa"/>
            <w:noWrap/>
            <w:hideMark/>
          </w:tcPr>
          <w:p w14:paraId="065B1975" w14:textId="77777777" w:rsidR="00C0436C" w:rsidRPr="00B322A8" w:rsidRDefault="00C0436C" w:rsidP="00C12606">
            <w:pPr>
              <w:pStyle w:val="TAL"/>
              <w:keepNext w:val="0"/>
            </w:pPr>
            <w:proofErr w:type="spellStart"/>
            <w:r w:rsidRPr="00B322A8">
              <w:t>AoD</w:t>
            </w:r>
            <w:proofErr w:type="spellEnd"/>
            <w:r w:rsidRPr="00B322A8">
              <w:t xml:space="preserve"> [°]</w:t>
            </w:r>
          </w:p>
        </w:tc>
        <w:tc>
          <w:tcPr>
            <w:tcW w:w="873" w:type="dxa"/>
            <w:noWrap/>
            <w:hideMark/>
          </w:tcPr>
          <w:p w14:paraId="6FEC5120" w14:textId="77777777" w:rsidR="00C0436C" w:rsidRPr="00B322A8" w:rsidRDefault="00C0436C" w:rsidP="00C12606">
            <w:pPr>
              <w:pStyle w:val="TAL"/>
              <w:keepNext w:val="0"/>
            </w:pPr>
            <w:r w:rsidRPr="00B322A8">
              <w:t>ASA [°]</w:t>
            </w:r>
          </w:p>
        </w:tc>
        <w:tc>
          <w:tcPr>
            <w:tcW w:w="873" w:type="dxa"/>
            <w:noWrap/>
            <w:hideMark/>
          </w:tcPr>
          <w:p w14:paraId="57F13E98" w14:textId="77777777" w:rsidR="00C0436C" w:rsidRPr="00B322A8" w:rsidRDefault="00C0436C" w:rsidP="00C12606">
            <w:pPr>
              <w:pStyle w:val="TAL"/>
              <w:keepNext w:val="0"/>
            </w:pPr>
            <w:proofErr w:type="spellStart"/>
            <w:r w:rsidRPr="00B322A8">
              <w:t>ZoD</w:t>
            </w:r>
            <w:proofErr w:type="spellEnd"/>
            <w:r w:rsidRPr="00B322A8">
              <w:t xml:space="preserve"> [°]</w:t>
            </w:r>
          </w:p>
        </w:tc>
      </w:tr>
      <w:tr w:rsidR="00C0436C" w:rsidRPr="00B322A8" w14:paraId="65DD74CC" w14:textId="77777777" w:rsidTr="00C12606">
        <w:trPr>
          <w:trHeight w:val="300"/>
        </w:trPr>
        <w:tc>
          <w:tcPr>
            <w:tcW w:w="1267" w:type="dxa"/>
            <w:noWrap/>
            <w:hideMark/>
          </w:tcPr>
          <w:p w14:paraId="2E8888E9" w14:textId="77777777" w:rsidR="00C0436C" w:rsidRPr="00B322A8" w:rsidRDefault="00C0436C" w:rsidP="00C12606">
            <w:pPr>
              <w:pStyle w:val="TAL"/>
              <w:keepNext w:val="0"/>
            </w:pPr>
            <w:r w:rsidRPr="00B322A8">
              <w:t>LOS</w:t>
            </w:r>
          </w:p>
        </w:tc>
        <w:tc>
          <w:tcPr>
            <w:tcW w:w="1100" w:type="dxa"/>
            <w:noWrap/>
            <w:hideMark/>
          </w:tcPr>
          <w:p w14:paraId="46F9175B" w14:textId="77777777" w:rsidR="00C0436C" w:rsidRPr="00B322A8" w:rsidRDefault="00C0436C" w:rsidP="00C12606">
            <w:pPr>
              <w:pStyle w:val="TAL"/>
              <w:keepNext w:val="0"/>
            </w:pPr>
            <w:r w:rsidRPr="00B322A8">
              <w:t>-0.51</w:t>
            </w:r>
          </w:p>
        </w:tc>
        <w:tc>
          <w:tcPr>
            <w:tcW w:w="2107" w:type="dxa"/>
            <w:noWrap/>
            <w:hideMark/>
          </w:tcPr>
          <w:p w14:paraId="5D01C730" w14:textId="5F2C8669" w:rsidR="00C0436C" w:rsidRPr="00B322A8" w:rsidRDefault="00C0436C" w:rsidP="00C12606">
            <w:pPr>
              <w:pStyle w:val="TAL"/>
              <w:keepNext w:val="0"/>
            </w:pPr>
            <w:r w:rsidRPr="00642C1B">
              <w:t>0</w:t>
            </w:r>
          </w:p>
        </w:tc>
        <w:tc>
          <w:tcPr>
            <w:tcW w:w="2082" w:type="dxa"/>
            <w:noWrap/>
            <w:hideMark/>
          </w:tcPr>
          <w:p w14:paraId="28436111" w14:textId="4A2D4362" w:rsidR="00C0436C" w:rsidRPr="00B322A8" w:rsidRDefault="00C0436C" w:rsidP="00C12606">
            <w:pPr>
              <w:pStyle w:val="TAL"/>
              <w:keepNext w:val="0"/>
            </w:pPr>
            <w:r w:rsidRPr="00642C1B">
              <w:t>-178.48</w:t>
            </w:r>
          </w:p>
        </w:tc>
        <w:tc>
          <w:tcPr>
            <w:tcW w:w="1117" w:type="dxa"/>
            <w:noWrap/>
            <w:hideMark/>
          </w:tcPr>
          <w:p w14:paraId="3BEFA0D8" w14:textId="457EED41" w:rsidR="00C0436C" w:rsidRPr="00B322A8" w:rsidRDefault="00C0436C" w:rsidP="00C12606">
            <w:pPr>
              <w:pStyle w:val="TAL"/>
              <w:keepNext w:val="0"/>
            </w:pPr>
            <w:r w:rsidRPr="00642C1B">
              <w:t>1.52</w:t>
            </w:r>
          </w:p>
        </w:tc>
        <w:tc>
          <w:tcPr>
            <w:tcW w:w="873" w:type="dxa"/>
            <w:noWrap/>
            <w:hideMark/>
          </w:tcPr>
          <w:p w14:paraId="72FA45DF" w14:textId="77777777" w:rsidR="00C0436C" w:rsidRPr="00B322A8" w:rsidRDefault="00C0436C" w:rsidP="00C12606">
            <w:pPr>
              <w:pStyle w:val="TAL"/>
              <w:keepNext w:val="0"/>
            </w:pPr>
            <w:r w:rsidRPr="00B322A8">
              <w:t>0</w:t>
            </w:r>
          </w:p>
        </w:tc>
        <w:tc>
          <w:tcPr>
            <w:tcW w:w="873" w:type="dxa"/>
            <w:noWrap/>
            <w:hideMark/>
          </w:tcPr>
          <w:p w14:paraId="06578030" w14:textId="77777777" w:rsidR="00C0436C" w:rsidRPr="00B322A8" w:rsidRDefault="00C0436C" w:rsidP="00C12606">
            <w:pPr>
              <w:pStyle w:val="TAL"/>
              <w:keepNext w:val="0"/>
            </w:pPr>
            <w:r w:rsidRPr="00B322A8">
              <w:t>91.14</w:t>
            </w:r>
          </w:p>
        </w:tc>
      </w:tr>
      <w:tr w:rsidR="00C0436C" w:rsidRPr="00B322A8" w14:paraId="32BC1301" w14:textId="77777777" w:rsidTr="00C12606">
        <w:trPr>
          <w:trHeight w:val="300"/>
        </w:trPr>
        <w:tc>
          <w:tcPr>
            <w:tcW w:w="1267" w:type="dxa"/>
            <w:noWrap/>
            <w:hideMark/>
          </w:tcPr>
          <w:p w14:paraId="7BD69B42" w14:textId="77777777" w:rsidR="00C0436C" w:rsidRPr="00B322A8" w:rsidRDefault="00C0436C" w:rsidP="00C12606">
            <w:pPr>
              <w:pStyle w:val="TAL"/>
              <w:keepNext w:val="0"/>
            </w:pPr>
            <w:r w:rsidRPr="00B322A8">
              <w:t>1</w:t>
            </w:r>
          </w:p>
        </w:tc>
        <w:tc>
          <w:tcPr>
            <w:tcW w:w="1100" w:type="dxa"/>
            <w:noWrap/>
            <w:hideMark/>
          </w:tcPr>
          <w:p w14:paraId="730F3B6B" w14:textId="77777777" w:rsidR="00C0436C" w:rsidRPr="00B322A8" w:rsidRDefault="00C0436C" w:rsidP="00C12606">
            <w:pPr>
              <w:pStyle w:val="TAL"/>
              <w:keepNext w:val="0"/>
            </w:pPr>
            <w:r w:rsidRPr="00B322A8">
              <w:t>-22.24</w:t>
            </w:r>
          </w:p>
        </w:tc>
        <w:tc>
          <w:tcPr>
            <w:tcW w:w="2107" w:type="dxa"/>
            <w:noWrap/>
            <w:hideMark/>
          </w:tcPr>
          <w:p w14:paraId="2A676F3C" w14:textId="3160AA9C" w:rsidR="00C0436C" w:rsidRPr="00B322A8" w:rsidRDefault="00C0436C" w:rsidP="00C12606">
            <w:pPr>
              <w:pStyle w:val="TAL"/>
              <w:keepNext w:val="0"/>
            </w:pPr>
            <w:r w:rsidRPr="00642C1B">
              <w:t>0</w:t>
            </w:r>
          </w:p>
        </w:tc>
        <w:tc>
          <w:tcPr>
            <w:tcW w:w="2082" w:type="dxa"/>
            <w:noWrap/>
            <w:hideMark/>
          </w:tcPr>
          <w:p w14:paraId="5D2311E8" w14:textId="647DEDE6" w:rsidR="00C0436C" w:rsidRPr="00B322A8" w:rsidRDefault="00C0436C" w:rsidP="00C12606">
            <w:pPr>
              <w:pStyle w:val="TAL"/>
              <w:keepNext w:val="0"/>
            </w:pPr>
            <w:r w:rsidRPr="00642C1B">
              <w:t>-178.48</w:t>
            </w:r>
          </w:p>
        </w:tc>
        <w:tc>
          <w:tcPr>
            <w:tcW w:w="1117" w:type="dxa"/>
            <w:noWrap/>
            <w:hideMark/>
          </w:tcPr>
          <w:p w14:paraId="2572EB91" w14:textId="4E1C787B" w:rsidR="00C0436C" w:rsidRPr="00B322A8" w:rsidRDefault="00C0436C" w:rsidP="00C12606">
            <w:pPr>
              <w:pStyle w:val="TAL"/>
              <w:keepNext w:val="0"/>
            </w:pPr>
            <w:r w:rsidRPr="00642C1B">
              <w:t>1.52</w:t>
            </w:r>
          </w:p>
        </w:tc>
        <w:tc>
          <w:tcPr>
            <w:tcW w:w="873" w:type="dxa"/>
            <w:noWrap/>
            <w:hideMark/>
          </w:tcPr>
          <w:p w14:paraId="44C3DDEF" w14:textId="77777777" w:rsidR="00C0436C" w:rsidRPr="00B322A8" w:rsidRDefault="00C0436C" w:rsidP="00C12606">
            <w:pPr>
              <w:pStyle w:val="TAL"/>
              <w:keepNext w:val="0"/>
            </w:pPr>
            <w:r w:rsidRPr="00B322A8">
              <w:t>14.19</w:t>
            </w:r>
          </w:p>
        </w:tc>
        <w:tc>
          <w:tcPr>
            <w:tcW w:w="873" w:type="dxa"/>
            <w:noWrap/>
            <w:hideMark/>
          </w:tcPr>
          <w:p w14:paraId="292605DF" w14:textId="77777777" w:rsidR="00C0436C" w:rsidRPr="00B322A8" w:rsidRDefault="00C0436C" w:rsidP="00C12606">
            <w:pPr>
              <w:pStyle w:val="TAL"/>
              <w:keepNext w:val="0"/>
            </w:pPr>
            <w:r w:rsidRPr="00B322A8">
              <w:t>91.14</w:t>
            </w:r>
          </w:p>
        </w:tc>
      </w:tr>
      <w:tr w:rsidR="00C0436C" w:rsidRPr="00B322A8" w14:paraId="709B958C" w14:textId="77777777" w:rsidTr="00C12606">
        <w:trPr>
          <w:trHeight w:val="300"/>
        </w:trPr>
        <w:tc>
          <w:tcPr>
            <w:tcW w:w="1267" w:type="dxa"/>
            <w:noWrap/>
            <w:hideMark/>
          </w:tcPr>
          <w:p w14:paraId="7431E2C7" w14:textId="77777777" w:rsidR="00C0436C" w:rsidRPr="00B322A8" w:rsidRDefault="00C0436C" w:rsidP="00C12606">
            <w:pPr>
              <w:pStyle w:val="TAL"/>
              <w:keepNext w:val="0"/>
            </w:pPr>
            <w:r w:rsidRPr="00B322A8">
              <w:t>2</w:t>
            </w:r>
          </w:p>
        </w:tc>
        <w:tc>
          <w:tcPr>
            <w:tcW w:w="1100" w:type="dxa"/>
            <w:noWrap/>
            <w:hideMark/>
          </w:tcPr>
          <w:p w14:paraId="38D5EF32" w14:textId="77777777" w:rsidR="00C0436C" w:rsidRPr="00B322A8" w:rsidRDefault="00C0436C" w:rsidP="00C12606">
            <w:pPr>
              <w:pStyle w:val="TAL"/>
              <w:keepNext w:val="0"/>
            </w:pPr>
            <w:r w:rsidRPr="00B322A8">
              <w:t>-16.01</w:t>
            </w:r>
          </w:p>
        </w:tc>
        <w:tc>
          <w:tcPr>
            <w:tcW w:w="2107" w:type="dxa"/>
            <w:noWrap/>
            <w:hideMark/>
          </w:tcPr>
          <w:p w14:paraId="0246113B" w14:textId="3546DE0D" w:rsidR="00C0436C" w:rsidRPr="00B322A8" w:rsidRDefault="00C0436C" w:rsidP="00C12606">
            <w:pPr>
              <w:pStyle w:val="TAL"/>
              <w:keepNext w:val="0"/>
            </w:pPr>
            <w:r w:rsidRPr="00642C1B">
              <w:t>27</w:t>
            </w:r>
          </w:p>
        </w:tc>
        <w:tc>
          <w:tcPr>
            <w:tcW w:w="2082" w:type="dxa"/>
            <w:noWrap/>
            <w:hideMark/>
          </w:tcPr>
          <w:p w14:paraId="550FC386" w14:textId="7AC16A9E" w:rsidR="00C0436C" w:rsidRPr="00B322A8" w:rsidRDefault="00C0436C" w:rsidP="00C12606">
            <w:pPr>
              <w:pStyle w:val="TAL"/>
              <w:keepNext w:val="0"/>
            </w:pPr>
            <w:r w:rsidRPr="00642C1B">
              <w:t>-27.98</w:t>
            </w:r>
          </w:p>
        </w:tc>
        <w:tc>
          <w:tcPr>
            <w:tcW w:w="1117" w:type="dxa"/>
            <w:noWrap/>
            <w:hideMark/>
          </w:tcPr>
          <w:p w14:paraId="58CCC346" w14:textId="69241DB1" w:rsidR="00C0436C" w:rsidRPr="00B322A8" w:rsidRDefault="00C0436C" w:rsidP="00C12606">
            <w:pPr>
              <w:pStyle w:val="TAL"/>
              <w:keepNext w:val="0"/>
            </w:pPr>
            <w:r w:rsidRPr="00642C1B">
              <w:t>68.16</w:t>
            </w:r>
          </w:p>
        </w:tc>
        <w:tc>
          <w:tcPr>
            <w:tcW w:w="873" w:type="dxa"/>
            <w:noWrap/>
            <w:hideMark/>
          </w:tcPr>
          <w:p w14:paraId="426C2BDF" w14:textId="77777777" w:rsidR="00C0436C" w:rsidRPr="00B322A8" w:rsidRDefault="00C0436C" w:rsidP="00C12606">
            <w:pPr>
              <w:pStyle w:val="TAL"/>
              <w:keepNext w:val="0"/>
            </w:pPr>
            <w:r w:rsidRPr="00B322A8">
              <w:t>14.19</w:t>
            </w:r>
          </w:p>
        </w:tc>
        <w:tc>
          <w:tcPr>
            <w:tcW w:w="873" w:type="dxa"/>
            <w:noWrap/>
            <w:hideMark/>
          </w:tcPr>
          <w:p w14:paraId="4ADBE2E0" w14:textId="77777777" w:rsidR="00C0436C" w:rsidRPr="00B322A8" w:rsidRDefault="00C0436C" w:rsidP="00C12606">
            <w:pPr>
              <w:pStyle w:val="TAL"/>
              <w:keepNext w:val="0"/>
            </w:pPr>
            <w:r w:rsidRPr="00B322A8">
              <w:t>93.09</w:t>
            </w:r>
          </w:p>
        </w:tc>
      </w:tr>
      <w:tr w:rsidR="00C0436C" w:rsidRPr="00B322A8" w14:paraId="3DBF328D" w14:textId="77777777" w:rsidTr="00C12606">
        <w:trPr>
          <w:trHeight w:val="300"/>
        </w:trPr>
        <w:tc>
          <w:tcPr>
            <w:tcW w:w="1267" w:type="dxa"/>
            <w:noWrap/>
            <w:hideMark/>
          </w:tcPr>
          <w:p w14:paraId="1BC50476" w14:textId="77777777" w:rsidR="00C0436C" w:rsidRPr="00B322A8" w:rsidRDefault="00C0436C" w:rsidP="00C12606">
            <w:pPr>
              <w:pStyle w:val="TAL"/>
              <w:keepNext w:val="0"/>
            </w:pPr>
            <w:r w:rsidRPr="00B322A8">
              <w:t>3</w:t>
            </w:r>
          </w:p>
        </w:tc>
        <w:tc>
          <w:tcPr>
            <w:tcW w:w="1100" w:type="dxa"/>
            <w:noWrap/>
            <w:hideMark/>
          </w:tcPr>
          <w:p w14:paraId="7048EC38" w14:textId="77777777" w:rsidR="00C0436C" w:rsidRPr="00B322A8" w:rsidRDefault="00C0436C" w:rsidP="00C12606">
            <w:pPr>
              <w:pStyle w:val="TAL"/>
              <w:keepNext w:val="0"/>
            </w:pPr>
            <w:r w:rsidRPr="00B322A8">
              <w:t>-18.31</w:t>
            </w:r>
          </w:p>
        </w:tc>
        <w:tc>
          <w:tcPr>
            <w:tcW w:w="2107" w:type="dxa"/>
            <w:noWrap/>
            <w:hideMark/>
          </w:tcPr>
          <w:p w14:paraId="389B19E1" w14:textId="2993F787" w:rsidR="00C0436C" w:rsidRPr="00B322A8" w:rsidRDefault="00C0436C" w:rsidP="00C12606">
            <w:pPr>
              <w:pStyle w:val="TAL"/>
              <w:keepNext w:val="0"/>
            </w:pPr>
            <w:r w:rsidRPr="00642C1B">
              <w:t>29</w:t>
            </w:r>
          </w:p>
        </w:tc>
        <w:tc>
          <w:tcPr>
            <w:tcW w:w="2082" w:type="dxa"/>
            <w:noWrap/>
            <w:hideMark/>
          </w:tcPr>
          <w:p w14:paraId="313C9831" w14:textId="2C8BC2EC" w:rsidR="00C0436C" w:rsidRPr="00B322A8" w:rsidRDefault="00C0436C" w:rsidP="00C12606">
            <w:pPr>
              <w:pStyle w:val="TAL"/>
              <w:keepNext w:val="0"/>
            </w:pPr>
            <w:r w:rsidRPr="00642C1B">
              <w:t>-27.98</w:t>
            </w:r>
          </w:p>
        </w:tc>
        <w:tc>
          <w:tcPr>
            <w:tcW w:w="1117" w:type="dxa"/>
            <w:noWrap/>
            <w:hideMark/>
          </w:tcPr>
          <w:p w14:paraId="7CA76644" w14:textId="08C19927" w:rsidR="00C0436C" w:rsidRPr="00B322A8" w:rsidRDefault="00C0436C" w:rsidP="00C12606">
            <w:pPr>
              <w:pStyle w:val="TAL"/>
              <w:keepNext w:val="0"/>
            </w:pPr>
            <w:r w:rsidRPr="00642C1B">
              <w:t>68.16</w:t>
            </w:r>
          </w:p>
        </w:tc>
        <w:tc>
          <w:tcPr>
            <w:tcW w:w="873" w:type="dxa"/>
            <w:noWrap/>
            <w:hideMark/>
          </w:tcPr>
          <w:p w14:paraId="3D0B3012" w14:textId="77777777" w:rsidR="00C0436C" w:rsidRPr="00B322A8" w:rsidRDefault="00C0436C" w:rsidP="00C12606">
            <w:pPr>
              <w:pStyle w:val="TAL"/>
              <w:keepNext w:val="0"/>
            </w:pPr>
            <w:r w:rsidRPr="00B322A8">
              <w:t>12.771</w:t>
            </w:r>
          </w:p>
        </w:tc>
        <w:tc>
          <w:tcPr>
            <w:tcW w:w="873" w:type="dxa"/>
            <w:noWrap/>
            <w:hideMark/>
          </w:tcPr>
          <w:p w14:paraId="713FF5A2" w14:textId="77777777" w:rsidR="00C0436C" w:rsidRPr="00B322A8" w:rsidRDefault="00C0436C" w:rsidP="00C12606">
            <w:pPr>
              <w:pStyle w:val="TAL"/>
              <w:keepNext w:val="0"/>
            </w:pPr>
            <w:r w:rsidRPr="00B322A8">
              <w:t>93.09</w:t>
            </w:r>
          </w:p>
        </w:tc>
      </w:tr>
      <w:tr w:rsidR="00C0436C" w:rsidRPr="00B322A8" w14:paraId="2E48A26F" w14:textId="77777777" w:rsidTr="00C12606">
        <w:trPr>
          <w:trHeight w:val="300"/>
        </w:trPr>
        <w:tc>
          <w:tcPr>
            <w:tcW w:w="1267" w:type="dxa"/>
            <w:noWrap/>
            <w:hideMark/>
          </w:tcPr>
          <w:p w14:paraId="6B0317DF" w14:textId="77777777" w:rsidR="00C0436C" w:rsidRPr="00B322A8" w:rsidRDefault="00C0436C" w:rsidP="00C12606">
            <w:pPr>
              <w:pStyle w:val="TAL"/>
              <w:keepNext w:val="0"/>
            </w:pPr>
            <w:r w:rsidRPr="00B322A8">
              <w:t>4</w:t>
            </w:r>
          </w:p>
        </w:tc>
        <w:tc>
          <w:tcPr>
            <w:tcW w:w="1100" w:type="dxa"/>
            <w:noWrap/>
            <w:hideMark/>
          </w:tcPr>
          <w:p w14:paraId="70B7BF3E" w14:textId="77777777" w:rsidR="00C0436C" w:rsidRPr="00B322A8" w:rsidRDefault="00C0436C" w:rsidP="00C12606">
            <w:pPr>
              <w:pStyle w:val="TAL"/>
              <w:keepNext w:val="0"/>
            </w:pPr>
            <w:r w:rsidRPr="00B322A8">
              <w:t>-23.11</w:t>
            </w:r>
          </w:p>
        </w:tc>
        <w:tc>
          <w:tcPr>
            <w:tcW w:w="2107" w:type="dxa"/>
            <w:noWrap/>
            <w:hideMark/>
          </w:tcPr>
          <w:p w14:paraId="5430A9D4" w14:textId="061D103D" w:rsidR="00C0436C" w:rsidRPr="00B322A8" w:rsidRDefault="00C0436C" w:rsidP="00C12606">
            <w:pPr>
              <w:pStyle w:val="TAL"/>
              <w:keepNext w:val="0"/>
            </w:pPr>
            <w:r w:rsidRPr="00642C1B">
              <w:t>29</w:t>
            </w:r>
          </w:p>
        </w:tc>
        <w:tc>
          <w:tcPr>
            <w:tcW w:w="2082" w:type="dxa"/>
            <w:noWrap/>
            <w:hideMark/>
          </w:tcPr>
          <w:p w14:paraId="69F0110A" w14:textId="2404A7F0" w:rsidR="00C0436C" w:rsidRPr="00B322A8" w:rsidRDefault="00C0436C" w:rsidP="00C12606">
            <w:pPr>
              <w:pStyle w:val="TAL"/>
              <w:keepNext w:val="0"/>
            </w:pPr>
            <w:r w:rsidRPr="00642C1B">
              <w:t>80.27</w:t>
            </w:r>
          </w:p>
        </w:tc>
        <w:tc>
          <w:tcPr>
            <w:tcW w:w="1117" w:type="dxa"/>
            <w:noWrap/>
            <w:hideMark/>
          </w:tcPr>
          <w:p w14:paraId="39CAA378" w14:textId="61AB695E" w:rsidR="00C0436C" w:rsidRPr="00B322A8" w:rsidRDefault="00C0436C" w:rsidP="00C12606">
            <w:pPr>
              <w:pStyle w:val="TAL"/>
              <w:keepNext w:val="0"/>
            </w:pPr>
            <w:r w:rsidRPr="00642C1B">
              <w:t>-21.77</w:t>
            </w:r>
          </w:p>
        </w:tc>
        <w:tc>
          <w:tcPr>
            <w:tcW w:w="873" w:type="dxa"/>
            <w:noWrap/>
            <w:hideMark/>
          </w:tcPr>
          <w:p w14:paraId="2DEE0F95" w14:textId="77777777" w:rsidR="00C0436C" w:rsidRPr="00B322A8" w:rsidRDefault="00C0436C" w:rsidP="00C12606">
            <w:pPr>
              <w:pStyle w:val="TAL"/>
              <w:keepNext w:val="0"/>
            </w:pPr>
            <w:r w:rsidRPr="00B322A8">
              <w:t>14.19</w:t>
            </w:r>
          </w:p>
        </w:tc>
        <w:tc>
          <w:tcPr>
            <w:tcW w:w="873" w:type="dxa"/>
            <w:noWrap/>
            <w:hideMark/>
          </w:tcPr>
          <w:p w14:paraId="20D88A91" w14:textId="77777777" w:rsidR="00C0436C" w:rsidRPr="00B322A8" w:rsidRDefault="00C0436C" w:rsidP="00C12606">
            <w:pPr>
              <w:pStyle w:val="TAL"/>
              <w:keepNext w:val="0"/>
            </w:pPr>
            <w:r w:rsidRPr="00B322A8">
              <w:t>91.06</w:t>
            </w:r>
          </w:p>
        </w:tc>
      </w:tr>
      <w:tr w:rsidR="00C0436C" w:rsidRPr="00B322A8" w14:paraId="52685B9F" w14:textId="77777777" w:rsidTr="00C12606">
        <w:trPr>
          <w:trHeight w:val="300"/>
        </w:trPr>
        <w:tc>
          <w:tcPr>
            <w:tcW w:w="1267" w:type="dxa"/>
            <w:noWrap/>
            <w:hideMark/>
          </w:tcPr>
          <w:p w14:paraId="338C5A49" w14:textId="77777777" w:rsidR="00C0436C" w:rsidRPr="00B322A8" w:rsidRDefault="00C0436C" w:rsidP="00C12606">
            <w:pPr>
              <w:pStyle w:val="TAL"/>
              <w:keepNext w:val="0"/>
            </w:pPr>
            <w:r w:rsidRPr="00B322A8">
              <w:t>5</w:t>
            </w:r>
          </w:p>
        </w:tc>
        <w:tc>
          <w:tcPr>
            <w:tcW w:w="1100" w:type="dxa"/>
            <w:noWrap/>
            <w:hideMark/>
          </w:tcPr>
          <w:p w14:paraId="2A7073D2" w14:textId="77777777" w:rsidR="00C0436C" w:rsidRPr="00B322A8" w:rsidRDefault="00C0436C" w:rsidP="00C12606">
            <w:pPr>
              <w:pStyle w:val="TAL"/>
              <w:keepNext w:val="0"/>
            </w:pPr>
            <w:r w:rsidRPr="00B322A8">
              <w:t>-20.01</w:t>
            </w:r>
          </w:p>
        </w:tc>
        <w:tc>
          <w:tcPr>
            <w:tcW w:w="2107" w:type="dxa"/>
            <w:noWrap/>
            <w:hideMark/>
          </w:tcPr>
          <w:p w14:paraId="3717F5D6" w14:textId="07F62A6C" w:rsidR="00C0436C" w:rsidRPr="00B322A8" w:rsidRDefault="00C0436C" w:rsidP="00C12606">
            <w:pPr>
              <w:pStyle w:val="TAL"/>
              <w:keepNext w:val="0"/>
            </w:pPr>
            <w:r w:rsidRPr="00642C1B">
              <w:t>30</w:t>
            </w:r>
          </w:p>
        </w:tc>
        <w:tc>
          <w:tcPr>
            <w:tcW w:w="2082" w:type="dxa"/>
            <w:noWrap/>
            <w:hideMark/>
          </w:tcPr>
          <w:p w14:paraId="2D3EF593" w14:textId="09C61A99" w:rsidR="00C0436C" w:rsidRPr="00B322A8" w:rsidRDefault="00C0436C" w:rsidP="00C12606">
            <w:pPr>
              <w:pStyle w:val="TAL"/>
              <w:keepNext w:val="0"/>
            </w:pPr>
            <w:r w:rsidRPr="00642C1B">
              <w:t>-27.98</w:t>
            </w:r>
          </w:p>
        </w:tc>
        <w:tc>
          <w:tcPr>
            <w:tcW w:w="1117" w:type="dxa"/>
            <w:noWrap/>
            <w:hideMark/>
          </w:tcPr>
          <w:p w14:paraId="635FD248" w14:textId="0FF71D40" w:rsidR="00C0436C" w:rsidRPr="00B322A8" w:rsidRDefault="00C0436C" w:rsidP="00C12606">
            <w:pPr>
              <w:pStyle w:val="TAL"/>
              <w:keepNext w:val="0"/>
            </w:pPr>
            <w:r w:rsidRPr="00642C1B">
              <w:t>68.16</w:t>
            </w:r>
          </w:p>
        </w:tc>
        <w:tc>
          <w:tcPr>
            <w:tcW w:w="873" w:type="dxa"/>
            <w:noWrap/>
            <w:hideMark/>
          </w:tcPr>
          <w:p w14:paraId="6E12F1BD" w14:textId="77777777" w:rsidR="00C0436C" w:rsidRPr="00B322A8" w:rsidRDefault="00C0436C" w:rsidP="00C12606">
            <w:pPr>
              <w:pStyle w:val="TAL"/>
              <w:keepNext w:val="0"/>
            </w:pPr>
            <w:r w:rsidRPr="00B322A8">
              <w:t>11.352</w:t>
            </w:r>
          </w:p>
        </w:tc>
        <w:tc>
          <w:tcPr>
            <w:tcW w:w="873" w:type="dxa"/>
            <w:noWrap/>
            <w:hideMark/>
          </w:tcPr>
          <w:p w14:paraId="67D0DAD7" w14:textId="77777777" w:rsidR="00C0436C" w:rsidRPr="00B322A8" w:rsidRDefault="00C0436C" w:rsidP="00C12606">
            <w:pPr>
              <w:pStyle w:val="TAL"/>
              <w:keepNext w:val="0"/>
            </w:pPr>
            <w:r w:rsidRPr="00B322A8">
              <w:t>93.09</w:t>
            </w:r>
          </w:p>
        </w:tc>
      </w:tr>
      <w:tr w:rsidR="00C0436C" w:rsidRPr="00B322A8" w14:paraId="3ABF57BC" w14:textId="77777777" w:rsidTr="00C12606">
        <w:trPr>
          <w:trHeight w:val="300"/>
        </w:trPr>
        <w:tc>
          <w:tcPr>
            <w:tcW w:w="1267" w:type="dxa"/>
            <w:noWrap/>
            <w:hideMark/>
          </w:tcPr>
          <w:p w14:paraId="088FC3B9" w14:textId="77777777" w:rsidR="00C0436C" w:rsidRPr="00B322A8" w:rsidRDefault="00C0436C" w:rsidP="00C12606">
            <w:pPr>
              <w:pStyle w:val="TAL"/>
              <w:keepNext w:val="0"/>
            </w:pPr>
            <w:r w:rsidRPr="00B322A8">
              <w:t>6</w:t>
            </w:r>
          </w:p>
        </w:tc>
        <w:tc>
          <w:tcPr>
            <w:tcW w:w="1100" w:type="dxa"/>
            <w:noWrap/>
            <w:hideMark/>
          </w:tcPr>
          <w:p w14:paraId="0E544556" w14:textId="77777777" w:rsidR="00C0436C" w:rsidRPr="00B322A8" w:rsidRDefault="00C0436C" w:rsidP="00C12606">
            <w:pPr>
              <w:pStyle w:val="TAL"/>
              <w:keepNext w:val="0"/>
            </w:pPr>
            <w:r w:rsidRPr="00B322A8">
              <w:t>-22.61</w:t>
            </w:r>
          </w:p>
        </w:tc>
        <w:tc>
          <w:tcPr>
            <w:tcW w:w="2107" w:type="dxa"/>
            <w:noWrap/>
            <w:hideMark/>
          </w:tcPr>
          <w:p w14:paraId="51F49F66" w14:textId="1629E689" w:rsidR="00C0436C" w:rsidRPr="00B322A8" w:rsidRDefault="00C0436C" w:rsidP="00C12606">
            <w:pPr>
              <w:pStyle w:val="TAL"/>
              <w:keepNext w:val="0"/>
            </w:pPr>
            <w:r w:rsidRPr="00642C1B">
              <w:t>37</w:t>
            </w:r>
          </w:p>
        </w:tc>
        <w:tc>
          <w:tcPr>
            <w:tcW w:w="2082" w:type="dxa"/>
            <w:noWrap/>
            <w:hideMark/>
          </w:tcPr>
          <w:p w14:paraId="3093FDDF" w14:textId="607DD7C8" w:rsidR="00C0436C" w:rsidRPr="00B322A8" w:rsidRDefault="00C0436C" w:rsidP="00C12606">
            <w:pPr>
              <w:pStyle w:val="TAL"/>
              <w:keepNext w:val="0"/>
            </w:pPr>
            <w:r w:rsidRPr="00642C1B">
              <w:t>94.64</w:t>
            </w:r>
          </w:p>
        </w:tc>
        <w:tc>
          <w:tcPr>
            <w:tcW w:w="1117" w:type="dxa"/>
            <w:noWrap/>
            <w:hideMark/>
          </w:tcPr>
          <w:p w14:paraId="387F2A7B" w14:textId="56CBEE78" w:rsidR="00C0436C" w:rsidRPr="00B322A8" w:rsidRDefault="00C0436C" w:rsidP="00C12606">
            <w:pPr>
              <w:pStyle w:val="TAL"/>
              <w:keepNext w:val="0"/>
            </w:pPr>
            <w:r w:rsidRPr="00642C1B">
              <w:t>20.29</w:t>
            </w:r>
          </w:p>
        </w:tc>
        <w:tc>
          <w:tcPr>
            <w:tcW w:w="873" w:type="dxa"/>
            <w:noWrap/>
            <w:hideMark/>
          </w:tcPr>
          <w:p w14:paraId="018D7BB1" w14:textId="77777777" w:rsidR="00C0436C" w:rsidRPr="00B322A8" w:rsidRDefault="00C0436C" w:rsidP="00C12606">
            <w:pPr>
              <w:pStyle w:val="TAL"/>
              <w:keepNext w:val="0"/>
            </w:pPr>
            <w:r w:rsidRPr="00B322A8">
              <w:t>14.19</w:t>
            </w:r>
          </w:p>
        </w:tc>
        <w:tc>
          <w:tcPr>
            <w:tcW w:w="873" w:type="dxa"/>
            <w:noWrap/>
            <w:hideMark/>
          </w:tcPr>
          <w:p w14:paraId="2BCEE1F6" w14:textId="77777777" w:rsidR="00C0436C" w:rsidRPr="00B322A8" w:rsidRDefault="00C0436C" w:rsidP="00C12606">
            <w:pPr>
              <w:pStyle w:val="TAL"/>
              <w:keepNext w:val="0"/>
            </w:pPr>
            <w:r w:rsidRPr="00B322A8">
              <w:t>91.65</w:t>
            </w:r>
          </w:p>
        </w:tc>
      </w:tr>
      <w:tr w:rsidR="00C0436C" w:rsidRPr="00B322A8" w14:paraId="16634634" w14:textId="77777777" w:rsidTr="00C12606">
        <w:trPr>
          <w:trHeight w:val="300"/>
        </w:trPr>
        <w:tc>
          <w:tcPr>
            <w:tcW w:w="1267" w:type="dxa"/>
            <w:noWrap/>
            <w:hideMark/>
          </w:tcPr>
          <w:p w14:paraId="5995A392" w14:textId="77777777" w:rsidR="00C0436C" w:rsidRPr="00B322A8" w:rsidRDefault="00C0436C" w:rsidP="00C12606">
            <w:pPr>
              <w:pStyle w:val="TAL"/>
              <w:keepNext w:val="0"/>
            </w:pPr>
            <w:r w:rsidRPr="00B322A8">
              <w:t>7</w:t>
            </w:r>
          </w:p>
        </w:tc>
        <w:tc>
          <w:tcPr>
            <w:tcW w:w="1100" w:type="dxa"/>
            <w:noWrap/>
            <w:hideMark/>
          </w:tcPr>
          <w:p w14:paraId="5CB0F925" w14:textId="77777777" w:rsidR="00C0436C" w:rsidRPr="00B322A8" w:rsidRDefault="00C0436C" w:rsidP="00C12606">
            <w:pPr>
              <w:pStyle w:val="TAL"/>
              <w:keepNext w:val="0"/>
            </w:pPr>
            <w:r w:rsidRPr="00B322A8">
              <w:t>-18.81</w:t>
            </w:r>
          </w:p>
        </w:tc>
        <w:tc>
          <w:tcPr>
            <w:tcW w:w="2107" w:type="dxa"/>
            <w:noWrap/>
            <w:hideMark/>
          </w:tcPr>
          <w:p w14:paraId="0C52E9DE" w14:textId="68885120" w:rsidR="00C0436C" w:rsidRPr="00B322A8" w:rsidRDefault="00C0436C" w:rsidP="00C12606">
            <w:pPr>
              <w:pStyle w:val="TAL"/>
              <w:keepNext w:val="0"/>
            </w:pPr>
            <w:r w:rsidRPr="00642C1B">
              <w:t>100</w:t>
            </w:r>
          </w:p>
        </w:tc>
        <w:tc>
          <w:tcPr>
            <w:tcW w:w="2082" w:type="dxa"/>
            <w:noWrap/>
            <w:hideMark/>
          </w:tcPr>
          <w:p w14:paraId="63E2B2ED" w14:textId="509D292B" w:rsidR="00C0436C" w:rsidRPr="00B322A8" w:rsidRDefault="00C0436C" w:rsidP="00C12606">
            <w:pPr>
              <w:pStyle w:val="TAL"/>
              <w:keepNext w:val="0"/>
            </w:pPr>
            <w:r w:rsidRPr="00642C1B">
              <w:t>-146.76</w:t>
            </w:r>
          </w:p>
        </w:tc>
        <w:tc>
          <w:tcPr>
            <w:tcW w:w="1117" w:type="dxa"/>
            <w:noWrap/>
            <w:hideMark/>
          </w:tcPr>
          <w:p w14:paraId="0AF720AB" w14:textId="384129B8" w:rsidR="00C0436C" w:rsidRPr="00B322A8" w:rsidRDefault="00C0436C" w:rsidP="00C12606">
            <w:pPr>
              <w:pStyle w:val="TAL"/>
              <w:keepNext w:val="0"/>
            </w:pPr>
            <w:r w:rsidRPr="00642C1B">
              <w:t>12.3</w:t>
            </w:r>
          </w:p>
        </w:tc>
        <w:tc>
          <w:tcPr>
            <w:tcW w:w="873" w:type="dxa"/>
            <w:noWrap/>
            <w:hideMark/>
          </w:tcPr>
          <w:p w14:paraId="45ACE92F" w14:textId="77777777" w:rsidR="00C0436C" w:rsidRPr="00B322A8" w:rsidRDefault="00C0436C" w:rsidP="00C12606">
            <w:pPr>
              <w:pStyle w:val="TAL"/>
              <w:keepNext w:val="0"/>
            </w:pPr>
            <w:r w:rsidRPr="00B322A8">
              <w:t>14.19</w:t>
            </w:r>
          </w:p>
        </w:tc>
        <w:tc>
          <w:tcPr>
            <w:tcW w:w="873" w:type="dxa"/>
            <w:noWrap/>
            <w:hideMark/>
          </w:tcPr>
          <w:p w14:paraId="157A783C" w14:textId="77777777" w:rsidR="00C0436C" w:rsidRPr="00B322A8" w:rsidRDefault="00C0436C" w:rsidP="00C12606">
            <w:pPr>
              <w:pStyle w:val="TAL"/>
              <w:keepNext w:val="0"/>
            </w:pPr>
            <w:r w:rsidRPr="00B322A8">
              <w:t>90.8</w:t>
            </w:r>
          </w:p>
        </w:tc>
      </w:tr>
      <w:tr w:rsidR="00C0436C" w:rsidRPr="00B322A8" w14:paraId="5B627BE2" w14:textId="77777777" w:rsidTr="00C12606">
        <w:trPr>
          <w:trHeight w:val="300"/>
        </w:trPr>
        <w:tc>
          <w:tcPr>
            <w:tcW w:w="1267" w:type="dxa"/>
            <w:noWrap/>
            <w:hideMark/>
          </w:tcPr>
          <w:p w14:paraId="7988F967" w14:textId="77777777" w:rsidR="00C0436C" w:rsidRPr="00B322A8" w:rsidRDefault="00C0436C" w:rsidP="00C12606">
            <w:pPr>
              <w:pStyle w:val="TAL"/>
              <w:keepNext w:val="0"/>
            </w:pPr>
            <w:r w:rsidRPr="00B322A8">
              <w:t>8</w:t>
            </w:r>
          </w:p>
        </w:tc>
        <w:tc>
          <w:tcPr>
            <w:tcW w:w="1100" w:type="dxa"/>
            <w:noWrap/>
            <w:hideMark/>
          </w:tcPr>
          <w:p w14:paraId="16D4CD52" w14:textId="77777777" w:rsidR="00C0436C" w:rsidRPr="00B322A8" w:rsidRDefault="00C0436C" w:rsidP="00C12606">
            <w:pPr>
              <w:pStyle w:val="TAL"/>
              <w:keepNext w:val="0"/>
            </w:pPr>
            <w:r w:rsidRPr="00B322A8">
              <w:t>-21.01</w:t>
            </w:r>
          </w:p>
        </w:tc>
        <w:tc>
          <w:tcPr>
            <w:tcW w:w="2107" w:type="dxa"/>
            <w:noWrap/>
            <w:hideMark/>
          </w:tcPr>
          <w:p w14:paraId="7CD581A7" w14:textId="36EA3C2E" w:rsidR="00C0436C" w:rsidRPr="00B322A8" w:rsidRDefault="00C0436C" w:rsidP="00C12606">
            <w:pPr>
              <w:pStyle w:val="TAL"/>
              <w:keepNext w:val="0"/>
            </w:pPr>
            <w:r w:rsidRPr="00642C1B">
              <w:t>101</w:t>
            </w:r>
          </w:p>
        </w:tc>
        <w:tc>
          <w:tcPr>
            <w:tcW w:w="2082" w:type="dxa"/>
            <w:noWrap/>
            <w:hideMark/>
          </w:tcPr>
          <w:p w14:paraId="25DBCCB8" w14:textId="53137D5D" w:rsidR="00C0436C" w:rsidRPr="00B322A8" w:rsidRDefault="00C0436C" w:rsidP="00C12606">
            <w:pPr>
              <w:pStyle w:val="TAL"/>
              <w:keepNext w:val="0"/>
            </w:pPr>
            <w:r w:rsidRPr="00642C1B">
              <w:t>-146.76</w:t>
            </w:r>
          </w:p>
        </w:tc>
        <w:tc>
          <w:tcPr>
            <w:tcW w:w="1117" w:type="dxa"/>
            <w:noWrap/>
            <w:hideMark/>
          </w:tcPr>
          <w:p w14:paraId="7C497BCB" w14:textId="2DBD2BA8" w:rsidR="00C0436C" w:rsidRPr="00B322A8" w:rsidRDefault="00C0436C" w:rsidP="00C12606">
            <w:pPr>
              <w:pStyle w:val="TAL"/>
              <w:keepNext w:val="0"/>
            </w:pPr>
            <w:r w:rsidRPr="00642C1B">
              <w:t>12.3</w:t>
            </w:r>
          </w:p>
        </w:tc>
        <w:tc>
          <w:tcPr>
            <w:tcW w:w="873" w:type="dxa"/>
            <w:noWrap/>
            <w:hideMark/>
          </w:tcPr>
          <w:p w14:paraId="2A1F097E" w14:textId="77777777" w:rsidR="00C0436C" w:rsidRPr="00B322A8" w:rsidRDefault="00C0436C" w:rsidP="00C12606">
            <w:pPr>
              <w:pStyle w:val="TAL"/>
              <w:keepNext w:val="0"/>
            </w:pPr>
            <w:r w:rsidRPr="00B322A8">
              <w:t>12.771</w:t>
            </w:r>
          </w:p>
        </w:tc>
        <w:tc>
          <w:tcPr>
            <w:tcW w:w="873" w:type="dxa"/>
            <w:noWrap/>
            <w:hideMark/>
          </w:tcPr>
          <w:p w14:paraId="03BBEC3C" w14:textId="77777777" w:rsidR="00C0436C" w:rsidRPr="00B322A8" w:rsidRDefault="00C0436C" w:rsidP="00C12606">
            <w:pPr>
              <w:pStyle w:val="TAL"/>
              <w:keepNext w:val="0"/>
            </w:pPr>
            <w:r w:rsidRPr="00B322A8">
              <w:t>90.8</w:t>
            </w:r>
          </w:p>
        </w:tc>
      </w:tr>
      <w:tr w:rsidR="00C0436C" w:rsidRPr="00B322A8" w14:paraId="793D9805" w14:textId="77777777" w:rsidTr="00C12606">
        <w:trPr>
          <w:trHeight w:val="300"/>
        </w:trPr>
        <w:tc>
          <w:tcPr>
            <w:tcW w:w="1267" w:type="dxa"/>
            <w:noWrap/>
            <w:hideMark/>
          </w:tcPr>
          <w:p w14:paraId="6C376EE1" w14:textId="77777777" w:rsidR="00C0436C" w:rsidRPr="00B322A8" w:rsidRDefault="00C0436C" w:rsidP="00C12606">
            <w:pPr>
              <w:pStyle w:val="TAL"/>
              <w:keepNext w:val="0"/>
            </w:pPr>
            <w:r w:rsidRPr="00B322A8">
              <w:t>9</w:t>
            </w:r>
          </w:p>
        </w:tc>
        <w:tc>
          <w:tcPr>
            <w:tcW w:w="1100" w:type="dxa"/>
            <w:noWrap/>
            <w:hideMark/>
          </w:tcPr>
          <w:p w14:paraId="25A5AF84" w14:textId="77777777" w:rsidR="00C0436C" w:rsidRPr="00B322A8" w:rsidRDefault="00C0436C" w:rsidP="00C12606">
            <w:pPr>
              <w:pStyle w:val="TAL"/>
              <w:keepNext w:val="0"/>
            </w:pPr>
            <w:r w:rsidRPr="00B322A8">
              <w:t>-22.81</w:t>
            </w:r>
          </w:p>
        </w:tc>
        <w:tc>
          <w:tcPr>
            <w:tcW w:w="2107" w:type="dxa"/>
            <w:noWrap/>
            <w:hideMark/>
          </w:tcPr>
          <w:p w14:paraId="604B2581" w14:textId="4D40A1D3" w:rsidR="00C0436C" w:rsidRPr="00B322A8" w:rsidRDefault="00C0436C" w:rsidP="00C12606">
            <w:pPr>
              <w:pStyle w:val="TAL"/>
              <w:keepNext w:val="0"/>
            </w:pPr>
            <w:r w:rsidRPr="00642C1B">
              <w:t>103</w:t>
            </w:r>
          </w:p>
        </w:tc>
        <w:tc>
          <w:tcPr>
            <w:tcW w:w="2082" w:type="dxa"/>
            <w:noWrap/>
            <w:hideMark/>
          </w:tcPr>
          <w:p w14:paraId="3DEABBCD" w14:textId="438CF4AB" w:rsidR="00C0436C" w:rsidRPr="00B322A8" w:rsidRDefault="00C0436C" w:rsidP="00C12606">
            <w:pPr>
              <w:pStyle w:val="TAL"/>
              <w:keepNext w:val="0"/>
            </w:pPr>
            <w:r w:rsidRPr="00642C1B">
              <w:t>-146.76</w:t>
            </w:r>
          </w:p>
        </w:tc>
        <w:tc>
          <w:tcPr>
            <w:tcW w:w="1117" w:type="dxa"/>
            <w:noWrap/>
            <w:hideMark/>
          </w:tcPr>
          <w:p w14:paraId="71337D90" w14:textId="119315DF" w:rsidR="00C0436C" w:rsidRPr="00B322A8" w:rsidRDefault="00C0436C" w:rsidP="00C12606">
            <w:pPr>
              <w:pStyle w:val="TAL"/>
              <w:keepNext w:val="0"/>
            </w:pPr>
            <w:r w:rsidRPr="00642C1B">
              <w:t>12.3</w:t>
            </w:r>
          </w:p>
        </w:tc>
        <w:tc>
          <w:tcPr>
            <w:tcW w:w="873" w:type="dxa"/>
            <w:noWrap/>
            <w:hideMark/>
          </w:tcPr>
          <w:p w14:paraId="5F64F233" w14:textId="77777777" w:rsidR="00C0436C" w:rsidRPr="00B322A8" w:rsidRDefault="00C0436C" w:rsidP="00C12606">
            <w:pPr>
              <w:pStyle w:val="TAL"/>
              <w:keepNext w:val="0"/>
            </w:pPr>
            <w:r w:rsidRPr="00B322A8">
              <w:t>11.352</w:t>
            </w:r>
          </w:p>
        </w:tc>
        <w:tc>
          <w:tcPr>
            <w:tcW w:w="873" w:type="dxa"/>
            <w:noWrap/>
            <w:hideMark/>
          </w:tcPr>
          <w:p w14:paraId="3EAC7627" w14:textId="77777777" w:rsidR="00C0436C" w:rsidRPr="00B322A8" w:rsidRDefault="00C0436C" w:rsidP="00C12606">
            <w:pPr>
              <w:pStyle w:val="TAL"/>
              <w:keepNext w:val="0"/>
            </w:pPr>
            <w:r w:rsidRPr="00B322A8">
              <w:t>90.8</w:t>
            </w:r>
          </w:p>
        </w:tc>
      </w:tr>
      <w:tr w:rsidR="00C0436C" w:rsidRPr="00B322A8" w14:paraId="1B30E227" w14:textId="77777777" w:rsidTr="00C12606">
        <w:trPr>
          <w:trHeight w:val="300"/>
        </w:trPr>
        <w:tc>
          <w:tcPr>
            <w:tcW w:w="1267" w:type="dxa"/>
            <w:noWrap/>
            <w:hideMark/>
          </w:tcPr>
          <w:p w14:paraId="4AFE008F" w14:textId="77777777" w:rsidR="00C0436C" w:rsidRPr="00B322A8" w:rsidRDefault="00C0436C" w:rsidP="00C12606">
            <w:pPr>
              <w:pStyle w:val="TAL"/>
              <w:keepNext w:val="0"/>
            </w:pPr>
            <w:r w:rsidRPr="00B322A8">
              <w:t>10</w:t>
            </w:r>
          </w:p>
        </w:tc>
        <w:tc>
          <w:tcPr>
            <w:tcW w:w="1100" w:type="dxa"/>
            <w:noWrap/>
            <w:hideMark/>
          </w:tcPr>
          <w:p w14:paraId="0D685AD3" w14:textId="77777777" w:rsidR="00C0436C" w:rsidRPr="00B322A8" w:rsidRDefault="00C0436C" w:rsidP="00C12606">
            <w:pPr>
              <w:pStyle w:val="TAL"/>
              <w:keepNext w:val="0"/>
            </w:pPr>
            <w:r w:rsidRPr="00B322A8">
              <w:t>-22.51</w:t>
            </w:r>
          </w:p>
        </w:tc>
        <w:tc>
          <w:tcPr>
            <w:tcW w:w="2107" w:type="dxa"/>
            <w:noWrap/>
            <w:hideMark/>
          </w:tcPr>
          <w:p w14:paraId="77710134" w14:textId="52BAC601" w:rsidR="00C0436C" w:rsidRPr="00B322A8" w:rsidRDefault="00C0436C" w:rsidP="00C12606">
            <w:pPr>
              <w:pStyle w:val="TAL"/>
              <w:keepNext w:val="0"/>
            </w:pPr>
            <w:r w:rsidRPr="00642C1B">
              <w:t>138</w:t>
            </w:r>
          </w:p>
        </w:tc>
        <w:tc>
          <w:tcPr>
            <w:tcW w:w="2082" w:type="dxa"/>
            <w:noWrap/>
            <w:hideMark/>
          </w:tcPr>
          <w:p w14:paraId="45481CB4" w14:textId="624B04D4" w:rsidR="00C0436C" w:rsidRPr="00B322A8" w:rsidRDefault="00C0436C" w:rsidP="00C12606">
            <w:pPr>
              <w:pStyle w:val="TAL"/>
              <w:keepNext w:val="0"/>
            </w:pPr>
            <w:r w:rsidRPr="00642C1B">
              <w:t>-130.96</w:t>
            </w:r>
          </w:p>
        </w:tc>
        <w:tc>
          <w:tcPr>
            <w:tcW w:w="1117" w:type="dxa"/>
            <w:noWrap/>
            <w:hideMark/>
          </w:tcPr>
          <w:p w14:paraId="7A82061F" w14:textId="73052B81" w:rsidR="00C0436C" w:rsidRPr="00B322A8" w:rsidRDefault="00C0436C" w:rsidP="00C12606">
            <w:pPr>
              <w:pStyle w:val="TAL"/>
              <w:keepNext w:val="0"/>
            </w:pPr>
            <w:r w:rsidRPr="00642C1B">
              <w:t>23.54</w:t>
            </w:r>
          </w:p>
        </w:tc>
        <w:tc>
          <w:tcPr>
            <w:tcW w:w="873" w:type="dxa"/>
            <w:noWrap/>
            <w:hideMark/>
          </w:tcPr>
          <w:p w14:paraId="6931C035" w14:textId="77777777" w:rsidR="00C0436C" w:rsidRPr="00B322A8" w:rsidRDefault="00C0436C" w:rsidP="00C12606">
            <w:pPr>
              <w:pStyle w:val="TAL"/>
              <w:keepNext w:val="0"/>
            </w:pPr>
            <w:r w:rsidRPr="00B322A8">
              <w:t>14.19</w:t>
            </w:r>
          </w:p>
        </w:tc>
        <w:tc>
          <w:tcPr>
            <w:tcW w:w="873" w:type="dxa"/>
            <w:noWrap/>
            <w:hideMark/>
          </w:tcPr>
          <w:p w14:paraId="34A78F4A" w14:textId="77777777" w:rsidR="00C0436C" w:rsidRPr="00B322A8" w:rsidRDefault="00C0436C" w:rsidP="00C12606">
            <w:pPr>
              <w:pStyle w:val="TAL"/>
              <w:keepNext w:val="0"/>
            </w:pPr>
            <w:r w:rsidRPr="00B322A8">
              <w:t>91.65</w:t>
            </w:r>
          </w:p>
        </w:tc>
      </w:tr>
      <w:tr w:rsidR="00C0436C" w:rsidRPr="00B322A8" w14:paraId="5AA03A04" w14:textId="77777777" w:rsidTr="00C12606">
        <w:trPr>
          <w:trHeight w:val="300"/>
        </w:trPr>
        <w:tc>
          <w:tcPr>
            <w:tcW w:w="1267" w:type="dxa"/>
            <w:noWrap/>
            <w:hideMark/>
          </w:tcPr>
          <w:p w14:paraId="3D60A498" w14:textId="77777777" w:rsidR="00C0436C" w:rsidRPr="00B322A8" w:rsidRDefault="00C0436C" w:rsidP="00C12606">
            <w:pPr>
              <w:pStyle w:val="TAL"/>
              <w:keepNext w:val="0"/>
            </w:pPr>
            <w:r w:rsidRPr="00B322A8">
              <w:t>11</w:t>
            </w:r>
          </w:p>
        </w:tc>
        <w:tc>
          <w:tcPr>
            <w:tcW w:w="1100" w:type="dxa"/>
            <w:noWrap/>
            <w:hideMark/>
          </w:tcPr>
          <w:p w14:paraId="3F973E6D" w14:textId="77777777" w:rsidR="00C0436C" w:rsidRPr="00B322A8" w:rsidRDefault="00C0436C" w:rsidP="00C12606">
            <w:pPr>
              <w:pStyle w:val="TAL"/>
              <w:keepNext w:val="0"/>
            </w:pPr>
            <w:r w:rsidRPr="00B322A8">
              <w:t>-25.81</w:t>
            </w:r>
          </w:p>
        </w:tc>
        <w:tc>
          <w:tcPr>
            <w:tcW w:w="2107" w:type="dxa"/>
            <w:noWrap/>
            <w:hideMark/>
          </w:tcPr>
          <w:p w14:paraId="2842A1F5" w14:textId="2862E2AF" w:rsidR="00C0436C" w:rsidRPr="00B322A8" w:rsidRDefault="00C0436C" w:rsidP="00C12606">
            <w:pPr>
              <w:pStyle w:val="TAL"/>
              <w:keepNext w:val="0"/>
            </w:pPr>
            <w:r w:rsidRPr="00642C1B">
              <w:t>195</w:t>
            </w:r>
          </w:p>
        </w:tc>
        <w:tc>
          <w:tcPr>
            <w:tcW w:w="2082" w:type="dxa"/>
            <w:noWrap/>
            <w:hideMark/>
          </w:tcPr>
          <w:p w14:paraId="1F4BFCFD" w14:textId="749F1FEC" w:rsidR="00C0436C" w:rsidRPr="00B322A8" w:rsidRDefault="00C0436C" w:rsidP="00C12606">
            <w:pPr>
              <w:pStyle w:val="TAL"/>
              <w:keepNext w:val="0"/>
            </w:pPr>
            <w:r w:rsidRPr="00642C1B">
              <w:t>-68.03</w:t>
            </w:r>
          </w:p>
        </w:tc>
        <w:tc>
          <w:tcPr>
            <w:tcW w:w="1117" w:type="dxa"/>
            <w:noWrap/>
            <w:hideMark/>
          </w:tcPr>
          <w:p w14:paraId="4135263D" w14:textId="1798A476" w:rsidR="00C0436C" w:rsidRPr="00B322A8" w:rsidRDefault="00C0436C" w:rsidP="00C12606">
            <w:pPr>
              <w:pStyle w:val="TAL"/>
              <w:keepNext w:val="0"/>
            </w:pPr>
            <w:r w:rsidRPr="00642C1B">
              <w:t>39.42</w:t>
            </w:r>
          </w:p>
        </w:tc>
        <w:tc>
          <w:tcPr>
            <w:tcW w:w="873" w:type="dxa"/>
            <w:noWrap/>
            <w:hideMark/>
          </w:tcPr>
          <w:p w14:paraId="2F08D212" w14:textId="77777777" w:rsidR="00C0436C" w:rsidRPr="00B322A8" w:rsidRDefault="00C0436C" w:rsidP="00C12606">
            <w:pPr>
              <w:pStyle w:val="TAL"/>
              <w:keepNext w:val="0"/>
            </w:pPr>
            <w:r w:rsidRPr="00B322A8">
              <w:t>14.19</w:t>
            </w:r>
          </w:p>
        </w:tc>
        <w:tc>
          <w:tcPr>
            <w:tcW w:w="873" w:type="dxa"/>
            <w:noWrap/>
            <w:hideMark/>
          </w:tcPr>
          <w:p w14:paraId="006FC333" w14:textId="77777777" w:rsidR="00C0436C" w:rsidRPr="00B322A8" w:rsidRDefault="00C0436C" w:rsidP="00C12606">
            <w:pPr>
              <w:pStyle w:val="TAL"/>
              <w:keepNext w:val="0"/>
            </w:pPr>
            <w:r w:rsidRPr="00B322A8">
              <w:t>89.79</w:t>
            </w:r>
          </w:p>
        </w:tc>
      </w:tr>
      <w:tr w:rsidR="00C0436C" w:rsidRPr="00B322A8" w14:paraId="1AD5482C" w14:textId="77777777" w:rsidTr="00C12606">
        <w:trPr>
          <w:trHeight w:val="300"/>
        </w:trPr>
        <w:tc>
          <w:tcPr>
            <w:tcW w:w="1267" w:type="dxa"/>
            <w:noWrap/>
            <w:hideMark/>
          </w:tcPr>
          <w:p w14:paraId="4FDE9806" w14:textId="77777777" w:rsidR="00C0436C" w:rsidRPr="00B322A8" w:rsidRDefault="00C0436C" w:rsidP="00C12606">
            <w:pPr>
              <w:pStyle w:val="TAL"/>
              <w:keepNext w:val="0"/>
            </w:pPr>
            <w:r w:rsidRPr="00B322A8">
              <w:t>12</w:t>
            </w:r>
          </w:p>
        </w:tc>
        <w:tc>
          <w:tcPr>
            <w:tcW w:w="1100" w:type="dxa"/>
            <w:noWrap/>
            <w:hideMark/>
          </w:tcPr>
          <w:p w14:paraId="297B0B0D" w14:textId="77777777" w:rsidR="00C0436C" w:rsidRPr="00B322A8" w:rsidRDefault="00C0436C" w:rsidP="00C12606">
            <w:pPr>
              <w:pStyle w:val="TAL"/>
              <w:keepNext w:val="0"/>
            </w:pPr>
            <w:r w:rsidRPr="00B322A8">
              <w:t>-20.41</w:t>
            </w:r>
          </w:p>
        </w:tc>
        <w:tc>
          <w:tcPr>
            <w:tcW w:w="2107" w:type="dxa"/>
            <w:noWrap/>
            <w:hideMark/>
          </w:tcPr>
          <w:p w14:paraId="7063C8A3" w14:textId="55EA02EE" w:rsidR="00C0436C" w:rsidRPr="00B322A8" w:rsidRDefault="00C0436C" w:rsidP="00C12606">
            <w:pPr>
              <w:pStyle w:val="TAL"/>
              <w:keepNext w:val="0"/>
            </w:pPr>
            <w:r w:rsidRPr="00642C1B">
              <w:t>286</w:t>
            </w:r>
          </w:p>
        </w:tc>
        <w:tc>
          <w:tcPr>
            <w:tcW w:w="2082" w:type="dxa"/>
            <w:noWrap/>
            <w:hideMark/>
          </w:tcPr>
          <w:p w14:paraId="3F150A07" w14:textId="0D7F49EB" w:rsidR="00C0436C" w:rsidRPr="00B322A8" w:rsidRDefault="00C0436C" w:rsidP="00C12606">
            <w:pPr>
              <w:pStyle w:val="TAL"/>
              <w:keepNext w:val="0"/>
            </w:pPr>
            <w:r w:rsidRPr="00642C1B">
              <w:t>138.79</w:t>
            </w:r>
          </w:p>
        </w:tc>
        <w:tc>
          <w:tcPr>
            <w:tcW w:w="1117" w:type="dxa"/>
            <w:noWrap/>
            <w:hideMark/>
          </w:tcPr>
          <w:p w14:paraId="252E8F47" w14:textId="67436D99" w:rsidR="00C0436C" w:rsidRPr="00B322A8" w:rsidRDefault="00C0436C" w:rsidP="00C12606">
            <w:pPr>
              <w:pStyle w:val="TAL"/>
              <w:keepNext w:val="0"/>
            </w:pPr>
            <w:r w:rsidRPr="00642C1B">
              <w:t>2.1</w:t>
            </w:r>
          </w:p>
        </w:tc>
        <w:tc>
          <w:tcPr>
            <w:tcW w:w="873" w:type="dxa"/>
            <w:noWrap/>
            <w:hideMark/>
          </w:tcPr>
          <w:p w14:paraId="063B5D61" w14:textId="77777777" w:rsidR="00C0436C" w:rsidRPr="00B322A8" w:rsidRDefault="00C0436C" w:rsidP="00C12606">
            <w:pPr>
              <w:pStyle w:val="TAL"/>
              <w:keepNext w:val="0"/>
            </w:pPr>
            <w:r w:rsidRPr="00B322A8">
              <w:t>14.19</w:t>
            </w:r>
          </w:p>
        </w:tc>
        <w:tc>
          <w:tcPr>
            <w:tcW w:w="873" w:type="dxa"/>
            <w:noWrap/>
            <w:hideMark/>
          </w:tcPr>
          <w:p w14:paraId="2E7A09C3" w14:textId="77777777" w:rsidR="00C0436C" w:rsidRPr="00B322A8" w:rsidRDefault="00C0436C" w:rsidP="00C12606">
            <w:pPr>
              <w:pStyle w:val="TAL"/>
              <w:keepNext w:val="0"/>
            </w:pPr>
            <w:r w:rsidRPr="00B322A8">
              <w:t>90.84</w:t>
            </w:r>
          </w:p>
        </w:tc>
      </w:tr>
      <w:tr w:rsidR="00C0436C" w:rsidRPr="00B322A8" w14:paraId="1D742EFD" w14:textId="77777777" w:rsidTr="00C12606">
        <w:trPr>
          <w:trHeight w:val="300"/>
        </w:trPr>
        <w:tc>
          <w:tcPr>
            <w:tcW w:w="1267" w:type="dxa"/>
            <w:noWrap/>
            <w:hideMark/>
          </w:tcPr>
          <w:p w14:paraId="033E7AA8" w14:textId="77777777" w:rsidR="00C0436C" w:rsidRPr="00B322A8" w:rsidRDefault="00C0436C" w:rsidP="00C12606">
            <w:pPr>
              <w:pStyle w:val="TAL"/>
              <w:keepNext w:val="0"/>
            </w:pPr>
            <w:r w:rsidRPr="00B322A8">
              <w:t>13</w:t>
            </w:r>
          </w:p>
        </w:tc>
        <w:tc>
          <w:tcPr>
            <w:tcW w:w="1100" w:type="dxa"/>
            <w:noWrap/>
            <w:hideMark/>
          </w:tcPr>
          <w:p w14:paraId="0EF43B21" w14:textId="77777777" w:rsidR="00C0436C" w:rsidRPr="00B322A8" w:rsidRDefault="00C0436C" w:rsidP="00C12606">
            <w:pPr>
              <w:pStyle w:val="TAL"/>
              <w:keepNext w:val="0"/>
            </w:pPr>
            <w:r w:rsidRPr="00B322A8">
              <w:t>-30.01</w:t>
            </w:r>
          </w:p>
        </w:tc>
        <w:tc>
          <w:tcPr>
            <w:tcW w:w="2107" w:type="dxa"/>
            <w:noWrap/>
            <w:hideMark/>
          </w:tcPr>
          <w:p w14:paraId="4A8D0807" w14:textId="20D06D63" w:rsidR="00C0436C" w:rsidRPr="00B322A8" w:rsidRDefault="00C0436C" w:rsidP="00C12606">
            <w:pPr>
              <w:pStyle w:val="TAL"/>
              <w:keepNext w:val="0"/>
            </w:pPr>
            <w:r w:rsidRPr="00642C1B">
              <w:t>629</w:t>
            </w:r>
          </w:p>
        </w:tc>
        <w:tc>
          <w:tcPr>
            <w:tcW w:w="2082" w:type="dxa"/>
            <w:noWrap/>
            <w:hideMark/>
          </w:tcPr>
          <w:p w14:paraId="1F79D760" w14:textId="77012A88" w:rsidR="00C0436C" w:rsidRPr="00B322A8" w:rsidRDefault="00C0436C" w:rsidP="00C12606">
            <w:pPr>
              <w:pStyle w:val="TAL"/>
              <w:keepNext w:val="0"/>
            </w:pPr>
            <w:r w:rsidRPr="00642C1B">
              <w:t>7.71</w:t>
            </w:r>
          </w:p>
        </w:tc>
        <w:tc>
          <w:tcPr>
            <w:tcW w:w="1117" w:type="dxa"/>
            <w:noWrap/>
            <w:hideMark/>
          </w:tcPr>
          <w:p w14:paraId="204847C2" w14:textId="02C98CC2" w:rsidR="00C0436C" w:rsidRPr="00B322A8" w:rsidRDefault="00C0436C" w:rsidP="00C12606">
            <w:pPr>
              <w:pStyle w:val="TAL"/>
              <w:keepNext w:val="0"/>
            </w:pPr>
            <w:r w:rsidRPr="00642C1B">
              <w:t>66.3</w:t>
            </w:r>
          </w:p>
        </w:tc>
        <w:tc>
          <w:tcPr>
            <w:tcW w:w="873" w:type="dxa"/>
            <w:noWrap/>
            <w:hideMark/>
          </w:tcPr>
          <w:p w14:paraId="0FF594B4" w14:textId="77777777" w:rsidR="00C0436C" w:rsidRPr="00B322A8" w:rsidRDefault="00C0436C" w:rsidP="00C12606">
            <w:pPr>
              <w:pStyle w:val="TAL"/>
              <w:keepNext w:val="0"/>
            </w:pPr>
            <w:r w:rsidRPr="00B322A8">
              <w:t>14.19</w:t>
            </w:r>
          </w:p>
        </w:tc>
        <w:tc>
          <w:tcPr>
            <w:tcW w:w="873" w:type="dxa"/>
            <w:noWrap/>
            <w:hideMark/>
          </w:tcPr>
          <w:p w14:paraId="5B566BD8" w14:textId="77777777" w:rsidR="00C0436C" w:rsidRPr="00B322A8" w:rsidRDefault="00C0436C" w:rsidP="00C12606">
            <w:pPr>
              <w:pStyle w:val="TAL"/>
              <w:keepNext w:val="0"/>
            </w:pPr>
            <w:r w:rsidRPr="00B322A8">
              <w:t>89.45</w:t>
            </w:r>
          </w:p>
        </w:tc>
      </w:tr>
      <w:tr w:rsidR="00C0436C" w:rsidRPr="00B322A8" w14:paraId="25DABD39" w14:textId="77777777" w:rsidTr="00C12606">
        <w:trPr>
          <w:trHeight w:val="300"/>
        </w:trPr>
        <w:tc>
          <w:tcPr>
            <w:tcW w:w="1267" w:type="dxa"/>
            <w:noWrap/>
            <w:hideMark/>
          </w:tcPr>
          <w:p w14:paraId="0D3B5A82" w14:textId="77777777" w:rsidR="00C0436C" w:rsidRPr="00B322A8" w:rsidRDefault="00C0436C" w:rsidP="00C12606">
            <w:pPr>
              <w:pStyle w:val="TAL"/>
              <w:keepNext w:val="0"/>
            </w:pPr>
            <w:r w:rsidRPr="00B322A8">
              <w:t>14</w:t>
            </w:r>
          </w:p>
        </w:tc>
        <w:tc>
          <w:tcPr>
            <w:tcW w:w="1100" w:type="dxa"/>
            <w:noWrap/>
            <w:hideMark/>
          </w:tcPr>
          <w:p w14:paraId="390BE25A" w14:textId="77777777" w:rsidR="00C0436C" w:rsidRPr="00B322A8" w:rsidRDefault="00C0436C" w:rsidP="00C12606">
            <w:pPr>
              <w:pStyle w:val="TAL"/>
              <w:keepNext w:val="0"/>
            </w:pPr>
            <w:r w:rsidRPr="00B322A8">
              <w:t>-29.41</w:t>
            </w:r>
          </w:p>
        </w:tc>
        <w:tc>
          <w:tcPr>
            <w:tcW w:w="2107" w:type="dxa"/>
            <w:noWrap/>
            <w:hideMark/>
          </w:tcPr>
          <w:p w14:paraId="17F76838" w14:textId="0929B0F1" w:rsidR="00C0436C" w:rsidRPr="00B322A8" w:rsidRDefault="00C0436C" w:rsidP="00C12606">
            <w:pPr>
              <w:pStyle w:val="TAL"/>
              <w:keepNext w:val="0"/>
            </w:pPr>
            <w:r w:rsidRPr="00642C1B">
              <w:t>1081</w:t>
            </w:r>
          </w:p>
        </w:tc>
        <w:tc>
          <w:tcPr>
            <w:tcW w:w="2082" w:type="dxa"/>
            <w:noWrap/>
            <w:hideMark/>
          </w:tcPr>
          <w:p w14:paraId="0965F7CD" w14:textId="1F75C574" w:rsidR="00C0436C" w:rsidRPr="00B322A8" w:rsidRDefault="00C0436C" w:rsidP="00C12606">
            <w:pPr>
              <w:pStyle w:val="TAL"/>
              <w:keepNext w:val="0"/>
            </w:pPr>
            <w:r w:rsidRPr="00642C1B">
              <w:t>20.92</w:t>
            </w:r>
          </w:p>
        </w:tc>
        <w:tc>
          <w:tcPr>
            <w:tcW w:w="1117" w:type="dxa"/>
            <w:noWrap/>
            <w:hideMark/>
          </w:tcPr>
          <w:p w14:paraId="27E02394" w14:textId="0424AA95" w:rsidR="00C0436C" w:rsidRPr="00B322A8" w:rsidRDefault="00C0436C" w:rsidP="00C12606">
            <w:pPr>
              <w:pStyle w:val="TAL"/>
              <w:keepNext w:val="0"/>
            </w:pPr>
            <w:r w:rsidRPr="00642C1B">
              <w:t>68.27</w:t>
            </w:r>
          </w:p>
        </w:tc>
        <w:tc>
          <w:tcPr>
            <w:tcW w:w="873" w:type="dxa"/>
            <w:noWrap/>
            <w:hideMark/>
          </w:tcPr>
          <w:p w14:paraId="5CC1AFC4" w14:textId="77777777" w:rsidR="00C0436C" w:rsidRPr="00B322A8" w:rsidRDefault="00C0436C" w:rsidP="00C12606">
            <w:pPr>
              <w:pStyle w:val="TAL"/>
              <w:keepNext w:val="0"/>
            </w:pPr>
            <w:r w:rsidRPr="00B322A8">
              <w:t>14.19</w:t>
            </w:r>
          </w:p>
        </w:tc>
        <w:tc>
          <w:tcPr>
            <w:tcW w:w="873" w:type="dxa"/>
            <w:noWrap/>
            <w:hideMark/>
          </w:tcPr>
          <w:p w14:paraId="0D80EB97" w14:textId="77777777" w:rsidR="00C0436C" w:rsidRPr="00B322A8" w:rsidRDefault="00C0436C" w:rsidP="00C12606">
            <w:pPr>
              <w:pStyle w:val="TAL"/>
              <w:keepNext w:val="0"/>
            </w:pPr>
            <w:r w:rsidRPr="00B322A8">
              <w:t>93.25</w:t>
            </w:r>
          </w:p>
        </w:tc>
      </w:tr>
      <w:tr w:rsidR="00C0436C" w:rsidRPr="00B322A8" w14:paraId="68EB7C70" w14:textId="77777777" w:rsidTr="00C12606">
        <w:trPr>
          <w:trHeight w:val="300"/>
        </w:trPr>
        <w:tc>
          <w:tcPr>
            <w:tcW w:w="1267" w:type="dxa"/>
            <w:noWrap/>
            <w:hideMark/>
          </w:tcPr>
          <w:p w14:paraId="539A047B" w14:textId="77777777" w:rsidR="00C0436C" w:rsidRPr="00B322A8" w:rsidRDefault="00C0436C" w:rsidP="00C12606">
            <w:pPr>
              <w:pStyle w:val="TAL"/>
              <w:keepNext w:val="0"/>
            </w:pPr>
            <w:r w:rsidRPr="00B322A8">
              <w:t>Ini. delay [ns]</w:t>
            </w:r>
          </w:p>
        </w:tc>
        <w:tc>
          <w:tcPr>
            <w:tcW w:w="1100" w:type="dxa"/>
            <w:noWrap/>
            <w:hideMark/>
          </w:tcPr>
          <w:p w14:paraId="56AAB52E" w14:textId="77777777" w:rsidR="00C0436C" w:rsidRPr="00B322A8" w:rsidRDefault="00C0436C" w:rsidP="00C12606">
            <w:pPr>
              <w:pStyle w:val="TAL"/>
              <w:keepNext w:val="0"/>
            </w:pPr>
            <w:r w:rsidRPr="00B322A8">
              <w:t>XPR [dB]</w:t>
            </w:r>
          </w:p>
        </w:tc>
        <w:tc>
          <w:tcPr>
            <w:tcW w:w="2107" w:type="dxa"/>
            <w:noWrap/>
            <w:hideMark/>
          </w:tcPr>
          <w:p w14:paraId="6DF57F06" w14:textId="77777777" w:rsidR="00C0436C" w:rsidRPr="00B322A8" w:rsidRDefault="00C0436C" w:rsidP="00C12606">
            <w:pPr>
              <w:pStyle w:val="TAL"/>
              <w:keepNext w:val="0"/>
            </w:pPr>
            <w:r w:rsidRPr="00B322A8">
              <w:t>PL [dB]</w:t>
            </w:r>
          </w:p>
        </w:tc>
        <w:tc>
          <w:tcPr>
            <w:tcW w:w="2082" w:type="dxa"/>
            <w:noWrap/>
            <w:hideMark/>
          </w:tcPr>
          <w:p w14:paraId="7E16F6CC" w14:textId="77777777" w:rsidR="00C0436C" w:rsidRPr="00B322A8" w:rsidRDefault="00C0436C" w:rsidP="00C12606">
            <w:pPr>
              <w:pStyle w:val="TAL"/>
              <w:keepNext w:val="0"/>
            </w:pPr>
            <w:proofErr w:type="spellStart"/>
            <w:r w:rsidRPr="00B322A8">
              <w:t>ZoA</w:t>
            </w:r>
            <w:proofErr w:type="spellEnd"/>
            <w:r w:rsidRPr="00B322A8">
              <w:t xml:space="preserve"> [°]</w:t>
            </w:r>
          </w:p>
        </w:tc>
        <w:tc>
          <w:tcPr>
            <w:tcW w:w="1117" w:type="dxa"/>
            <w:noWrap/>
            <w:hideMark/>
          </w:tcPr>
          <w:p w14:paraId="5206E66C" w14:textId="77777777" w:rsidR="00C0436C" w:rsidRPr="00B322A8" w:rsidRDefault="00C0436C" w:rsidP="00C12606">
            <w:pPr>
              <w:pStyle w:val="TAL"/>
              <w:keepNext w:val="0"/>
            </w:pPr>
            <w:r w:rsidRPr="00B322A8">
              <w:t>ASD [°]</w:t>
            </w:r>
          </w:p>
        </w:tc>
        <w:tc>
          <w:tcPr>
            <w:tcW w:w="873" w:type="dxa"/>
            <w:noWrap/>
            <w:hideMark/>
          </w:tcPr>
          <w:p w14:paraId="6DC28FE1" w14:textId="77777777" w:rsidR="00C0436C" w:rsidRPr="00B322A8" w:rsidRDefault="00C0436C" w:rsidP="00C12606">
            <w:pPr>
              <w:pStyle w:val="TAL"/>
              <w:keepNext w:val="0"/>
            </w:pPr>
            <w:r w:rsidRPr="00B322A8">
              <w:t>ZSA [°]</w:t>
            </w:r>
          </w:p>
        </w:tc>
        <w:tc>
          <w:tcPr>
            <w:tcW w:w="873" w:type="dxa"/>
            <w:noWrap/>
            <w:hideMark/>
          </w:tcPr>
          <w:p w14:paraId="5C1691FD" w14:textId="77777777" w:rsidR="00C0436C" w:rsidRPr="00B322A8" w:rsidRDefault="00C0436C" w:rsidP="00C12606">
            <w:pPr>
              <w:pStyle w:val="TAL"/>
              <w:keepNext w:val="0"/>
            </w:pPr>
            <w:r w:rsidRPr="00B322A8">
              <w:t>ZSD [°]</w:t>
            </w:r>
          </w:p>
        </w:tc>
      </w:tr>
      <w:tr w:rsidR="00C0436C" w:rsidRPr="00B322A8" w14:paraId="5C9AB5A2" w14:textId="77777777" w:rsidTr="00C12606">
        <w:trPr>
          <w:trHeight w:val="300"/>
        </w:trPr>
        <w:tc>
          <w:tcPr>
            <w:tcW w:w="1267" w:type="dxa"/>
            <w:noWrap/>
            <w:hideMark/>
          </w:tcPr>
          <w:p w14:paraId="2D11B340" w14:textId="77777777" w:rsidR="00C0436C" w:rsidRPr="00B322A8" w:rsidRDefault="00C0436C" w:rsidP="00C12606">
            <w:pPr>
              <w:pStyle w:val="TAL"/>
              <w:keepNext w:val="0"/>
            </w:pPr>
            <w:r w:rsidRPr="00B322A8">
              <w:t>1430</w:t>
            </w:r>
          </w:p>
        </w:tc>
        <w:tc>
          <w:tcPr>
            <w:tcW w:w="1100" w:type="dxa"/>
            <w:noWrap/>
            <w:hideMark/>
          </w:tcPr>
          <w:p w14:paraId="1B165A92" w14:textId="77777777" w:rsidR="00C0436C" w:rsidRPr="00B322A8" w:rsidRDefault="00C0436C" w:rsidP="00C12606">
            <w:pPr>
              <w:pStyle w:val="TAL"/>
              <w:keepNext w:val="0"/>
            </w:pPr>
            <w:r w:rsidRPr="00B322A8">
              <w:t>8</w:t>
            </w:r>
          </w:p>
        </w:tc>
        <w:tc>
          <w:tcPr>
            <w:tcW w:w="2107" w:type="dxa"/>
            <w:noWrap/>
            <w:hideMark/>
          </w:tcPr>
          <w:p w14:paraId="439D4EFB" w14:textId="77777777" w:rsidR="00C0436C" w:rsidRPr="00B322A8" w:rsidRDefault="00C0436C" w:rsidP="00C12606">
            <w:pPr>
              <w:pStyle w:val="TAL"/>
              <w:keepNext w:val="0"/>
            </w:pPr>
            <w:r w:rsidRPr="00B322A8">
              <w:t>104.27</w:t>
            </w:r>
          </w:p>
        </w:tc>
        <w:tc>
          <w:tcPr>
            <w:tcW w:w="2082" w:type="dxa"/>
            <w:noWrap/>
            <w:hideMark/>
          </w:tcPr>
          <w:p w14:paraId="04EBD904" w14:textId="77777777" w:rsidR="00C0436C" w:rsidRPr="00B322A8" w:rsidRDefault="00C0436C" w:rsidP="00C12606">
            <w:pPr>
              <w:pStyle w:val="TAL"/>
              <w:keepNext w:val="0"/>
            </w:pPr>
            <w:r w:rsidRPr="00B322A8">
              <w:t>90</w:t>
            </w:r>
          </w:p>
        </w:tc>
        <w:tc>
          <w:tcPr>
            <w:tcW w:w="1117" w:type="dxa"/>
            <w:noWrap/>
            <w:hideMark/>
          </w:tcPr>
          <w:p w14:paraId="66F11C28" w14:textId="0DB0CA3F" w:rsidR="00C0436C" w:rsidRPr="00B322A8" w:rsidRDefault="00C0436C" w:rsidP="00C12606">
            <w:pPr>
              <w:pStyle w:val="TAL"/>
              <w:keepNext w:val="0"/>
            </w:pPr>
            <w:r w:rsidRPr="00B322A8">
              <w:t>5.7</w:t>
            </w:r>
            <w:r>
              <w:t>9</w:t>
            </w:r>
          </w:p>
        </w:tc>
        <w:tc>
          <w:tcPr>
            <w:tcW w:w="873" w:type="dxa"/>
            <w:noWrap/>
            <w:hideMark/>
          </w:tcPr>
          <w:p w14:paraId="4AD22317" w14:textId="77777777" w:rsidR="00C0436C" w:rsidRPr="00B322A8" w:rsidRDefault="00C0436C" w:rsidP="00C12606">
            <w:pPr>
              <w:pStyle w:val="TAL"/>
              <w:keepNext w:val="0"/>
            </w:pPr>
            <w:r w:rsidRPr="00B322A8">
              <w:t>0</w:t>
            </w:r>
          </w:p>
        </w:tc>
        <w:tc>
          <w:tcPr>
            <w:tcW w:w="873" w:type="dxa"/>
            <w:noWrap/>
            <w:hideMark/>
          </w:tcPr>
          <w:p w14:paraId="7A990D28" w14:textId="77777777" w:rsidR="00C0436C" w:rsidRPr="00B322A8" w:rsidRDefault="00C0436C" w:rsidP="00C12606">
            <w:pPr>
              <w:pStyle w:val="TAL"/>
              <w:keepNext w:val="0"/>
            </w:pPr>
            <w:r w:rsidRPr="00B322A8">
              <w:t>1.27</w:t>
            </w:r>
          </w:p>
        </w:tc>
      </w:tr>
      <w:tr w:rsidR="00C0436C" w:rsidRPr="00B322A8" w14:paraId="02453390" w14:textId="77777777" w:rsidTr="00C12606">
        <w:trPr>
          <w:trHeight w:val="300"/>
        </w:trPr>
        <w:tc>
          <w:tcPr>
            <w:tcW w:w="1267" w:type="dxa"/>
            <w:noWrap/>
            <w:hideMark/>
          </w:tcPr>
          <w:p w14:paraId="3636FCAA" w14:textId="77777777" w:rsidR="00C0436C" w:rsidRPr="00B322A8" w:rsidRDefault="00C0436C" w:rsidP="00C12606">
            <w:pPr>
              <w:pStyle w:val="TAL"/>
              <w:keepNext w:val="0"/>
            </w:pPr>
            <w:r w:rsidRPr="00B322A8">
              <w:t>UE speed [m/s]</w:t>
            </w:r>
          </w:p>
        </w:tc>
        <w:tc>
          <w:tcPr>
            <w:tcW w:w="1100" w:type="dxa"/>
            <w:noWrap/>
            <w:hideMark/>
          </w:tcPr>
          <w:p w14:paraId="7687E66A" w14:textId="77777777" w:rsidR="00C0436C" w:rsidRPr="00B322A8" w:rsidRDefault="00C0436C" w:rsidP="00C12606">
            <w:pPr>
              <w:pStyle w:val="TAL"/>
              <w:keepNext w:val="0"/>
            </w:pPr>
            <w:r w:rsidRPr="00B322A8">
              <w:t>UE DoT Az [°]</w:t>
            </w:r>
          </w:p>
        </w:tc>
        <w:tc>
          <w:tcPr>
            <w:tcW w:w="2107" w:type="dxa"/>
            <w:noWrap/>
            <w:hideMark/>
          </w:tcPr>
          <w:p w14:paraId="569F567C" w14:textId="77777777" w:rsidR="00C0436C" w:rsidRPr="00B322A8" w:rsidRDefault="00C0436C" w:rsidP="00C12606">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39C5B521" w14:textId="77777777" w:rsidR="00C0436C" w:rsidRPr="00B322A8" w:rsidRDefault="00C0436C" w:rsidP="00C12606">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117" w:type="dxa"/>
            <w:noWrap/>
            <w:hideMark/>
          </w:tcPr>
          <w:p w14:paraId="70C283E8" w14:textId="77777777" w:rsidR="00C0436C" w:rsidRPr="00B322A8" w:rsidRDefault="00C0436C" w:rsidP="00C12606">
            <w:pPr>
              <w:pStyle w:val="TAL"/>
              <w:keepNext w:val="0"/>
            </w:pPr>
            <w:r w:rsidRPr="00B322A8">
              <w:t>K-factor [dB]</w:t>
            </w:r>
          </w:p>
        </w:tc>
        <w:tc>
          <w:tcPr>
            <w:tcW w:w="873" w:type="dxa"/>
            <w:noWrap/>
            <w:hideMark/>
          </w:tcPr>
          <w:p w14:paraId="714B6213" w14:textId="77777777" w:rsidR="00C0436C" w:rsidRPr="00B322A8" w:rsidRDefault="00C0436C" w:rsidP="00C12606">
            <w:pPr>
              <w:pStyle w:val="TAL"/>
              <w:keepNext w:val="0"/>
            </w:pPr>
            <w:r w:rsidRPr="00B322A8">
              <w:t xml:space="preserve"> </w:t>
            </w:r>
          </w:p>
        </w:tc>
        <w:tc>
          <w:tcPr>
            <w:tcW w:w="873" w:type="dxa"/>
            <w:noWrap/>
            <w:hideMark/>
          </w:tcPr>
          <w:p w14:paraId="73FE6A69" w14:textId="77777777" w:rsidR="00C0436C" w:rsidRPr="00B322A8" w:rsidRDefault="00C0436C" w:rsidP="00C12606">
            <w:pPr>
              <w:pStyle w:val="TAL"/>
              <w:keepNext w:val="0"/>
            </w:pPr>
          </w:p>
        </w:tc>
      </w:tr>
      <w:tr w:rsidR="00C0436C" w:rsidRPr="00B322A8" w14:paraId="02208CA5" w14:textId="77777777" w:rsidTr="00C12606">
        <w:trPr>
          <w:trHeight w:val="300"/>
        </w:trPr>
        <w:tc>
          <w:tcPr>
            <w:tcW w:w="1267" w:type="dxa"/>
            <w:noWrap/>
            <w:hideMark/>
          </w:tcPr>
          <w:p w14:paraId="33D7C0B4" w14:textId="77777777" w:rsidR="00C0436C" w:rsidRPr="00B322A8" w:rsidRDefault="00C0436C" w:rsidP="00C12606">
            <w:pPr>
              <w:pStyle w:val="TAL"/>
              <w:keepNext w:val="0"/>
            </w:pPr>
            <w:r w:rsidRPr="00B322A8">
              <w:t>8.33</w:t>
            </w:r>
          </w:p>
        </w:tc>
        <w:tc>
          <w:tcPr>
            <w:tcW w:w="1100" w:type="dxa"/>
            <w:noWrap/>
            <w:hideMark/>
          </w:tcPr>
          <w:p w14:paraId="7708855E" w14:textId="77777777" w:rsidR="00C0436C" w:rsidRPr="00B322A8" w:rsidRDefault="00C0436C" w:rsidP="00C12606">
            <w:pPr>
              <w:pStyle w:val="TAL"/>
              <w:keepNext w:val="0"/>
            </w:pPr>
            <w:r w:rsidRPr="00B322A8">
              <w:t>-137.</w:t>
            </w:r>
            <w:r>
              <w:t>83</w:t>
            </w:r>
          </w:p>
        </w:tc>
        <w:tc>
          <w:tcPr>
            <w:tcW w:w="2107" w:type="dxa"/>
            <w:noWrap/>
            <w:hideMark/>
          </w:tcPr>
          <w:p w14:paraId="1CF15F09" w14:textId="77777777" w:rsidR="00C0436C" w:rsidRPr="00B322A8" w:rsidRDefault="00C0436C" w:rsidP="00C12606">
            <w:pPr>
              <w:pStyle w:val="TAL"/>
              <w:keepNext w:val="0"/>
            </w:pPr>
            <w:r w:rsidRPr="00B322A8">
              <w:t>(428.41,11.4,1.5)</w:t>
            </w:r>
          </w:p>
        </w:tc>
        <w:tc>
          <w:tcPr>
            <w:tcW w:w="2082" w:type="dxa"/>
            <w:noWrap/>
            <w:hideMark/>
          </w:tcPr>
          <w:p w14:paraId="72D7A7B8" w14:textId="77777777" w:rsidR="00C0436C" w:rsidRPr="00B322A8" w:rsidRDefault="00C0436C" w:rsidP="00C12606">
            <w:pPr>
              <w:pStyle w:val="TAL"/>
              <w:keepNext w:val="0"/>
            </w:pPr>
            <w:r w:rsidRPr="00B322A8">
              <w:t>(0,0,10)</w:t>
            </w:r>
          </w:p>
        </w:tc>
        <w:tc>
          <w:tcPr>
            <w:tcW w:w="1117" w:type="dxa"/>
            <w:noWrap/>
            <w:hideMark/>
          </w:tcPr>
          <w:p w14:paraId="564A3AAC" w14:textId="77777777" w:rsidR="00C0436C" w:rsidRPr="00B322A8" w:rsidRDefault="00C0436C" w:rsidP="00C12606">
            <w:pPr>
              <w:pStyle w:val="TAL"/>
              <w:keepNext w:val="0"/>
            </w:pPr>
            <w:r w:rsidRPr="00B322A8">
              <w:t>9</w:t>
            </w:r>
          </w:p>
        </w:tc>
        <w:tc>
          <w:tcPr>
            <w:tcW w:w="873" w:type="dxa"/>
            <w:noWrap/>
            <w:hideMark/>
          </w:tcPr>
          <w:p w14:paraId="78B9C9FF" w14:textId="77777777" w:rsidR="00C0436C" w:rsidRPr="00B322A8" w:rsidRDefault="00C0436C" w:rsidP="00C12606">
            <w:pPr>
              <w:pStyle w:val="TAL"/>
              <w:keepNext w:val="0"/>
            </w:pPr>
          </w:p>
        </w:tc>
        <w:tc>
          <w:tcPr>
            <w:tcW w:w="873" w:type="dxa"/>
            <w:noWrap/>
            <w:hideMark/>
          </w:tcPr>
          <w:p w14:paraId="0A8742F6" w14:textId="77777777" w:rsidR="00C0436C" w:rsidRPr="00B322A8" w:rsidRDefault="00C0436C" w:rsidP="00C12606">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193" w:name="_Toc47103333"/>
      <w:bookmarkStart w:id="194"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193"/>
      <w:r w:rsidR="00090BCB" w:rsidRPr="00C61007">
        <w:rPr>
          <w:rFonts w:eastAsia="宋体"/>
        </w:rPr>
        <w:t>UE coordinate system</w:t>
      </w:r>
      <w:bookmarkEnd w:id="194"/>
    </w:p>
    <w:p w14:paraId="5C31BF5F" w14:textId="77777777" w:rsidR="00DE4C4B" w:rsidRDefault="00D77410" w:rsidP="00DE4C4B">
      <w:pPr>
        <w:pStyle w:val="1"/>
      </w:pPr>
      <w:bookmarkStart w:id="195"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5"/>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524B7FE1" w:rsidR="00362DB3" w:rsidRDefault="00362DB3" w:rsidP="00362DB3">
      <w:pPr>
        <w:rPr>
          <w:rFonts w:eastAsia="等线"/>
          <w:lang w:val="en-US" w:eastAsia="zh-CN"/>
        </w:rPr>
      </w:pPr>
      <w:r>
        <w:rPr>
          <w:rFonts w:eastAsia="等线"/>
          <w:lang w:val="en-US" w:eastAsia="zh-CN"/>
        </w:rPr>
        <w:lastRenderedPageBreak/>
        <w:t>The coordinate system for UE positioning is the guidance to specify the UE orientation in Annex A of [</w:t>
      </w:r>
      <w:r w:rsidR="007B3CAF">
        <w:rPr>
          <w:rFonts w:eastAsia="等线" w:hint="eastAsia"/>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proofErr w:type="spellStart"/>
      <w:r w:rsidRPr="007974E8">
        <w:rPr>
          <w:rFonts w:eastAsia="等线"/>
          <w:i/>
          <w:iCs/>
          <w:lang w:val="en-US" w:eastAsia="zh-CN"/>
        </w:rPr>
        <w:t>x</w:t>
      </w:r>
      <w:r w:rsidRPr="00AE6D84">
        <w:rPr>
          <w:rFonts w:eastAsia="等线"/>
          <w:vertAlign w:val="subscript"/>
          <w:lang w:val="en-US" w:eastAsia="zh-CN"/>
        </w:rPr>
        <w:t>DUT</w:t>
      </w:r>
      <w:proofErr w:type="spellEnd"/>
      <w:r>
        <w:rPr>
          <w:rFonts w:eastAsia="等线"/>
          <w:lang w:val="en-US" w:eastAsia="zh-CN"/>
        </w:rPr>
        <w:t xml:space="preserve">, </w:t>
      </w:r>
      <w:proofErr w:type="spellStart"/>
      <w:r w:rsidRPr="007974E8">
        <w:rPr>
          <w:rFonts w:eastAsia="等线"/>
          <w:i/>
          <w:iCs/>
          <w:lang w:val="en-US" w:eastAsia="zh-CN"/>
        </w:rPr>
        <w:t>y</w:t>
      </w:r>
      <w:r w:rsidRPr="00AE6D84">
        <w:rPr>
          <w:rFonts w:eastAsia="等线"/>
          <w:vertAlign w:val="subscript"/>
          <w:lang w:val="en-US" w:eastAsia="zh-CN"/>
        </w:rPr>
        <w:t>DUT</w:t>
      </w:r>
      <w:proofErr w:type="spellEnd"/>
      <w:r>
        <w:rPr>
          <w:rFonts w:eastAsia="等线"/>
          <w:lang w:val="en-US" w:eastAsia="zh-CN"/>
        </w:rPr>
        <w:t xml:space="preserve"> and </w:t>
      </w:r>
      <w:proofErr w:type="spellStart"/>
      <w:r w:rsidRPr="007974E8">
        <w:rPr>
          <w:rFonts w:eastAsia="等线"/>
          <w:i/>
          <w:iCs/>
          <w:lang w:val="en-US" w:eastAsia="zh-CN"/>
        </w:rPr>
        <w:t>z</w:t>
      </w:r>
      <w:r w:rsidRPr="00AE6D84">
        <w:rPr>
          <w:rFonts w:eastAsia="等线"/>
          <w:vertAlign w:val="subscript"/>
          <w:lang w:val="en-US" w:eastAsia="zh-CN"/>
        </w:rPr>
        <w:t>DUT</w:t>
      </w:r>
      <w:proofErr w:type="spellEnd"/>
      <w:r>
        <w:rPr>
          <w:rFonts w:eastAsia="等线"/>
          <w:lang w:val="en-US" w:eastAsia="zh-CN"/>
        </w:rPr>
        <w:t>.</w:t>
      </w:r>
    </w:p>
    <w:p w14:paraId="2801C7D0" w14:textId="77777777" w:rsidR="00362DB3" w:rsidRDefault="00362DB3" w:rsidP="00362DB3">
      <w:pPr>
        <w:pStyle w:val="TH"/>
        <w:rPr>
          <w:rFonts w:eastAsia="MS Mincho"/>
          <w:lang w:eastAsia="ja-JP"/>
        </w:rPr>
      </w:pPr>
      <w:r>
        <w:rPr>
          <w:noProof/>
        </w:rPr>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3575CAA5"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w:t>
      </w:r>
      <w:r w:rsidR="007B3CAF">
        <w:rPr>
          <w:rFonts w:eastAsia="等线"/>
          <w:lang w:val="en-US" w:eastAsia="zh-CN"/>
        </w:rPr>
        <w:t>[7]</w:t>
      </w:r>
      <w:r>
        <w:rPr>
          <w:rFonts w:eastAsia="等线"/>
          <w:lang w:val="en-US" w:eastAsia="zh-CN"/>
        </w:rPr>
        <w:t xml:space="preserve">. Similarly, the coordinate axes of channel model coordinate system are named as </w:t>
      </w:r>
      <w:proofErr w:type="spellStart"/>
      <w:r w:rsidRPr="006C1324">
        <w:rPr>
          <w:rFonts w:eastAsia="等线"/>
          <w:i/>
          <w:iCs/>
          <w:lang w:val="en-US" w:eastAsia="zh-CN"/>
        </w:rPr>
        <w:t>x</w:t>
      </w:r>
      <w:r>
        <w:rPr>
          <w:rFonts w:eastAsia="等线"/>
          <w:vertAlign w:val="subscript"/>
          <w:lang w:val="en-US" w:eastAsia="zh-CN"/>
        </w:rPr>
        <w:t>CM</w:t>
      </w:r>
      <w:proofErr w:type="spellEnd"/>
      <w:r>
        <w:rPr>
          <w:rFonts w:eastAsia="等线"/>
          <w:lang w:val="en-US" w:eastAsia="zh-CN"/>
        </w:rPr>
        <w:t xml:space="preserve">, </w:t>
      </w:r>
      <w:proofErr w:type="spellStart"/>
      <w:r w:rsidRPr="006C1324">
        <w:rPr>
          <w:rFonts w:eastAsia="等线"/>
          <w:i/>
          <w:iCs/>
          <w:lang w:val="en-US" w:eastAsia="zh-CN"/>
        </w:rPr>
        <w:t>y</w:t>
      </w:r>
      <w:r>
        <w:rPr>
          <w:rFonts w:eastAsia="等线"/>
          <w:vertAlign w:val="subscript"/>
          <w:lang w:val="en-US" w:eastAsia="zh-CN"/>
        </w:rPr>
        <w:t>CM</w:t>
      </w:r>
      <w:proofErr w:type="spellEnd"/>
      <w:r>
        <w:rPr>
          <w:rFonts w:eastAsia="等线"/>
          <w:lang w:val="en-US" w:eastAsia="zh-CN"/>
        </w:rPr>
        <w:t xml:space="preserve"> and </w:t>
      </w:r>
      <w:proofErr w:type="spellStart"/>
      <w:r w:rsidRPr="006C1324">
        <w:rPr>
          <w:rFonts w:eastAsia="等线"/>
          <w:i/>
          <w:iCs/>
          <w:lang w:val="en-US" w:eastAsia="zh-CN"/>
        </w:rPr>
        <w:t>z</w:t>
      </w:r>
      <w:r>
        <w:rPr>
          <w:rFonts w:eastAsia="等线"/>
          <w:vertAlign w:val="subscript"/>
          <w:lang w:val="en-US" w:eastAsia="zh-CN"/>
        </w:rPr>
        <w:t>CM</w:t>
      </w:r>
      <w:proofErr w:type="spellEnd"/>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6"/>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196" w:name="_Toc42175216"/>
      <w:bookmarkStart w:id="197" w:name="_Toc46355229"/>
      <w:bookmarkStart w:id="198" w:name="_Toc61186085"/>
      <w:bookmarkStart w:id="199" w:name="_Toc74643363"/>
      <w:bookmarkStart w:id="200" w:name="_Toc76540350"/>
      <w:bookmarkStart w:id="201"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6"/>
      <w:bookmarkEnd w:id="197"/>
      <w:bookmarkEnd w:id="198"/>
      <w:bookmarkEnd w:id="199"/>
      <w:bookmarkEnd w:id="200"/>
      <w:bookmarkEnd w:id="201"/>
    </w:p>
    <w:p w14:paraId="05112397" w14:textId="02EBED51" w:rsidR="00D31C47" w:rsidRDefault="00D31C47" w:rsidP="00D31C47">
      <w:pPr>
        <w:pStyle w:val="afb"/>
      </w:pPr>
      <w:r>
        <w:t>To assess the MIMO OTA performance for representative device orientations and orientations, four device orientations are tested, i.e., DMP, DML (both left and right tilt), and DMSU as defined in Clause A.3 of [</w:t>
      </w:r>
      <w:r w:rsidR="007B3CAF">
        <w:rPr>
          <w:rFonts w:eastAsiaTheme="minorEastAsia" w:hint="eastAsia"/>
          <w:lang w:eastAsia="zh-CN"/>
        </w:rPr>
        <w:t>5</w:t>
      </w:r>
      <w:r>
        <w:t>]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1"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b"/>
      </w:pPr>
    </w:p>
    <w:p w14:paraId="04D846BC" w14:textId="77777777" w:rsidR="00D31C47" w:rsidRDefault="00D31C47" w:rsidP="00D31C47">
      <w:pPr>
        <w:pStyle w:val="afb"/>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5"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02" w:name="_Ref146899379"/>
      <w:r>
        <w:t>Figure B.2-2: Four</w:t>
      </w:r>
      <w:r w:rsidRPr="005D134F">
        <w:t xml:space="preserve"> Rotations for the DMP Orientation</w:t>
      </w:r>
      <w:bookmarkEnd w:id="202"/>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203" w:name="_Toc47103334"/>
      <w:bookmarkStart w:id="204"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205" w:name="_Hlk72747197"/>
      <w:bookmarkEnd w:id="203"/>
      <w:r w:rsidR="00DE6CD2">
        <w:rPr>
          <w:rFonts w:eastAsia="宋体" w:hint="eastAsia"/>
          <w:lang w:eastAsia="zh-CN"/>
        </w:rPr>
        <w:t>M</w:t>
      </w:r>
      <w:r w:rsidR="00090BCB" w:rsidRPr="00C61007">
        <w:rPr>
          <w:rFonts w:eastAsia="宋体"/>
        </w:rPr>
        <w:t>easurement uncertainty</w:t>
      </w:r>
      <w:bookmarkEnd w:id="204"/>
      <w:bookmarkEnd w:id="205"/>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206" w:name="_Toc97741387"/>
      <w:bookmarkStart w:id="207" w:name="_Toc180424260"/>
      <w:r>
        <w:rPr>
          <w:rFonts w:hint="eastAsia"/>
          <w:lang w:eastAsia="zh-CN"/>
        </w:rPr>
        <w:t>C</w:t>
      </w:r>
      <w:r w:rsidR="00213964" w:rsidRPr="006D3FE0">
        <w:rPr>
          <w:lang w:eastAsia="zh-CN"/>
        </w:rPr>
        <w:t>.1</w:t>
      </w:r>
      <w:r w:rsidR="00213964" w:rsidRPr="006D3FE0">
        <w:rPr>
          <w:lang w:eastAsia="zh-CN"/>
        </w:rPr>
        <w:tab/>
      </w:r>
      <w:bookmarkEnd w:id="206"/>
      <w:r w:rsidR="0000564B">
        <w:rPr>
          <w:rFonts w:hint="eastAsia"/>
          <w:lang w:eastAsia="zh-CN"/>
        </w:rPr>
        <w:t>MU</w:t>
      </w:r>
      <w:r w:rsidR="00DE6CD2" w:rsidRPr="00DE6CD2">
        <w:rPr>
          <w:lang w:eastAsia="zh-CN"/>
        </w:rPr>
        <w:t xml:space="preserve"> assessment for MPAC</w:t>
      </w:r>
      <w:bookmarkEnd w:id="207"/>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208"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8"/>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209" w:name="_Toc47103335"/>
      <w:bookmarkStart w:id="210"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209"/>
      <w:r w:rsidR="00090BCB" w:rsidRPr="00C61007">
        <w:rPr>
          <w:rFonts w:eastAsia="宋体"/>
        </w:rPr>
        <w:t>Environmental requirements</w:t>
      </w:r>
      <w:bookmarkEnd w:id="210"/>
    </w:p>
    <w:p w14:paraId="58B6D7C3" w14:textId="77777777" w:rsidR="000871B5" w:rsidRDefault="000871B5" w:rsidP="000871B5">
      <w:pPr>
        <w:pStyle w:val="1"/>
      </w:pPr>
      <w:bookmarkStart w:id="211" w:name="_Toc42175258"/>
      <w:bookmarkStart w:id="212" w:name="_Toc46355271"/>
      <w:bookmarkStart w:id="213" w:name="_Toc97807471"/>
      <w:bookmarkStart w:id="214" w:name="_Toc106185700"/>
      <w:bookmarkStart w:id="215" w:name="_Toc114141589"/>
      <w:bookmarkStart w:id="216" w:name="_Toc121935197"/>
      <w:bookmarkStart w:id="217" w:name="_Toc124152215"/>
      <w:bookmarkStart w:id="218" w:name="_Toc137479659"/>
      <w:bookmarkStart w:id="219" w:name="_Toc138765528"/>
      <w:bookmarkStart w:id="220" w:name="_Toc145425936"/>
      <w:bookmarkStart w:id="221" w:name="_Toc155371734"/>
      <w:bookmarkStart w:id="222" w:name="_Toc161649111"/>
      <w:bookmarkStart w:id="223" w:name="_Toc161652033"/>
      <w:bookmarkStart w:id="224" w:name="_Toc169786436"/>
      <w:bookmarkStart w:id="225" w:name="_Toc173152233"/>
      <w:bookmarkStart w:id="226" w:name="_Toc180424263"/>
      <w:r>
        <w:t>D</w:t>
      </w:r>
      <w:r w:rsidRPr="00235394">
        <w:t>.</w:t>
      </w:r>
      <w:r>
        <w:t>1</w:t>
      </w:r>
      <w:r w:rsidRPr="00235394">
        <w:tab/>
      </w:r>
      <w:r w:rsidRPr="005D0696">
        <w:t>Ambient temperature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227" w:name="_Toc42175259"/>
      <w:bookmarkStart w:id="228" w:name="_Toc46355272"/>
      <w:bookmarkStart w:id="229" w:name="_Toc97807472"/>
      <w:bookmarkStart w:id="230" w:name="_Toc106185701"/>
      <w:bookmarkStart w:id="231" w:name="_Toc114141590"/>
      <w:bookmarkStart w:id="232" w:name="_Toc121935198"/>
      <w:bookmarkStart w:id="233" w:name="_Toc124152216"/>
      <w:bookmarkStart w:id="234" w:name="_Toc137479660"/>
      <w:bookmarkStart w:id="235" w:name="_Toc138765529"/>
      <w:bookmarkStart w:id="236" w:name="_Toc145425937"/>
      <w:bookmarkStart w:id="237" w:name="_Toc155371735"/>
      <w:bookmarkStart w:id="238" w:name="_Toc161649112"/>
      <w:bookmarkStart w:id="239" w:name="_Toc161652034"/>
      <w:bookmarkStart w:id="240" w:name="_Toc169786437"/>
      <w:bookmarkStart w:id="241" w:name="_Toc173152234"/>
      <w:bookmarkStart w:id="242" w:name="_Toc180424264"/>
      <w:r>
        <w:t>D</w:t>
      </w:r>
      <w:r w:rsidRPr="00235394">
        <w:t>.</w:t>
      </w:r>
      <w:r>
        <w:t>2</w:t>
      </w:r>
      <w:r w:rsidRPr="00235394">
        <w:tab/>
      </w:r>
      <w:r w:rsidRPr="005D0696">
        <w:t>Operating voltage</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243" w:name="_Toc47103338"/>
      <w:bookmarkStart w:id="244" w:name="_Toc180424265"/>
      <w:bookmarkStart w:id="245"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243"/>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5"/>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 xml:space="preserve">TP for TR 38.762: </w:t>
            </w:r>
            <w:proofErr w:type="spellStart"/>
            <w:r w:rsidRPr="002B10BD">
              <w:rPr>
                <w:sz w:val="16"/>
                <w:szCs w:val="16"/>
                <w:lang w:eastAsia="zh-CN"/>
              </w:rPr>
              <w:t>DynMIMO</w:t>
            </w:r>
            <w:proofErr w:type="spellEnd"/>
            <w:r w:rsidRPr="002B10BD">
              <w:rPr>
                <w:sz w:val="16"/>
                <w:szCs w:val="16"/>
                <w:lang w:eastAsia="zh-CN"/>
              </w:rPr>
              <w:t xml:space="preserve">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34BFAAA4" w:rsidR="0043370D" w:rsidRPr="00A91DC6" w:rsidRDefault="00665370" w:rsidP="0043370D">
            <w:pPr>
              <w:pStyle w:val="TAC"/>
              <w:rPr>
                <w:sz w:val="16"/>
                <w:szCs w:val="16"/>
                <w:lang w:eastAsia="zh-CN"/>
              </w:rPr>
            </w:pPr>
            <w:r>
              <w:rPr>
                <w:rFonts w:hint="eastAsia"/>
                <w:sz w:val="16"/>
                <w:szCs w:val="16"/>
                <w:lang w:eastAsia="zh-CN"/>
              </w:rPr>
              <w:t>2025-04</w:t>
            </w:r>
          </w:p>
        </w:tc>
        <w:tc>
          <w:tcPr>
            <w:tcW w:w="995" w:type="dxa"/>
            <w:shd w:val="solid" w:color="FFFFFF" w:fill="auto"/>
          </w:tcPr>
          <w:p w14:paraId="2A4F26B8" w14:textId="7C1C6EC3" w:rsidR="0043370D" w:rsidRPr="00A91DC6" w:rsidRDefault="00665370" w:rsidP="0043370D">
            <w:pPr>
              <w:pStyle w:val="TAC"/>
              <w:rPr>
                <w:sz w:val="16"/>
                <w:szCs w:val="16"/>
                <w:lang w:eastAsia="zh-CN"/>
              </w:rPr>
            </w:pPr>
            <w:r w:rsidRPr="00665370">
              <w:rPr>
                <w:sz w:val="16"/>
                <w:szCs w:val="16"/>
              </w:rPr>
              <w:t>RAN4#114</w:t>
            </w:r>
            <w:r>
              <w:rPr>
                <w:rFonts w:hint="eastAsia"/>
                <w:sz w:val="16"/>
                <w:szCs w:val="16"/>
                <w:lang w:eastAsia="zh-CN"/>
              </w:rPr>
              <w:t>bis</w:t>
            </w:r>
          </w:p>
        </w:tc>
        <w:tc>
          <w:tcPr>
            <w:tcW w:w="992" w:type="dxa"/>
            <w:shd w:val="solid" w:color="FFFFFF" w:fill="auto"/>
          </w:tcPr>
          <w:p w14:paraId="398D1C56" w14:textId="68D545E3" w:rsidR="0043370D" w:rsidRPr="00A91DC6" w:rsidRDefault="00665370" w:rsidP="0043370D">
            <w:pPr>
              <w:pStyle w:val="TAC"/>
              <w:rPr>
                <w:sz w:val="16"/>
                <w:szCs w:val="16"/>
              </w:rPr>
            </w:pPr>
            <w:r w:rsidRPr="00665370">
              <w:rPr>
                <w:sz w:val="16"/>
                <w:szCs w:val="16"/>
              </w:rPr>
              <w:t>R4-2503991</w:t>
            </w: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3C0CCA9A" w:rsidR="0043370D" w:rsidRPr="00A91DC6" w:rsidRDefault="00665370" w:rsidP="0043370D">
            <w:pPr>
              <w:pStyle w:val="TAL"/>
              <w:rPr>
                <w:sz w:val="16"/>
                <w:szCs w:val="16"/>
                <w:lang w:eastAsia="zh-CN"/>
              </w:rPr>
            </w:pPr>
            <w:r w:rsidRPr="00665370">
              <w:rPr>
                <w:sz w:val="16"/>
                <w:szCs w:val="16"/>
              </w:rPr>
              <w:t>R4-2504729</w:t>
            </w:r>
            <w:r>
              <w:rPr>
                <w:rFonts w:hint="eastAsia"/>
                <w:sz w:val="16"/>
                <w:szCs w:val="16"/>
                <w:lang w:eastAsia="zh-CN"/>
              </w:rPr>
              <w:t xml:space="preserve"> </w:t>
            </w:r>
            <w:r w:rsidRPr="00665370">
              <w:rPr>
                <w:sz w:val="16"/>
                <w:szCs w:val="16"/>
                <w:lang w:eastAsia="zh-CN"/>
              </w:rPr>
              <w:t>TP for TR 38.762: Clarifications of Channel Models and Applicability</w:t>
            </w:r>
          </w:p>
        </w:tc>
        <w:tc>
          <w:tcPr>
            <w:tcW w:w="708" w:type="dxa"/>
            <w:shd w:val="solid" w:color="FFFFFF" w:fill="auto"/>
          </w:tcPr>
          <w:p w14:paraId="245DF3E9" w14:textId="5F82AE2E" w:rsidR="0043370D" w:rsidRPr="00A91DC6" w:rsidRDefault="00665370" w:rsidP="0043370D">
            <w:pPr>
              <w:pStyle w:val="TAC"/>
              <w:rPr>
                <w:sz w:val="16"/>
                <w:szCs w:val="16"/>
                <w:lang w:eastAsia="zh-CN"/>
              </w:rPr>
            </w:pPr>
            <w:r>
              <w:rPr>
                <w:rFonts w:hint="eastAsia"/>
                <w:sz w:val="16"/>
                <w:szCs w:val="16"/>
                <w:lang w:eastAsia="zh-CN"/>
              </w:rPr>
              <w:t>0.3.0</w:t>
            </w:r>
          </w:p>
        </w:tc>
      </w:tr>
      <w:tr w:rsidR="0043370D" w:rsidRPr="00A91DC6" w14:paraId="2DC5DC61" w14:textId="77777777" w:rsidTr="00D60F1E">
        <w:tc>
          <w:tcPr>
            <w:tcW w:w="800" w:type="dxa"/>
            <w:shd w:val="solid" w:color="FFFFFF" w:fill="auto"/>
          </w:tcPr>
          <w:p w14:paraId="46556CE8" w14:textId="17FC7F41" w:rsidR="0043370D" w:rsidRPr="00A91DC6" w:rsidRDefault="0008033D" w:rsidP="0043370D">
            <w:pPr>
              <w:pStyle w:val="TAC"/>
              <w:rPr>
                <w:sz w:val="16"/>
                <w:szCs w:val="16"/>
              </w:rPr>
            </w:pPr>
            <w:r>
              <w:rPr>
                <w:rFonts w:hint="eastAsia"/>
                <w:sz w:val="16"/>
                <w:szCs w:val="16"/>
                <w:lang w:eastAsia="zh-CN"/>
              </w:rPr>
              <w:t>2025-05</w:t>
            </w:r>
          </w:p>
        </w:tc>
        <w:tc>
          <w:tcPr>
            <w:tcW w:w="995" w:type="dxa"/>
            <w:shd w:val="solid" w:color="FFFFFF" w:fill="auto"/>
          </w:tcPr>
          <w:p w14:paraId="563FC85C" w14:textId="04BC184D" w:rsidR="0043370D" w:rsidRPr="00A91DC6" w:rsidRDefault="0008033D" w:rsidP="0043370D">
            <w:pPr>
              <w:pStyle w:val="TAC"/>
              <w:rPr>
                <w:sz w:val="16"/>
                <w:szCs w:val="16"/>
                <w:lang w:eastAsia="zh-CN"/>
              </w:rPr>
            </w:pPr>
            <w:r w:rsidRPr="00665370">
              <w:rPr>
                <w:sz w:val="16"/>
                <w:szCs w:val="16"/>
              </w:rPr>
              <w:t>RAN4#11</w:t>
            </w:r>
            <w:r>
              <w:rPr>
                <w:rFonts w:hint="eastAsia"/>
                <w:sz w:val="16"/>
                <w:szCs w:val="16"/>
                <w:lang w:eastAsia="zh-CN"/>
              </w:rPr>
              <w:t>5</w:t>
            </w:r>
          </w:p>
        </w:tc>
        <w:tc>
          <w:tcPr>
            <w:tcW w:w="992" w:type="dxa"/>
            <w:shd w:val="solid" w:color="FFFFFF" w:fill="auto"/>
          </w:tcPr>
          <w:p w14:paraId="67F66795" w14:textId="73C339E3" w:rsidR="0043370D" w:rsidRPr="00A91DC6" w:rsidRDefault="001E549C" w:rsidP="0043370D">
            <w:pPr>
              <w:pStyle w:val="TAC"/>
              <w:rPr>
                <w:sz w:val="16"/>
                <w:szCs w:val="16"/>
              </w:rPr>
            </w:pPr>
            <w:r w:rsidRPr="001E549C">
              <w:rPr>
                <w:sz w:val="16"/>
                <w:szCs w:val="16"/>
              </w:rPr>
              <w:t>R4-2506289</w:t>
            </w: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05308FC3" w14:textId="77777777" w:rsidR="0043370D" w:rsidRDefault="001E549C" w:rsidP="0043370D">
            <w:pPr>
              <w:pStyle w:val="TAL"/>
              <w:rPr>
                <w:sz w:val="16"/>
                <w:szCs w:val="16"/>
                <w:lang w:eastAsia="zh-CN"/>
              </w:rPr>
            </w:pPr>
            <w:r w:rsidRPr="001E549C">
              <w:rPr>
                <w:sz w:val="16"/>
                <w:szCs w:val="16"/>
              </w:rPr>
              <w:t>R4-2506285</w:t>
            </w:r>
            <w:r>
              <w:rPr>
                <w:rFonts w:hint="eastAsia"/>
                <w:sz w:val="16"/>
                <w:szCs w:val="16"/>
                <w:lang w:eastAsia="zh-CN"/>
              </w:rPr>
              <w:t xml:space="preserve"> </w:t>
            </w:r>
            <w:r w:rsidRPr="001E549C">
              <w:rPr>
                <w:sz w:val="16"/>
                <w:szCs w:val="16"/>
                <w:lang w:eastAsia="zh-CN"/>
              </w:rPr>
              <w:t>TP to 38.762 on General parts</w:t>
            </w:r>
          </w:p>
          <w:p w14:paraId="341096C0" w14:textId="3CDDF5BC" w:rsidR="001E549C" w:rsidRPr="00A91DC6" w:rsidRDefault="001E549C" w:rsidP="0043370D">
            <w:pPr>
              <w:pStyle w:val="TAL"/>
              <w:rPr>
                <w:sz w:val="16"/>
                <w:szCs w:val="16"/>
                <w:lang w:eastAsia="zh-CN"/>
              </w:rPr>
            </w:pPr>
            <w:r w:rsidRPr="001E549C">
              <w:rPr>
                <w:sz w:val="16"/>
                <w:szCs w:val="16"/>
                <w:lang w:eastAsia="zh-CN"/>
              </w:rPr>
              <w:t>R4-2505845</w:t>
            </w:r>
            <w:r>
              <w:rPr>
                <w:rFonts w:hint="eastAsia"/>
                <w:sz w:val="16"/>
                <w:szCs w:val="16"/>
                <w:lang w:eastAsia="zh-CN"/>
              </w:rPr>
              <w:t xml:space="preserve"> </w:t>
            </w:r>
            <w:r w:rsidRPr="001E549C">
              <w:rPr>
                <w:sz w:val="16"/>
                <w:szCs w:val="16"/>
                <w:lang w:eastAsia="zh-CN"/>
              </w:rPr>
              <w:t xml:space="preserve">TP to TR 38.762: </w:t>
            </w:r>
            <w:proofErr w:type="spellStart"/>
            <w:r w:rsidRPr="001E549C">
              <w:rPr>
                <w:sz w:val="16"/>
                <w:szCs w:val="16"/>
                <w:lang w:eastAsia="zh-CN"/>
              </w:rPr>
              <w:t>DynMIMO</w:t>
            </w:r>
            <w:proofErr w:type="spellEnd"/>
            <w:r w:rsidRPr="001E549C">
              <w:rPr>
                <w:sz w:val="16"/>
                <w:szCs w:val="16"/>
                <w:lang w:eastAsia="zh-CN"/>
              </w:rPr>
              <w:t xml:space="preserve"> CM Validation Details, Clarifications, and Corrections</w:t>
            </w:r>
          </w:p>
        </w:tc>
        <w:tc>
          <w:tcPr>
            <w:tcW w:w="708" w:type="dxa"/>
            <w:shd w:val="solid" w:color="FFFFFF" w:fill="auto"/>
          </w:tcPr>
          <w:p w14:paraId="7B740A8E" w14:textId="19849D91" w:rsidR="0043370D" w:rsidRPr="00A91DC6" w:rsidRDefault="0008033D" w:rsidP="0043370D">
            <w:pPr>
              <w:pStyle w:val="TAC"/>
              <w:rPr>
                <w:sz w:val="16"/>
                <w:szCs w:val="16"/>
                <w:lang w:eastAsia="zh-CN"/>
              </w:rPr>
            </w:pPr>
            <w:r>
              <w:rPr>
                <w:rFonts w:hint="eastAsia"/>
                <w:sz w:val="16"/>
                <w:szCs w:val="16"/>
                <w:lang w:eastAsia="zh-CN"/>
              </w:rPr>
              <w:t>0.4.0</w:t>
            </w: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F2524" w14:textId="77777777" w:rsidR="00F86935" w:rsidRDefault="00F86935">
      <w:r>
        <w:separator/>
      </w:r>
    </w:p>
  </w:endnote>
  <w:endnote w:type="continuationSeparator" w:id="0">
    <w:p w14:paraId="35A96622" w14:textId="77777777" w:rsidR="00F86935" w:rsidRDefault="00F86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270A2" w14:textId="77777777" w:rsidR="00F86935" w:rsidRDefault="00F86935">
      <w:r>
        <w:separator/>
      </w:r>
    </w:p>
  </w:footnote>
  <w:footnote w:type="continuationSeparator" w:id="0">
    <w:p w14:paraId="4D3A34B4" w14:textId="77777777" w:rsidR="00F86935" w:rsidRDefault="00F86935">
      <w:r>
        <w:continuationSeparator/>
      </w:r>
    </w:p>
  </w:footnote>
  <w:footnote w:id="1">
    <w:p w14:paraId="16A730AA" w14:textId="77777777" w:rsidR="00254FD4" w:rsidRPr="00254FD4" w:rsidRDefault="00254FD4" w:rsidP="00682A03">
      <w:pPr>
        <w:pStyle w:val="af4"/>
        <w:rPr>
          <w:rFonts w:ascii="Times New Roman" w:eastAsiaTheme="minorEastAsia" w:hAnsi="Times New Roman"/>
          <w:lang w:val="en-GB"/>
        </w:rPr>
      </w:pPr>
      <w:r w:rsidRPr="00EE682E">
        <w:rPr>
          <w:rStyle w:val="af6"/>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516E2AD2"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4A0">
      <w:rPr>
        <w:rFonts w:ascii="Arial" w:hAnsi="Arial" w:cs="Arial"/>
        <w:b/>
        <w:noProof/>
        <w:sz w:val="18"/>
        <w:szCs w:val="18"/>
      </w:rPr>
      <w:t>3GPP TR 38.762 V0.4.0 (2025-05)</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2BD80522"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4A0">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66AE7A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83D3ECF"/>
    <w:multiLevelType w:val="hybridMultilevel"/>
    <w:tmpl w:val="9AD8CE5E"/>
    <w:lvl w:ilvl="0" w:tplc="284C6B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3"/>
  </w:num>
  <w:num w:numId="4" w16cid:durableId="1532838031">
    <w:abstractNumId w:val="8"/>
  </w:num>
  <w:num w:numId="5" w16cid:durableId="1731415488">
    <w:abstractNumId w:val="6"/>
  </w:num>
  <w:num w:numId="6" w16cid:durableId="532033722">
    <w:abstractNumId w:val="7"/>
  </w:num>
  <w:num w:numId="7" w16cid:durableId="83619111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2"/>
  </w:num>
  <w:num w:numId="10" w16cid:durableId="102920820">
    <w:abstractNumId w:val="5"/>
  </w:num>
  <w:num w:numId="11" w16cid:durableId="124589826">
    <w:abstractNumId w:val="9"/>
  </w:num>
  <w:num w:numId="12" w16cid:durableId="1834056940">
    <w:abstractNumId w:val="4"/>
  </w:num>
  <w:num w:numId="13" w16cid:durableId="1061173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List Bullet"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0"/>
    <w:link w:val="30"/>
    <w:qFormat/>
    <w:pPr>
      <w:spacing w:before="120"/>
      <w:outlineLvl w:val="2"/>
    </w:pPr>
    <w:rPr>
      <w:sz w:val="28"/>
    </w:rPr>
  </w:style>
  <w:style w:type="paragraph" w:styleId="4">
    <w:name w:val="heading 4"/>
    <w:basedOn w:val="3"/>
    <w:next w:val="a0"/>
    <w:link w:val="40"/>
    <w:qFormat/>
    <w:pPr>
      <w:ind w:left="1418" w:hanging="1418"/>
      <w:outlineLvl w:val="3"/>
    </w:pPr>
    <w:rPr>
      <w:sz w:val="24"/>
    </w:rPr>
  </w:style>
  <w:style w:type="paragraph" w:styleId="5">
    <w:name w:val="heading 5"/>
    <w:basedOn w:val="4"/>
    <w:next w:val="a0"/>
    <w:link w:val="50"/>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aliases w:val="encabezado,he,header odd,header odd1,header odd2,header odd3,header odd4,header odd5,header odd6,header1,header2,header3,header odd11,header odd21,header odd7,header4,header odd8,header odd9,header5,header odd12,header11,header21,header,header31"/>
    <w:link w:val="a5"/>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0"/>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character" w:customStyle="1" w:styleId="20">
    <w:name w:val="标题 2 字符"/>
    <w:basedOn w:val="a1"/>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1"/>
    <w:link w:val="3"/>
    <w:rsid w:val="007A0FCE"/>
    <w:rPr>
      <w:rFonts w:ascii="Arial" w:hAnsi="Arial"/>
      <w:sz w:val="28"/>
      <w:lang w:eastAsia="en-US"/>
    </w:rPr>
  </w:style>
  <w:style w:type="character" w:customStyle="1" w:styleId="90">
    <w:name w:val="标题 9 字符"/>
    <w:basedOn w:val="a1"/>
    <w:link w:val="9"/>
    <w:uiPriority w:val="1"/>
    <w:rsid w:val="007F0F99"/>
    <w:rPr>
      <w:rFonts w:ascii="Arial" w:hAnsi="Arial"/>
      <w:sz w:val="36"/>
      <w:lang w:eastAsia="en-US"/>
    </w:rPr>
  </w:style>
  <w:style w:type="character" w:styleId="ae">
    <w:name w:val="annotation reference"/>
    <w:basedOn w:val="a1"/>
    <w:uiPriority w:val="99"/>
    <w:rsid w:val="005642DA"/>
    <w:rPr>
      <w:sz w:val="16"/>
      <w:szCs w:val="16"/>
    </w:rPr>
  </w:style>
  <w:style w:type="paragraph" w:styleId="af">
    <w:name w:val="annotation text"/>
    <w:basedOn w:val="a0"/>
    <w:link w:val="af0"/>
    <w:uiPriority w:val="99"/>
    <w:rsid w:val="005642DA"/>
  </w:style>
  <w:style w:type="character" w:customStyle="1" w:styleId="af0">
    <w:name w:val="批注文字 字符"/>
    <w:basedOn w:val="a1"/>
    <w:link w:val="af"/>
    <w:uiPriority w:val="99"/>
    <w:rsid w:val="005642DA"/>
    <w:rPr>
      <w:lang w:eastAsia="en-US"/>
    </w:rPr>
  </w:style>
  <w:style w:type="paragraph" w:styleId="af1">
    <w:name w:val="annotation subject"/>
    <w:basedOn w:val="af"/>
    <w:next w:val="af"/>
    <w:link w:val="af2"/>
    <w:rsid w:val="005642DA"/>
    <w:rPr>
      <w:b/>
      <w:bCs/>
    </w:rPr>
  </w:style>
  <w:style w:type="character" w:customStyle="1" w:styleId="af2">
    <w:name w:val="批注主题 字符"/>
    <w:basedOn w:val="af0"/>
    <w:link w:val="af1"/>
    <w:rsid w:val="005642DA"/>
    <w:rPr>
      <w:b/>
      <w:bCs/>
      <w:lang w:eastAsia="en-US"/>
    </w:rPr>
  </w:style>
  <w:style w:type="paragraph" w:styleId="af3">
    <w:name w:val="Revision"/>
    <w:hidden/>
    <w:uiPriority w:val="99"/>
    <w:semiHidden/>
    <w:rsid w:val="005642DA"/>
    <w:rPr>
      <w:lang w:eastAsia="en-US"/>
    </w:rPr>
  </w:style>
  <w:style w:type="paragraph" w:customStyle="1" w:styleId="Body1">
    <w:name w:val="Body 1"/>
    <w:basedOn w:val="a0"/>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4">
    <w:name w:val="footnote text"/>
    <w:aliases w:val="footnote text1,footnote text2,footnote text3,footnote text4,footnote text5,footnote text6,footnote text7,footnote text11,footnote text21,footnote text31,footnote text41,footnote text51,footnote text61,footnote text8"/>
    <w:basedOn w:val="a0"/>
    <w:link w:val="af5"/>
    <w:rsid w:val="00254FD4"/>
    <w:pPr>
      <w:spacing w:before="240" w:after="0"/>
    </w:pPr>
    <w:rPr>
      <w:rFonts w:ascii="Arial" w:eastAsia="MS Mincho" w:hAnsi="Arial"/>
      <w:lang w:val="en-US"/>
    </w:rPr>
  </w:style>
  <w:style w:type="character" w:customStyle="1" w:styleId="a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1"/>
    <w:link w:val="af4"/>
    <w:rsid w:val="00254FD4"/>
    <w:rPr>
      <w:rFonts w:ascii="Arial" w:eastAsia="MS Mincho" w:hAnsi="Arial"/>
      <w:lang w:val="en-US" w:eastAsia="en-US"/>
    </w:rPr>
  </w:style>
  <w:style w:type="character" w:styleId="af6">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1"/>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qFormat/>
    <w:rsid w:val="000D2753"/>
    <w:rPr>
      <w:rFonts w:ascii="Arial" w:hAnsi="Arial"/>
      <w:sz w:val="18"/>
      <w:lang w:eastAsia="en-US"/>
    </w:rPr>
  </w:style>
  <w:style w:type="character" w:customStyle="1" w:styleId="TAHCar">
    <w:name w:val="TAH Car"/>
    <w:link w:val="TAH"/>
    <w:qFormat/>
    <w:rsid w:val="000D2753"/>
    <w:rPr>
      <w:rFonts w:ascii="Arial" w:hAnsi="Arial"/>
      <w:b/>
      <w:sz w:val="18"/>
      <w:lang w:eastAsia="en-US"/>
    </w:rPr>
  </w:style>
  <w:style w:type="table" w:customStyle="1" w:styleId="TableGrid1">
    <w:name w:val="Table Grid1"/>
    <w:basedOn w:val="a2"/>
    <w:next w:val="aa"/>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1"/>
    <w:rsid w:val="006C602D"/>
    <w:rPr>
      <w:rFonts w:ascii="TimesNewRomanPSMT" w:hAnsi="TimesNewRomanPSMT" w:hint="default"/>
      <w:b w:val="0"/>
      <w:bCs w:val="0"/>
      <w:i w:val="0"/>
      <w:iCs w:val="0"/>
      <w:color w:val="000000"/>
      <w:sz w:val="20"/>
      <w:szCs w:val="20"/>
    </w:rPr>
  </w:style>
  <w:style w:type="paragraph" w:styleId="af7">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0"/>
    <w:link w:val="af8"/>
    <w:uiPriority w:val="1"/>
    <w:qFormat/>
    <w:rsid w:val="00B5368D"/>
    <w:pPr>
      <w:ind w:left="720"/>
      <w:contextualSpacing/>
    </w:pPr>
  </w:style>
  <w:style w:type="character" w:customStyle="1" w:styleId="af8">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1"/>
    <w:link w:val="af7"/>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0"/>
    <w:link w:val="22"/>
    <w:rsid w:val="00B5368D"/>
    <w:pPr>
      <w:spacing w:after="120" w:line="480" w:lineRule="auto"/>
      <w:ind w:leftChars="200" w:left="420"/>
    </w:pPr>
  </w:style>
  <w:style w:type="character" w:customStyle="1" w:styleId="22">
    <w:name w:val="正文文本缩进 2 字符"/>
    <w:basedOn w:val="a1"/>
    <w:link w:val="21"/>
    <w:rsid w:val="00B5368D"/>
    <w:rPr>
      <w:lang w:eastAsia="en-US"/>
    </w:rPr>
  </w:style>
  <w:style w:type="paragraph" w:styleId="af9">
    <w:name w:val="caption"/>
    <w:aliases w:val="CaptionTab,cap,cap Char,Caption Char1 Char,cap Char Char1,Caption Char Char1 Char,cap Char2 Char,Ca,Caption Char C...,Caption Equation,cap1,cap2,cap11,Légende-figure,Légende-figure Char,Beschrifubg,Beschriftung Char,label,cap11 Char,captions"/>
    <w:basedOn w:val="a0"/>
    <w:next w:val="a0"/>
    <w:link w:val="afa"/>
    <w:autoRedefine/>
    <w:uiPriority w:val="35"/>
    <w:qFormat/>
    <w:rsid w:val="00970919"/>
    <w:pPr>
      <w:keepNext/>
      <w:keepLines/>
      <w:widowControl w:val="0"/>
      <w:spacing w:before="240" w:after="0" w:line="276" w:lineRule="auto"/>
    </w:pPr>
    <w:rPr>
      <w:rFonts w:eastAsia="MS Mincho"/>
      <w:b/>
      <w:lang w:val="en-US"/>
    </w:rPr>
  </w:style>
  <w:style w:type="character" w:customStyle="1" w:styleId="afa">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1"/>
    <w:link w:val="af9"/>
    <w:uiPriority w:val="35"/>
    <w:rsid w:val="00970919"/>
    <w:rPr>
      <w:rFonts w:eastAsia="MS Mincho"/>
      <w:b/>
      <w:lang w:val="en-US" w:eastAsia="en-US"/>
    </w:rPr>
  </w:style>
  <w:style w:type="character" w:customStyle="1" w:styleId="50">
    <w:name w:val="标题 5 字符"/>
    <w:basedOn w:val="a1"/>
    <w:link w:val="5"/>
    <w:rsid w:val="00364D72"/>
    <w:rPr>
      <w:rFonts w:ascii="Arial" w:hAnsi="Arial"/>
      <w:sz w:val="22"/>
      <w:lang w:eastAsia="en-US"/>
    </w:rPr>
  </w:style>
  <w:style w:type="character" w:customStyle="1" w:styleId="60">
    <w:name w:val="标题 6 字符"/>
    <w:basedOn w:val="a1"/>
    <w:link w:val="6"/>
    <w:rsid w:val="00364D72"/>
    <w:rPr>
      <w:rFonts w:ascii="Arial" w:hAnsi="Arial"/>
      <w:lang w:eastAsia="en-US"/>
    </w:rPr>
  </w:style>
  <w:style w:type="character" w:customStyle="1" w:styleId="70">
    <w:name w:val="标题 7 字符"/>
    <w:basedOn w:val="a1"/>
    <w:link w:val="7"/>
    <w:rsid w:val="00364D72"/>
    <w:rPr>
      <w:rFonts w:ascii="Arial" w:hAnsi="Arial"/>
      <w:lang w:eastAsia="en-US"/>
    </w:rPr>
  </w:style>
  <w:style w:type="character" w:customStyle="1" w:styleId="a5">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1"/>
    <w:link w:val="a4"/>
    <w:uiPriority w:val="99"/>
    <w:rsid w:val="00364D72"/>
    <w:rPr>
      <w:rFonts w:ascii="Arial" w:hAnsi="Arial"/>
      <w:b/>
      <w:noProof/>
      <w:sz w:val="18"/>
      <w:lang w:eastAsia="ja-JP"/>
    </w:rPr>
  </w:style>
  <w:style w:type="character" w:customStyle="1" w:styleId="a7">
    <w:name w:val="页脚 字符"/>
    <w:basedOn w:val="a1"/>
    <w:link w:val="a6"/>
    <w:rsid w:val="00364D72"/>
    <w:rPr>
      <w:rFonts w:ascii="Arial" w:hAnsi="Arial"/>
      <w:b/>
      <w:i/>
      <w:noProof/>
      <w:sz w:val="18"/>
      <w:lang w:eastAsia="ja-JP"/>
    </w:rPr>
  </w:style>
  <w:style w:type="paragraph" w:styleId="afb">
    <w:name w:val="Body Text"/>
    <w:basedOn w:val="a0"/>
    <w:link w:val="afc"/>
    <w:rsid w:val="00364D72"/>
    <w:rPr>
      <w:rFonts w:eastAsia="Malgun Gothic"/>
      <w:sz w:val="22"/>
    </w:rPr>
  </w:style>
  <w:style w:type="character" w:customStyle="1" w:styleId="afc">
    <w:name w:val="正文文本 字符"/>
    <w:basedOn w:val="a1"/>
    <w:link w:val="afb"/>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9"/>
    <w:next w:val="a0"/>
    <w:rsid w:val="00364D72"/>
    <w:pPr>
      <w:keepNext w:val="0"/>
      <w:widowControl/>
      <w:spacing w:before="0"/>
    </w:pPr>
  </w:style>
  <w:style w:type="character" w:styleId="afd">
    <w:name w:val="Mention"/>
    <w:basedOn w:val="a1"/>
    <w:uiPriority w:val="99"/>
    <w:unhideWhenUsed/>
    <w:rsid w:val="00364D72"/>
    <w:rPr>
      <w:color w:val="2B579A"/>
      <w:shd w:val="clear" w:color="auto" w:fill="E1DFDD"/>
    </w:rPr>
  </w:style>
  <w:style w:type="paragraph" w:customStyle="1" w:styleId="Tablebody">
    <w:name w:val="Table body"/>
    <w:basedOn w:val="a0"/>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 w:type="character" w:customStyle="1" w:styleId="B1Char">
    <w:name w:val="B1 Char"/>
    <w:link w:val="B1"/>
    <w:rsid w:val="009D7046"/>
    <w:rPr>
      <w:lang w:eastAsia="en-US"/>
    </w:rPr>
  </w:style>
  <w:style w:type="paragraph" w:styleId="a">
    <w:name w:val="List Bullet"/>
    <w:basedOn w:val="a0"/>
    <w:uiPriority w:val="99"/>
    <w:unhideWhenUsed/>
    <w:rsid w:val="00DC17FD"/>
    <w:pPr>
      <w:numPr>
        <w:numId w:val="13"/>
      </w:numPr>
      <w:spacing w:after="200" w:line="276" w:lineRule="auto"/>
      <w:contextualSpacing/>
    </w:pPr>
    <w:rPr>
      <w:rFonts w:ascii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681</TotalTime>
  <Pages>62</Pages>
  <Words>51491</Words>
  <Characters>54581</Characters>
  <Application>Microsoft Office Word</Application>
  <DocSecurity>0</DocSecurity>
  <Lines>3210</Lines>
  <Paragraphs>3657</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102415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275</cp:revision>
  <cp:lastPrinted>2019-02-25T14:05:00Z</cp:lastPrinted>
  <dcterms:created xsi:type="dcterms:W3CDTF">2020-08-03T01:54:00Z</dcterms:created>
  <dcterms:modified xsi:type="dcterms:W3CDTF">2025-05-30T08:41:00Z</dcterms:modified>
</cp:coreProperties>
</file>